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78A2" w:rsidRPr="004E0DEA" w:rsidRDefault="00CC78A2" w:rsidP="0038615D">
      <w:pPr>
        <w:spacing w:after="0" w:line="20" w:lineRule="atLeast"/>
        <w:ind w:firstLine="288"/>
        <w:rPr>
          <w:color w:val="000000"/>
          <w:lang w:val="en-US"/>
        </w:rPr>
      </w:pP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r>
      <w:r w:rsidRPr="004E0DEA">
        <w:rPr>
          <w:color w:val="000000"/>
          <w:lang w:val="en-US"/>
        </w:rPr>
        <w:tab/>
        <w:t xml:space="preserve"> </w:t>
      </w:r>
      <w:r w:rsidRPr="004E0DEA">
        <w:rPr>
          <w:color w:val="000000"/>
          <w:lang w:val="en-US"/>
        </w:rPr>
        <w:br/>
      </w:r>
    </w:p>
    <w:tbl>
      <w:tblPr>
        <w:tblpPr w:vertAnchor="page" w:horzAnchor="margin" w:tblpXSpec="center" w:tblpY="2326"/>
        <w:tblW w:w="3803" w:type="pct"/>
        <w:tblBorders>
          <w:top w:val="single" w:sz="4" w:space="0" w:color="auto"/>
          <w:left w:val="single" w:sz="4" w:space="0" w:color="auto"/>
          <w:bottom w:val="single" w:sz="4" w:space="0" w:color="auto"/>
          <w:right w:val="single" w:sz="4" w:space="0" w:color="auto"/>
        </w:tblBorders>
        <w:tblCellMar>
          <w:left w:w="0" w:type="dxa"/>
          <w:right w:w="0" w:type="dxa"/>
        </w:tblCellMar>
        <w:tblLook w:val="01E0" w:firstRow="1" w:lastRow="1" w:firstColumn="1" w:lastColumn="1" w:noHBand="0" w:noVBand="0"/>
      </w:tblPr>
      <w:tblGrid>
        <w:gridCol w:w="423"/>
        <w:gridCol w:w="2377"/>
        <w:gridCol w:w="4496"/>
      </w:tblGrid>
      <w:tr w:rsidR="00CC78A2" w:rsidRPr="004E0DEA" w:rsidTr="006B3331">
        <w:trPr>
          <w:trHeight w:val="3960"/>
        </w:trPr>
        <w:tc>
          <w:tcPr>
            <w:tcW w:w="137" w:type="pct"/>
            <w:shd w:val="clear" w:color="auto" w:fill="auto"/>
          </w:tcPr>
          <w:p w:rsidR="00CC78A2" w:rsidRPr="004E0DEA" w:rsidRDefault="00020FE7" w:rsidP="0038615D">
            <w:pPr>
              <w:pStyle w:val="NoSpacing2"/>
              <w:spacing w:line="20" w:lineRule="atLeast"/>
              <w:ind w:firstLine="288"/>
              <w:rPr>
                <w:rFonts w:ascii="New Century Schoolbook" w:eastAsia="Times New Roman" w:hAnsi="New Century Schoolbook"/>
                <w:color w:val="000000"/>
                <w:szCs w:val="23"/>
                <w:lang w:val="en-US" w:eastAsia="en-US"/>
              </w:rPr>
            </w:pPr>
            <w:r w:rsidRPr="004E0DEA">
              <w:rPr>
                <w:noProof/>
                <w:lang w:val="en-NZ" w:eastAsia="en-NZ"/>
              </w:rPr>
              <mc:AlternateContent>
                <mc:Choice Requires="wps">
                  <w:drawing>
                    <wp:anchor distT="0" distB="0" distL="114300" distR="114300" simplePos="0" relativeHeight="251657216" behindDoc="0" locked="0" layoutInCell="1" allowOverlap="1">
                      <wp:simplePos x="0" y="0"/>
                      <wp:positionH relativeFrom="column">
                        <wp:posOffset>61595</wp:posOffset>
                      </wp:positionH>
                      <wp:positionV relativeFrom="paragraph">
                        <wp:posOffset>415290</wp:posOffset>
                      </wp:positionV>
                      <wp:extent cx="4494530" cy="178816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494530" cy="178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1BE9" w:rsidRDefault="00791BE9" w:rsidP="008160BA">
                                  <w:pPr>
                                    <w:spacing w:after="0" w:line="240" w:lineRule="auto"/>
                                    <w:ind w:firstLine="0"/>
                                    <w:jc w:val="center"/>
                                    <w:rPr>
                                      <w:rFonts w:ascii="Times New Roman" w:hAnsi="Times New Roman"/>
                                      <w:b/>
                                      <w:sz w:val="80"/>
                                      <w:szCs w:val="80"/>
                                      <w:lang w:val="en-US"/>
                                    </w:rPr>
                                  </w:pPr>
                                  <w:proofErr w:type="spellStart"/>
                                  <w:r>
                                    <w:rPr>
                                      <w:rFonts w:ascii="Times New Roman" w:hAnsi="Times New Roman"/>
                                      <w:b/>
                                      <w:sz w:val="80"/>
                                      <w:szCs w:val="80"/>
                                      <w:lang w:val="en-US"/>
                                    </w:rPr>
                                    <w:t>Salutogenesis</w:t>
                                  </w:r>
                                  <w:proofErr w:type="spellEnd"/>
                                  <w:r>
                                    <w:rPr>
                                      <w:rFonts w:ascii="Times New Roman" w:hAnsi="Times New Roman"/>
                                      <w:b/>
                                      <w:sz w:val="80"/>
                                      <w:szCs w:val="80"/>
                                      <w:lang w:val="en-US"/>
                                    </w:rPr>
                                    <w:t xml:space="preserve"> – </w:t>
                                  </w:r>
                                  <w:r w:rsidR="00FB1538">
                                    <w:rPr>
                                      <w:rFonts w:ascii="Times New Roman" w:hAnsi="Times New Roman"/>
                                      <w:b/>
                                      <w:sz w:val="80"/>
                                      <w:szCs w:val="80"/>
                                      <w:lang w:val="en-US"/>
                                    </w:rPr>
                                    <w:t>Rewards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5pt;margin-top:32.7pt;width:353.9pt;height:14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" stroked="f">
                      <v:path arrowok="t"/>
                      <v:textbox>
                        <w:txbxContent>
                          <w:p w:rsidR="00791BE9" w:rsidRDefault="00791BE9" w:rsidP="008160BA">
                            <w:pPr>
                              <w:spacing w:after="0" w:line="240" w:lineRule="auto"/>
                              <w:ind w:firstLine="0"/>
                              <w:jc w:val="center"/>
                              <w:rPr>
                                <w:rFonts w:ascii="Times New Roman" w:hAnsi="Times New Roman"/>
                                <w:b/>
                                <w:sz w:val="80"/>
                                <w:szCs w:val="80"/>
                                <w:lang w:val="en-US"/>
                              </w:rPr>
                            </w:pPr>
                            <w:proofErr w:type="spellStart"/>
                            <w:r>
                              <w:rPr>
                                <w:rFonts w:ascii="Times New Roman" w:hAnsi="Times New Roman"/>
                                <w:b/>
                                <w:sz w:val="80"/>
                                <w:szCs w:val="80"/>
                                <w:lang w:val="en-US"/>
                              </w:rPr>
                              <w:t>Salutogenesis</w:t>
                            </w:r>
                            <w:proofErr w:type="spellEnd"/>
                            <w:r>
                              <w:rPr>
                                <w:rFonts w:ascii="Times New Roman" w:hAnsi="Times New Roman"/>
                                <w:b/>
                                <w:sz w:val="80"/>
                                <w:szCs w:val="80"/>
                                <w:lang w:val="en-US"/>
                              </w:rPr>
                              <w:t xml:space="preserve"> – </w:t>
                            </w:r>
                            <w:r w:rsidR="00FB1538">
                              <w:rPr>
                                <w:rFonts w:ascii="Times New Roman" w:hAnsi="Times New Roman"/>
                                <w:b/>
                                <w:sz w:val="80"/>
                                <w:szCs w:val="80"/>
                                <w:lang w:val="en-US"/>
                              </w:rPr>
                              <w:t>Rewards</w:t>
                            </w:r>
                          </w:p>
                        </w:txbxContent>
                      </v:textbox>
                    </v:shape>
                  </w:pict>
                </mc:Fallback>
              </mc:AlternateContent>
            </w:r>
            <w:r w:rsidR="00CC78A2" w:rsidRPr="004E0DEA">
              <w:rPr>
                <w:rFonts w:ascii="New Century Schoolbook" w:eastAsia="Times New Roman" w:hAnsi="New Century Schoolbook"/>
                <w:color w:val="000000"/>
                <w:szCs w:val="23"/>
                <w:lang w:val="en-US" w:eastAsia="en-US"/>
              </w:rPr>
              <w:t>+</w:t>
            </w:r>
          </w:p>
        </w:tc>
        <w:tc>
          <w:tcPr>
            <w:tcW w:w="4863" w:type="pct"/>
            <w:gridSpan w:val="2"/>
            <w:shd w:val="clear" w:color="auto" w:fill="auto"/>
            <w:tcMar>
              <w:left w:w="0" w:type="dxa"/>
              <w:bottom w:w="115" w:type="dxa"/>
            </w:tcMar>
          </w:tcPr>
          <w:p w:rsidR="00CC78A2" w:rsidRPr="004E0DEA" w:rsidRDefault="00020FE7" w:rsidP="0038615D">
            <w:pPr>
              <w:pStyle w:val="NoSpacing2"/>
              <w:spacing w:line="20" w:lineRule="atLeast"/>
              <w:ind w:firstLine="288"/>
              <w:rPr>
                <w:rFonts w:ascii="New Century Schoolbook" w:eastAsia="Times New Roman" w:hAnsi="New Century Schoolbook"/>
                <w:b/>
                <w:color w:val="000000"/>
                <w:sz w:val="84"/>
                <w:szCs w:val="84"/>
                <w:lang w:val="en-US" w:eastAsia="en-US"/>
              </w:rPr>
            </w:pPr>
            <w:r w:rsidRPr="004E0DEA">
              <w:rPr>
                <w:noProof/>
                <w:lang w:val="en-NZ" w:eastAsia="en-NZ"/>
              </w:rPr>
              <mc:AlternateContent>
                <mc:Choice Requires="wpg">
                  <w:drawing>
                    <wp:anchor distT="0" distB="0" distL="114300" distR="114300" simplePos="0" relativeHeight="251658240" behindDoc="0" locked="0" layoutInCell="1" allowOverlap="1">
                      <wp:simplePos x="0" y="0"/>
                      <wp:positionH relativeFrom="column">
                        <wp:posOffset>1849120</wp:posOffset>
                      </wp:positionH>
                      <wp:positionV relativeFrom="paragraph">
                        <wp:posOffset>2427605</wp:posOffset>
                      </wp:positionV>
                      <wp:extent cx="688975" cy="152400"/>
                      <wp:effectExtent l="0" t="0" r="0" b="0"/>
                      <wp:wrapNone/>
                      <wp:docPr id="1" name="Group 1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8975" cy="152400"/>
                                <a:chOff x="5450" y="4948"/>
                                <a:chExt cx="1085" cy="240"/>
                              </a:xfrm>
                            </wpg:grpSpPr>
                            <wps:wsp>
                              <wps:cNvPr id="2" name="Rectangle 154"/>
                              <wps:cNvSpPr>
                                <a:spLocks/>
                              </wps:cNvSpPr>
                              <wps:spPr bwMode="auto">
                                <a:xfrm>
                                  <a:off x="5450" y="4948"/>
                                  <a:ext cx="245" cy="24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3" name="Rectangle 155"/>
                              <wps:cNvSpPr>
                                <a:spLocks/>
                              </wps:cNvSpPr>
                              <wps:spPr bwMode="auto">
                                <a:xfrm>
                                  <a:off x="5870" y="4948"/>
                                  <a:ext cx="245" cy="24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4" name="Rectangle 156"/>
                              <wps:cNvSpPr>
                                <a:spLocks/>
                              </wps:cNvSpPr>
                              <wps:spPr bwMode="auto">
                                <a:xfrm>
                                  <a:off x="6290" y="4948"/>
                                  <a:ext cx="245" cy="24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C5BA7D" id="Group 153" o:spid="_x0000_s1026" style="position:absolute;margin-left:145.6pt;margin-top:191.15pt;width:54.25pt;height:12pt;z-index:251658240" coordorigin="5450,4948" coordsize="1085,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">
                      <v:rect id="Rectangle 154" o:spid="_x0000_s1027" style="position:absolute;left:5450;top:4948;width:245;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dD1cQA&#10;AADaAAAADwAAAGRycy9kb3ducmV2LnhtbESP0WrCQBRE3wX/YblC3+rGYIukbkJRii0UQe0HXLK3&#10;SUj2btzdmtiv7xYEH4eZOcOsi9F04kLON5YVLOYJCOLS6oYrBV+nt8cVCB+QNXaWScGVPBT5dLLG&#10;TNuBD3Q5hkpECPsMFdQh9JmUvqzJoJ/bnjh639YZDFG6SmqHQ4SbTqZJ8iwNNhwXauxpU1PZHn+M&#10;gmW/v6a7ARfJx9P2tzx/tm5zapV6mI2vLyACjeEevrXftYIU/q/EGyD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3Q9XEAAAA2gAAAA8AAAAAAAAAAAAAAAAAmAIAAGRycy9k&#10;b3ducmV2LnhtbFBLBQYAAAAABAAEAPUAAACJAwAAAAA=&#10;" fillcolor="black">
                        <v:path arrowok="t"/>
                      </v:rect>
                      <v:rect id="Rectangle 155" o:spid="_x0000_s1028" style="position:absolute;left:5870;top:4948;width:245;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TsMA&#10;AADaAAAADwAAAGRycy9kb3ducmV2LnhtbESP0WrCQBRE34X+w3ILfdONVotEVymWUgURqn7AJXtN&#10;QrJ3092tiX69Kwg+DjNzhpkvO1OLMzlfWlYwHCQgiDOrS84VHA/f/SkIH5A11pZJwYU8LBcvvTmm&#10;2rb8S+d9yEWEsE9RQRFCk0rps4IM+oFtiKN3ss5giNLlUjtsI9zUcpQkH9JgyXGhwIZWBWXV/t8o&#10;GDe7y+inxWGymXxds79t5VaHSqm31+5zBiJQF57hR3utFbzD/Uq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mTsMAAADaAAAADwAAAAAAAAAAAAAAAACYAgAAZHJzL2Rv&#10;d25yZXYueG1sUEsFBgAAAAAEAAQA9QAAAIgDAAAAAA==&#10;" fillcolor="black">
                        <v:path arrowok="t"/>
                      </v:rect>
                      <v:rect id="Rectangle 156" o:spid="_x0000_s1029" style="position:absolute;left:6290;top:4948;width:245;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J+OsMA&#10;AADaAAAADwAAAGRycy9kb3ducmV2LnhtbESP3WrCQBSE7wu+w3IE7+pGsUViNiJK0UIp+PMAh+wx&#10;CcmejbtbE/v03UKhl8PMN8Nk68G04k7O15YVzKYJCOLC6ppLBZfz2/MShA/IGlvLpOBBHtb56CnD&#10;VNuej3Q/hVLEEvYpKqhC6FIpfVGRQT+1HXH0rtYZDFG6UmqHfSw3rZwnyas0WHNcqLCjbUVFc/oy&#10;Chbd52O+73GWvL/svovbR+O250apyXjYrEAEGsJ/+I8+6MjB75V4A2T+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J+OsMAAADaAAAADwAAAAAAAAAAAAAAAACYAgAAZHJzL2Rv&#10;d25yZXYueG1sUEsFBgAAAAAEAAQA9QAAAIgDAAAAAA==&#10;" fillcolor="black">
                        <v:path arrowok="t"/>
                      </v:rect>
                    </v:group>
                  </w:pict>
                </mc:Fallback>
              </mc:AlternateContent>
            </w:r>
          </w:p>
        </w:tc>
      </w:tr>
      <w:tr w:rsidR="00CC78A2" w:rsidRPr="004E0DEA" w:rsidTr="006B3331">
        <w:trPr>
          <w:trHeight w:val="1140"/>
        </w:trPr>
        <w:tc>
          <w:tcPr>
            <w:tcW w:w="1843" w:type="pct"/>
            <w:gridSpan w:val="2"/>
            <w:shd w:val="clear" w:color="auto" w:fill="auto"/>
          </w:tcPr>
          <w:p w:rsidR="00CC78A2" w:rsidRPr="004E0DEA" w:rsidRDefault="00CC78A2" w:rsidP="0038615D">
            <w:pPr>
              <w:pStyle w:val="NoSpacing2"/>
              <w:spacing w:line="20" w:lineRule="atLeast"/>
              <w:ind w:firstLine="288"/>
              <w:rPr>
                <w:rFonts w:ascii="New Century Schoolbook" w:eastAsia="Times New Roman" w:hAnsi="New Century Schoolbook"/>
                <w:color w:val="000000"/>
                <w:szCs w:val="23"/>
                <w:lang w:val="en-US" w:eastAsia="en-US"/>
              </w:rPr>
            </w:pPr>
          </w:p>
        </w:tc>
        <w:tc>
          <w:tcPr>
            <w:tcW w:w="3157" w:type="pct"/>
            <w:shd w:val="clear" w:color="auto" w:fill="auto"/>
            <w:tcMar>
              <w:left w:w="72" w:type="dxa"/>
              <w:bottom w:w="216" w:type="dxa"/>
              <w:right w:w="0" w:type="dxa"/>
            </w:tcMar>
            <w:vAlign w:val="bottom"/>
          </w:tcPr>
          <w:p w:rsidR="00CC78A2" w:rsidRPr="004E0DEA" w:rsidRDefault="00CC78A2" w:rsidP="0038615D">
            <w:pPr>
              <w:spacing w:after="0" w:line="20" w:lineRule="atLeast"/>
              <w:ind w:firstLine="288"/>
              <w:rPr>
                <w:color w:val="000000"/>
                <w:lang w:val="en-US"/>
              </w:rPr>
            </w:pPr>
          </w:p>
        </w:tc>
      </w:tr>
    </w:tbl>
    <w:p w:rsidR="00CC78A2" w:rsidRPr="004E0DEA" w:rsidRDefault="00CC78A2" w:rsidP="0038615D">
      <w:pPr>
        <w:spacing w:after="0" w:line="20" w:lineRule="atLeast"/>
        <w:ind w:firstLine="288"/>
        <w:rPr>
          <w:color w:val="000000"/>
          <w:lang w:val="en-US"/>
        </w:rPr>
      </w:pPr>
    </w:p>
    <w:tbl>
      <w:tblPr>
        <w:tblpPr w:vertAnchor="page" w:horzAnchor="margin" w:tblpXSpec="center" w:tblpY="2326"/>
        <w:tblW w:w="3803" w:type="pct"/>
        <w:tblBorders>
          <w:top w:val="single" w:sz="4" w:space="0" w:color="auto"/>
          <w:left w:val="single" w:sz="4" w:space="0" w:color="auto"/>
          <w:bottom w:val="single" w:sz="4" w:space="0" w:color="auto"/>
          <w:right w:val="single" w:sz="4" w:space="0" w:color="auto"/>
        </w:tblBorders>
        <w:tblCellMar>
          <w:left w:w="0" w:type="dxa"/>
          <w:right w:w="0" w:type="dxa"/>
        </w:tblCellMar>
        <w:tblLook w:val="01E0" w:firstRow="1" w:lastRow="1" w:firstColumn="1" w:lastColumn="1" w:noHBand="0" w:noVBand="0"/>
      </w:tblPr>
      <w:tblGrid>
        <w:gridCol w:w="424"/>
        <w:gridCol w:w="2376"/>
        <w:gridCol w:w="4496"/>
      </w:tblGrid>
      <w:tr w:rsidR="00CC78A2" w:rsidRPr="004E0DEA" w:rsidTr="006B3331">
        <w:trPr>
          <w:trHeight w:val="3960"/>
        </w:trPr>
        <w:tc>
          <w:tcPr>
            <w:tcW w:w="138" w:type="pct"/>
            <w:shd w:val="clear" w:color="auto" w:fill="auto"/>
          </w:tcPr>
          <w:p w:rsidR="00CC78A2" w:rsidRPr="004E0DEA" w:rsidRDefault="00CC78A2" w:rsidP="0038615D">
            <w:pPr>
              <w:pStyle w:val="NoSpacing2"/>
              <w:spacing w:line="20" w:lineRule="atLeast"/>
              <w:ind w:firstLine="288"/>
              <w:rPr>
                <w:rFonts w:ascii="New Century Schoolbook" w:eastAsia="Times New Roman" w:hAnsi="New Century Schoolbook"/>
                <w:color w:val="000000"/>
                <w:szCs w:val="23"/>
                <w:lang w:val="en-US" w:eastAsia="en-US"/>
              </w:rPr>
            </w:pPr>
            <w:r w:rsidRPr="004E0DEA">
              <w:rPr>
                <w:rFonts w:ascii="New Century Schoolbook" w:eastAsia="Times New Roman" w:hAnsi="New Century Schoolbook"/>
                <w:color w:val="000000"/>
                <w:szCs w:val="23"/>
                <w:lang w:val="en-US" w:eastAsia="en-US"/>
              </w:rPr>
              <w:t>+</w:t>
            </w:r>
          </w:p>
        </w:tc>
        <w:tc>
          <w:tcPr>
            <w:tcW w:w="4862" w:type="pct"/>
            <w:gridSpan w:val="2"/>
            <w:shd w:val="clear" w:color="auto" w:fill="auto"/>
            <w:tcMar>
              <w:left w:w="0" w:type="dxa"/>
              <w:bottom w:w="115" w:type="dxa"/>
            </w:tcMar>
          </w:tcPr>
          <w:p w:rsidR="00CC78A2" w:rsidRPr="004E0DEA" w:rsidRDefault="00CC78A2" w:rsidP="0038615D">
            <w:pPr>
              <w:pStyle w:val="NoSpacing2"/>
              <w:spacing w:line="20" w:lineRule="atLeast"/>
              <w:ind w:firstLine="288"/>
              <w:rPr>
                <w:rFonts w:ascii="New Century Schoolbook" w:eastAsia="Times New Roman" w:hAnsi="New Century Schoolbook"/>
                <w:b/>
                <w:color w:val="000000"/>
                <w:sz w:val="84"/>
                <w:szCs w:val="84"/>
                <w:lang w:val="en-US" w:eastAsia="en-US"/>
              </w:rPr>
            </w:pPr>
          </w:p>
        </w:tc>
      </w:tr>
      <w:tr w:rsidR="00CC78A2" w:rsidRPr="004E0DEA" w:rsidTr="006B3331">
        <w:trPr>
          <w:trHeight w:val="1140"/>
        </w:trPr>
        <w:tc>
          <w:tcPr>
            <w:tcW w:w="1843" w:type="pct"/>
            <w:gridSpan w:val="2"/>
            <w:shd w:val="clear" w:color="auto" w:fill="auto"/>
          </w:tcPr>
          <w:p w:rsidR="00CC78A2" w:rsidRPr="004E0DEA" w:rsidRDefault="00CC78A2" w:rsidP="0038615D">
            <w:pPr>
              <w:pStyle w:val="NoSpacing2"/>
              <w:spacing w:line="20" w:lineRule="atLeast"/>
              <w:ind w:firstLine="288"/>
              <w:rPr>
                <w:rFonts w:ascii="New Century Schoolbook" w:eastAsia="Times New Roman" w:hAnsi="New Century Schoolbook"/>
                <w:color w:val="000000"/>
                <w:szCs w:val="23"/>
                <w:lang w:val="en-US" w:eastAsia="en-US"/>
              </w:rPr>
            </w:pPr>
          </w:p>
        </w:tc>
        <w:tc>
          <w:tcPr>
            <w:tcW w:w="3157" w:type="pct"/>
            <w:shd w:val="clear" w:color="auto" w:fill="auto"/>
            <w:tcMar>
              <w:left w:w="72" w:type="dxa"/>
              <w:bottom w:w="216" w:type="dxa"/>
              <w:right w:w="0" w:type="dxa"/>
            </w:tcMar>
            <w:vAlign w:val="bottom"/>
          </w:tcPr>
          <w:p w:rsidR="00CC78A2" w:rsidRPr="004E0DEA" w:rsidRDefault="00CC78A2" w:rsidP="0038615D">
            <w:pPr>
              <w:spacing w:after="0" w:line="20" w:lineRule="atLeast"/>
              <w:ind w:firstLine="288"/>
              <w:rPr>
                <w:color w:val="000000"/>
                <w:lang w:val="en-US"/>
              </w:rPr>
            </w:pPr>
          </w:p>
        </w:tc>
      </w:tr>
      <w:tr w:rsidR="00CC78A2" w:rsidRPr="009A0D25" w:rsidTr="006B3331">
        <w:trPr>
          <w:trHeight w:val="1860"/>
        </w:trPr>
        <w:tc>
          <w:tcPr>
            <w:tcW w:w="1843" w:type="pct"/>
            <w:gridSpan w:val="2"/>
            <w:shd w:val="clear" w:color="auto" w:fill="DD8047"/>
            <w:vAlign w:val="center"/>
          </w:tcPr>
          <w:p w:rsidR="00CC78A2" w:rsidRPr="004E0DEA" w:rsidRDefault="00CC78A2" w:rsidP="0038615D">
            <w:pPr>
              <w:pStyle w:val="NoSpacing2"/>
              <w:spacing w:line="20" w:lineRule="atLeast"/>
              <w:ind w:firstLine="0"/>
              <w:rPr>
                <w:rFonts w:ascii="Calibri" w:eastAsia="Times New Roman" w:hAnsi="Calibri" w:cs="Calibri"/>
                <w:color w:val="000000"/>
                <w:sz w:val="28"/>
                <w:szCs w:val="28"/>
                <w:lang w:val="en-US" w:eastAsia="en-US"/>
              </w:rPr>
            </w:pPr>
          </w:p>
          <w:p w:rsidR="00CC78A2" w:rsidRPr="004E0DEA" w:rsidRDefault="008C5614" w:rsidP="0038615D">
            <w:pPr>
              <w:pStyle w:val="NoSpacing2"/>
              <w:spacing w:line="20" w:lineRule="atLeast"/>
              <w:ind w:firstLine="0"/>
              <w:jc w:val="center"/>
              <w:rPr>
                <w:rFonts w:ascii="Calibri" w:eastAsia="Times New Roman" w:hAnsi="Calibri" w:cs="Calibri"/>
                <w:color w:val="000000"/>
                <w:sz w:val="28"/>
                <w:szCs w:val="28"/>
                <w:lang w:val="en-US" w:eastAsia="en-US"/>
              </w:rPr>
            </w:pPr>
            <w:r w:rsidRPr="004E0DEA">
              <w:rPr>
                <w:rFonts w:ascii="Calibri" w:eastAsia="Times New Roman" w:hAnsi="Calibri" w:cs="Calibri"/>
                <w:color w:val="000000"/>
                <w:sz w:val="28"/>
                <w:szCs w:val="28"/>
                <w:lang w:val="en-US" w:eastAsia="en-US"/>
              </w:rPr>
              <w:t>Sabbath</w:t>
            </w:r>
            <w:r w:rsidR="00CC78A2" w:rsidRPr="004E0DEA">
              <w:rPr>
                <w:rFonts w:ascii="Calibri" w:eastAsia="Times New Roman" w:hAnsi="Calibri" w:cs="Calibri"/>
                <w:color w:val="000000"/>
                <w:sz w:val="28"/>
                <w:szCs w:val="28"/>
                <w:lang w:val="en-US" w:eastAsia="en-US"/>
              </w:rPr>
              <w:t>,</w:t>
            </w:r>
            <w:r w:rsidR="00CC78A2" w:rsidRPr="004E0DEA">
              <w:rPr>
                <w:rFonts w:ascii="Calibri" w:eastAsia="Times New Roman" w:hAnsi="Calibri" w:cs="Calibri"/>
                <w:color w:val="000000"/>
                <w:sz w:val="28"/>
                <w:szCs w:val="28"/>
                <w:lang w:val="en-US" w:eastAsia="en-US"/>
              </w:rPr>
              <w:br/>
            </w:r>
            <w:r w:rsidR="00FB1538">
              <w:rPr>
                <w:rFonts w:ascii="Calibri" w:eastAsia="Times New Roman" w:hAnsi="Calibri" w:cs="Calibri"/>
                <w:color w:val="000000"/>
                <w:sz w:val="28"/>
                <w:szCs w:val="28"/>
                <w:lang w:val="en-US" w:eastAsia="en-US"/>
              </w:rPr>
              <w:t>February 3</w:t>
            </w:r>
            <w:r w:rsidR="00E81D49" w:rsidRPr="004E0DEA">
              <w:rPr>
                <w:rFonts w:ascii="Calibri" w:eastAsia="Times New Roman" w:hAnsi="Calibri" w:cs="Calibri"/>
                <w:color w:val="000000"/>
                <w:sz w:val="28"/>
                <w:szCs w:val="28"/>
                <w:lang w:val="en-US" w:eastAsia="en-US"/>
              </w:rPr>
              <w:t>,</w:t>
            </w:r>
            <w:r w:rsidR="00BE64D1">
              <w:rPr>
                <w:rFonts w:ascii="Calibri" w:eastAsia="Times New Roman" w:hAnsi="Calibri" w:cs="Calibri"/>
                <w:color w:val="000000"/>
                <w:sz w:val="28"/>
                <w:szCs w:val="28"/>
                <w:lang w:val="en-US" w:eastAsia="en-US"/>
              </w:rPr>
              <w:t xml:space="preserve"> 2018</w:t>
            </w:r>
          </w:p>
          <w:p w:rsidR="00CC78A2" w:rsidRPr="004E0DEA" w:rsidRDefault="00CC78A2" w:rsidP="0038615D">
            <w:pPr>
              <w:pStyle w:val="NoSpacing2"/>
              <w:spacing w:line="20" w:lineRule="atLeast"/>
              <w:ind w:firstLine="0"/>
              <w:rPr>
                <w:rFonts w:eastAsia="Times New Roman"/>
                <w:color w:val="000000"/>
                <w:sz w:val="32"/>
                <w:szCs w:val="32"/>
                <w:lang w:val="en-US" w:eastAsia="en-US"/>
              </w:rPr>
            </w:pPr>
          </w:p>
        </w:tc>
        <w:tc>
          <w:tcPr>
            <w:tcW w:w="3157" w:type="pct"/>
            <w:shd w:val="clear" w:color="auto" w:fill="94B6D2"/>
            <w:tcMar>
              <w:left w:w="0" w:type="dxa"/>
            </w:tcMar>
            <w:vAlign w:val="center"/>
          </w:tcPr>
          <w:p w:rsidR="00CC78A2" w:rsidRPr="004E0DEA" w:rsidRDefault="00CC78A2" w:rsidP="0038615D">
            <w:pPr>
              <w:pStyle w:val="NoSpacing2"/>
              <w:spacing w:line="20" w:lineRule="atLeast"/>
              <w:ind w:firstLine="0"/>
              <w:jc w:val="center"/>
              <w:rPr>
                <w:rFonts w:ascii="Calibri" w:eastAsia="Times New Roman" w:hAnsi="Calibri" w:cs="Calibri"/>
                <w:color w:val="000000"/>
                <w:sz w:val="40"/>
                <w:szCs w:val="40"/>
                <w:lang w:val="en-US" w:eastAsia="en-US"/>
              </w:rPr>
            </w:pPr>
            <w:r w:rsidRPr="004E0DEA">
              <w:rPr>
                <w:rFonts w:ascii="Calibri" w:eastAsia="Times New Roman" w:hAnsi="Calibri" w:cs="Calibri"/>
                <w:color w:val="000000"/>
                <w:sz w:val="40"/>
                <w:szCs w:val="40"/>
                <w:lang w:val="en-US" w:eastAsia="en-US"/>
              </w:rPr>
              <w:t>A Bible Study given by</w:t>
            </w:r>
          </w:p>
          <w:p w:rsidR="00CC78A2" w:rsidRPr="004E0DEA" w:rsidRDefault="00180E55" w:rsidP="0038615D">
            <w:pPr>
              <w:pStyle w:val="NoSpacing2"/>
              <w:spacing w:line="20" w:lineRule="atLeast"/>
              <w:ind w:firstLine="0"/>
              <w:jc w:val="center"/>
              <w:rPr>
                <w:rFonts w:ascii="Calibri" w:eastAsia="Times New Roman" w:hAnsi="Calibri" w:cs="Calibri"/>
                <w:color w:val="000000"/>
                <w:sz w:val="40"/>
                <w:szCs w:val="40"/>
                <w:lang w:val="en-US" w:eastAsia="en-US"/>
              </w:rPr>
            </w:pPr>
            <w:r w:rsidRPr="004E0DEA">
              <w:rPr>
                <w:rFonts w:ascii="Calibri" w:eastAsia="Times New Roman" w:hAnsi="Calibri" w:cs="Calibri"/>
                <w:color w:val="000000"/>
                <w:sz w:val="40"/>
                <w:szCs w:val="40"/>
                <w:lang w:val="en-US" w:eastAsia="en-US"/>
              </w:rPr>
              <w:t>Andreas Dura</w:t>
            </w:r>
          </w:p>
        </w:tc>
      </w:tr>
    </w:tbl>
    <w:p w:rsidR="00CC78A2" w:rsidRPr="004E0DEA" w:rsidRDefault="00CC78A2" w:rsidP="0038615D">
      <w:pPr>
        <w:pStyle w:val="Title"/>
        <w:spacing w:line="20" w:lineRule="atLeast"/>
        <w:ind w:firstLine="288"/>
        <w:rPr>
          <w:rFonts w:ascii="New Century Schoolbook" w:hAnsi="New Century Schoolbook"/>
          <w:b/>
          <w:color w:val="000000"/>
          <w:sz w:val="64"/>
          <w:szCs w:val="64"/>
          <w:lang w:val="en-US"/>
        </w:rPr>
      </w:pPr>
    </w:p>
    <w:p w:rsidR="00CC78A2" w:rsidRPr="004E0DEA" w:rsidRDefault="00CC78A2" w:rsidP="0038615D">
      <w:pPr>
        <w:pStyle w:val="Title"/>
        <w:spacing w:line="20" w:lineRule="atLeast"/>
        <w:ind w:firstLine="288"/>
        <w:rPr>
          <w:rFonts w:ascii="New Century Schoolbook" w:hAnsi="New Century Schoolbook"/>
          <w:b/>
          <w:color w:val="000000"/>
          <w:sz w:val="64"/>
          <w:szCs w:val="64"/>
          <w:lang w:val="en-US"/>
        </w:rPr>
      </w:pPr>
    </w:p>
    <w:p w:rsidR="00CC78A2" w:rsidRPr="004E0DEA" w:rsidRDefault="00CC78A2" w:rsidP="0038615D">
      <w:pPr>
        <w:pStyle w:val="Title"/>
        <w:spacing w:line="20" w:lineRule="atLeast"/>
        <w:ind w:firstLine="288"/>
        <w:rPr>
          <w:rFonts w:ascii="New Century Schoolbook" w:hAnsi="New Century Schoolbook"/>
          <w:b/>
          <w:color w:val="000000"/>
          <w:sz w:val="64"/>
          <w:szCs w:val="64"/>
          <w:lang w:val="en-US"/>
        </w:rPr>
      </w:pPr>
    </w:p>
    <w:p w:rsidR="00CC78A2" w:rsidRPr="004E0DEA" w:rsidRDefault="00CC78A2" w:rsidP="0038615D">
      <w:pPr>
        <w:pStyle w:val="Title"/>
        <w:spacing w:line="20" w:lineRule="atLeast"/>
        <w:ind w:firstLine="288"/>
        <w:rPr>
          <w:rFonts w:ascii="New Century Schoolbook" w:hAnsi="New Century Schoolbook"/>
          <w:b/>
          <w:color w:val="000000"/>
          <w:sz w:val="64"/>
          <w:szCs w:val="64"/>
          <w:lang w:val="en-US"/>
        </w:rPr>
      </w:pPr>
    </w:p>
    <w:p w:rsidR="00CC78A2" w:rsidRPr="004E0DEA" w:rsidRDefault="00CC78A2" w:rsidP="0038615D">
      <w:pPr>
        <w:pStyle w:val="Title"/>
        <w:spacing w:line="20" w:lineRule="atLeast"/>
        <w:ind w:firstLine="0"/>
        <w:rPr>
          <w:rFonts w:ascii="New Century Schoolbook" w:hAnsi="New Century Schoolbook"/>
          <w:b/>
          <w:color w:val="000000"/>
          <w:sz w:val="64"/>
          <w:szCs w:val="64"/>
          <w:lang w:val="en-US"/>
        </w:rPr>
      </w:pPr>
    </w:p>
    <w:p w:rsidR="00CC78A2" w:rsidRPr="004E0DEA" w:rsidRDefault="00CC78A2" w:rsidP="0038615D">
      <w:pPr>
        <w:pStyle w:val="Title"/>
        <w:spacing w:line="20" w:lineRule="atLeast"/>
        <w:ind w:firstLine="288"/>
        <w:rPr>
          <w:rFonts w:ascii="New Century Schoolbook" w:hAnsi="New Century Schoolbook"/>
          <w:b/>
          <w:color w:val="000000"/>
          <w:sz w:val="64"/>
          <w:szCs w:val="64"/>
          <w:lang w:val="en-US"/>
        </w:rPr>
      </w:pPr>
    </w:p>
    <w:p w:rsidR="00CC78A2" w:rsidRPr="004E0DEA" w:rsidRDefault="00CC78A2" w:rsidP="0038615D">
      <w:pPr>
        <w:pStyle w:val="Title"/>
        <w:spacing w:line="20" w:lineRule="atLeast"/>
        <w:ind w:firstLine="288"/>
        <w:rPr>
          <w:rFonts w:ascii="New Century Schoolbook" w:hAnsi="New Century Schoolbook"/>
          <w:b/>
          <w:color w:val="000000"/>
          <w:sz w:val="64"/>
          <w:szCs w:val="64"/>
          <w:lang w:val="en-US"/>
        </w:rPr>
      </w:pPr>
    </w:p>
    <w:p w:rsidR="00CC78A2" w:rsidRPr="004E0DEA" w:rsidRDefault="00CC78A2" w:rsidP="0038615D">
      <w:pPr>
        <w:pStyle w:val="Title"/>
        <w:spacing w:line="20" w:lineRule="atLeast"/>
        <w:ind w:firstLine="288"/>
        <w:rPr>
          <w:rFonts w:ascii="New Century Schoolbook" w:hAnsi="New Century Schoolbook"/>
          <w:b/>
          <w:color w:val="000000"/>
          <w:sz w:val="64"/>
          <w:szCs w:val="64"/>
          <w:lang w:val="en-US"/>
        </w:rPr>
      </w:pPr>
    </w:p>
    <w:p w:rsidR="00CC78A2" w:rsidRPr="004E0DEA" w:rsidRDefault="00CC78A2" w:rsidP="0038615D">
      <w:pPr>
        <w:pStyle w:val="Title"/>
        <w:spacing w:line="20" w:lineRule="atLeast"/>
        <w:ind w:firstLine="288"/>
        <w:rPr>
          <w:rFonts w:ascii="New Century Schoolbook" w:hAnsi="New Century Schoolbook"/>
          <w:b/>
          <w:color w:val="000000"/>
          <w:sz w:val="64"/>
          <w:szCs w:val="64"/>
          <w:lang w:val="en-US"/>
        </w:rPr>
      </w:pPr>
    </w:p>
    <w:p w:rsidR="00CC78A2" w:rsidRPr="004E0DEA" w:rsidRDefault="00CC78A2" w:rsidP="0038615D">
      <w:pPr>
        <w:pStyle w:val="Title"/>
        <w:spacing w:line="20" w:lineRule="atLeast"/>
        <w:ind w:firstLine="288"/>
        <w:rPr>
          <w:rFonts w:ascii="New Century Schoolbook" w:hAnsi="New Century Schoolbook"/>
          <w:b/>
          <w:color w:val="000000"/>
          <w:sz w:val="64"/>
          <w:szCs w:val="64"/>
          <w:lang w:val="en-US"/>
        </w:rPr>
      </w:pPr>
    </w:p>
    <w:p w:rsidR="00CC78A2" w:rsidRPr="004E0DEA" w:rsidRDefault="00CC78A2" w:rsidP="0038615D">
      <w:pPr>
        <w:pStyle w:val="Title"/>
        <w:spacing w:line="20" w:lineRule="atLeast"/>
        <w:ind w:firstLine="288"/>
        <w:rPr>
          <w:rFonts w:ascii="New Century Schoolbook" w:hAnsi="New Century Schoolbook"/>
          <w:b/>
          <w:color w:val="000000"/>
          <w:sz w:val="64"/>
          <w:szCs w:val="64"/>
          <w:lang w:val="en-US"/>
        </w:rPr>
      </w:pPr>
    </w:p>
    <w:p w:rsidR="00CC78A2" w:rsidRPr="004E0DEA" w:rsidRDefault="00CC78A2" w:rsidP="0038615D">
      <w:pPr>
        <w:pStyle w:val="Title"/>
        <w:spacing w:line="20" w:lineRule="atLeast"/>
        <w:ind w:firstLine="288"/>
        <w:rPr>
          <w:rFonts w:ascii="New Century Schoolbook" w:hAnsi="New Century Schoolbook"/>
          <w:b/>
          <w:color w:val="000000"/>
          <w:sz w:val="64"/>
          <w:szCs w:val="64"/>
          <w:lang w:val="en-US"/>
        </w:rPr>
      </w:pPr>
    </w:p>
    <w:p w:rsidR="00CC78A2" w:rsidRPr="004E0DEA" w:rsidRDefault="00CC78A2" w:rsidP="0038615D">
      <w:pPr>
        <w:pStyle w:val="Title"/>
        <w:spacing w:line="20" w:lineRule="atLeast"/>
        <w:ind w:firstLine="288"/>
        <w:rPr>
          <w:rFonts w:ascii="New Century Schoolbook" w:hAnsi="New Century Schoolbook"/>
          <w:b/>
          <w:color w:val="000000"/>
          <w:sz w:val="64"/>
          <w:szCs w:val="64"/>
          <w:lang w:val="en-US"/>
        </w:rPr>
      </w:pPr>
    </w:p>
    <w:p w:rsidR="00CC78A2" w:rsidRPr="004E0DEA" w:rsidRDefault="00CC78A2" w:rsidP="0038615D">
      <w:pPr>
        <w:pStyle w:val="Title"/>
        <w:tabs>
          <w:tab w:val="left" w:pos="7725"/>
        </w:tabs>
        <w:spacing w:line="20" w:lineRule="atLeast"/>
        <w:ind w:firstLine="288"/>
        <w:rPr>
          <w:rFonts w:ascii="New Century Schoolbook" w:hAnsi="New Century Schoolbook"/>
          <w:b/>
          <w:color w:val="000000"/>
          <w:sz w:val="64"/>
          <w:szCs w:val="64"/>
          <w:lang w:val="en-US"/>
        </w:rPr>
      </w:pPr>
      <w:r w:rsidRPr="004E0DEA">
        <w:rPr>
          <w:rFonts w:ascii="New Century Schoolbook" w:hAnsi="New Century Schoolbook"/>
          <w:b/>
          <w:color w:val="000000"/>
          <w:sz w:val="64"/>
          <w:szCs w:val="64"/>
          <w:lang w:val="en-US"/>
        </w:rPr>
        <w:tab/>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0"/>
      </w:tblGrid>
      <w:tr w:rsidR="00CC78A2" w:rsidRPr="009A0D25" w:rsidTr="006B3331">
        <w:tc>
          <w:tcPr>
            <w:tcW w:w="7560" w:type="dxa"/>
            <w:tcBorders>
              <w:top w:val="nil"/>
              <w:left w:val="nil"/>
              <w:bottom w:val="nil"/>
              <w:right w:val="nil"/>
            </w:tcBorders>
            <w:shd w:val="clear" w:color="auto" w:fill="auto"/>
          </w:tcPr>
          <w:p w:rsidR="00CC78A2" w:rsidRPr="004E0DEA" w:rsidRDefault="00CC78A2" w:rsidP="0038615D">
            <w:pPr>
              <w:pStyle w:val="Title"/>
              <w:spacing w:line="20" w:lineRule="atLeast"/>
              <w:ind w:firstLine="288"/>
              <w:jc w:val="center"/>
              <w:rPr>
                <w:rFonts w:ascii="Times New Roman" w:hAnsi="Times New Roman"/>
                <w:color w:val="000000"/>
                <w:sz w:val="22"/>
                <w:szCs w:val="22"/>
                <w:lang w:val="en-US"/>
              </w:rPr>
            </w:pPr>
            <w:r w:rsidRPr="004E0DEA">
              <w:rPr>
                <w:rFonts w:ascii="Times New Roman" w:hAnsi="Times New Roman"/>
                <w:color w:val="000000"/>
                <w:sz w:val="22"/>
                <w:szCs w:val="22"/>
                <w:lang w:val="en-US"/>
              </w:rPr>
              <w:t>Unless otherwise stated, all scriptures taken from the New King James Version®. Copyright © 1982 by Thomas Nelson, Inc. Used by permission. All rights reserved.</w:t>
            </w:r>
          </w:p>
        </w:tc>
      </w:tr>
    </w:tbl>
    <w:p w:rsidR="00A96925" w:rsidRPr="009A0D25" w:rsidRDefault="00CC78A2" w:rsidP="0038615D">
      <w:pPr>
        <w:pStyle w:val="Title"/>
        <w:spacing w:line="20" w:lineRule="atLeast"/>
        <w:ind w:firstLine="0"/>
        <w:rPr>
          <w:rFonts w:ascii="New Century Schoolbook" w:hAnsi="New Century Schoolbook"/>
          <w:b/>
          <w:color w:val="000000"/>
          <w:sz w:val="64"/>
          <w:szCs w:val="64"/>
          <w:lang w:val="en-US"/>
        </w:rPr>
      </w:pPr>
      <w:r w:rsidRPr="004E0DEA">
        <w:rPr>
          <w:rFonts w:ascii="New Century Schoolbook" w:hAnsi="New Century Schoolbook"/>
          <w:b/>
          <w:color w:val="000000"/>
          <w:sz w:val="64"/>
          <w:szCs w:val="64"/>
          <w:lang w:val="en-US"/>
        </w:rPr>
        <w:br w:type="page"/>
      </w:r>
      <w:proofErr w:type="spellStart"/>
      <w:r w:rsidR="00A87816">
        <w:rPr>
          <w:rFonts w:ascii="New Century Schoolbook" w:hAnsi="New Century Schoolbook"/>
          <w:b/>
          <w:color w:val="000000"/>
          <w:sz w:val="64"/>
          <w:szCs w:val="64"/>
          <w:lang w:val="en-US"/>
        </w:rPr>
        <w:lastRenderedPageBreak/>
        <w:t>Salutogenesis</w:t>
      </w:r>
      <w:proofErr w:type="spellEnd"/>
      <w:r w:rsidR="00A87816">
        <w:rPr>
          <w:rFonts w:ascii="New Century Schoolbook" w:hAnsi="New Century Schoolbook"/>
          <w:b/>
          <w:color w:val="000000"/>
          <w:sz w:val="64"/>
          <w:szCs w:val="64"/>
          <w:lang w:val="en-US"/>
        </w:rPr>
        <w:t xml:space="preserve"> – </w:t>
      </w:r>
      <w:r w:rsidR="00FB1538">
        <w:rPr>
          <w:rFonts w:ascii="New Century Schoolbook" w:hAnsi="New Century Schoolbook"/>
          <w:b/>
          <w:color w:val="000000"/>
          <w:sz w:val="64"/>
          <w:szCs w:val="64"/>
          <w:lang w:val="en-US"/>
        </w:rPr>
        <w:t>Rewards</w:t>
      </w:r>
    </w:p>
    <w:p w:rsidR="00FB1538" w:rsidRPr="00AC258B" w:rsidRDefault="00FB1538" w:rsidP="0038615D">
      <w:pPr>
        <w:pStyle w:val="Title"/>
        <w:spacing w:line="20" w:lineRule="atLeast"/>
        <w:ind w:firstLine="0"/>
        <w:rPr>
          <w:rFonts w:ascii="New Century Schoolbook" w:hAnsi="New Century Schoolbook"/>
          <w:color w:val="000000"/>
          <w:sz w:val="64"/>
          <w:szCs w:val="64"/>
          <w:lang w:val="en-US"/>
        </w:rPr>
      </w:pPr>
    </w:p>
    <w:p w:rsidR="00FB1538" w:rsidRDefault="00FB1538" w:rsidP="00FB1538">
      <w:pPr>
        <w:pStyle w:val="Title"/>
        <w:rPr>
          <w:rFonts w:ascii="Times New Roman" w:hAnsi="Times New Roman"/>
          <w:color w:val="000000"/>
          <w:sz w:val="24"/>
          <w:szCs w:val="24"/>
          <w:lang w:val="en-US"/>
        </w:rPr>
      </w:pPr>
      <w:r>
        <w:rPr>
          <w:rFonts w:ascii="Times New Roman" w:hAnsi="Times New Roman"/>
          <w:color w:val="000000"/>
          <w:sz w:val="24"/>
          <w:szCs w:val="24"/>
          <w:lang w:val="en-US"/>
        </w:rPr>
        <w:t>Welcome</w:t>
      </w:r>
      <w:r w:rsidR="009A0D25">
        <w:rPr>
          <w:rFonts w:ascii="Times New Roman" w:hAnsi="Times New Roman"/>
          <w:color w:val="000000"/>
          <w:sz w:val="24"/>
          <w:szCs w:val="24"/>
          <w:lang w:val="en-US"/>
        </w:rPr>
        <w:t xml:space="preserve"> to our study</w:t>
      </w:r>
      <w:r>
        <w:rPr>
          <w:rFonts w:ascii="Times New Roman" w:hAnsi="Times New Roman"/>
          <w:color w:val="000000"/>
          <w:sz w:val="24"/>
          <w:szCs w:val="24"/>
          <w:lang w:val="en-US"/>
        </w:rPr>
        <w:t>. Tod</w:t>
      </w:r>
      <w:r w:rsidR="009A0D25">
        <w:rPr>
          <w:rFonts w:ascii="Times New Roman" w:hAnsi="Times New Roman"/>
          <w:color w:val="000000"/>
          <w:sz w:val="24"/>
          <w:szCs w:val="24"/>
          <w:lang w:val="en-US"/>
        </w:rPr>
        <w:t>ay we want to continue our theme from last week</w:t>
      </w:r>
      <w:r w:rsidR="008B2862">
        <w:rPr>
          <w:rFonts w:ascii="Times New Roman" w:hAnsi="Times New Roman"/>
          <w:color w:val="000000"/>
          <w:sz w:val="24"/>
          <w:szCs w:val="24"/>
          <w:lang w:val="en-US"/>
        </w:rPr>
        <w:t>,</w:t>
      </w:r>
      <w:r>
        <w:rPr>
          <w:rFonts w:ascii="Times New Roman" w:hAnsi="Times New Roman"/>
          <w:color w:val="000000"/>
          <w:sz w:val="24"/>
          <w:szCs w:val="24"/>
          <w:lang w:val="en-US"/>
        </w:rPr>
        <w:t xml:space="preserve"> when we looked at </w:t>
      </w:r>
      <w:r w:rsidR="008B2862">
        <w:rPr>
          <w:rFonts w:ascii="Times New Roman" w:hAnsi="Times New Roman"/>
          <w:color w:val="000000"/>
          <w:sz w:val="24"/>
          <w:szCs w:val="24"/>
          <w:lang w:val="en-US"/>
        </w:rPr>
        <w:t>the importance of</w:t>
      </w:r>
      <w:r>
        <w:rPr>
          <w:rFonts w:ascii="Times New Roman" w:hAnsi="Times New Roman"/>
          <w:color w:val="000000"/>
          <w:sz w:val="24"/>
          <w:szCs w:val="24"/>
          <w:lang w:val="en-US"/>
        </w:rPr>
        <w:t xml:space="preserve"> encouragement for a child. Today we want to investigate </w:t>
      </w:r>
      <w:r w:rsidR="009A0D25">
        <w:rPr>
          <w:rFonts w:ascii="Times New Roman" w:hAnsi="Times New Roman"/>
          <w:color w:val="000000"/>
          <w:sz w:val="24"/>
          <w:szCs w:val="24"/>
          <w:lang w:val="en-US"/>
        </w:rPr>
        <w:t>the topic of rewarding children</w:t>
      </w:r>
      <w:r>
        <w:rPr>
          <w:rFonts w:ascii="Times New Roman" w:hAnsi="Times New Roman"/>
          <w:color w:val="000000"/>
          <w:sz w:val="24"/>
          <w:szCs w:val="24"/>
          <w:lang w:val="en-US"/>
        </w:rPr>
        <w:t>. Th</w:t>
      </w:r>
      <w:r w:rsidR="008B2862">
        <w:rPr>
          <w:rFonts w:ascii="Times New Roman" w:hAnsi="Times New Roman"/>
          <w:color w:val="000000"/>
          <w:sz w:val="24"/>
          <w:szCs w:val="24"/>
          <w:lang w:val="en-US"/>
        </w:rPr>
        <w:t>ese</w:t>
      </w:r>
      <w:r>
        <w:rPr>
          <w:rFonts w:ascii="Times New Roman" w:hAnsi="Times New Roman"/>
          <w:color w:val="000000"/>
          <w:sz w:val="24"/>
          <w:szCs w:val="24"/>
          <w:lang w:val="en-US"/>
        </w:rPr>
        <w:t xml:space="preserve"> two subjects are </w:t>
      </w:r>
      <w:r w:rsidR="008B2862">
        <w:rPr>
          <w:rFonts w:ascii="Times New Roman" w:hAnsi="Times New Roman"/>
          <w:color w:val="000000"/>
          <w:sz w:val="24"/>
          <w:szCs w:val="24"/>
          <w:lang w:val="en-US"/>
        </w:rPr>
        <w:t>quite</w:t>
      </w:r>
      <w:r>
        <w:rPr>
          <w:rFonts w:ascii="Times New Roman" w:hAnsi="Times New Roman"/>
          <w:color w:val="000000"/>
          <w:sz w:val="24"/>
          <w:szCs w:val="24"/>
          <w:lang w:val="en-US"/>
        </w:rPr>
        <w:t xml:space="preserve"> similar. Encouraging and rewarding </w:t>
      </w:r>
      <w:r w:rsidR="008B2862">
        <w:rPr>
          <w:rFonts w:ascii="Times New Roman" w:hAnsi="Times New Roman"/>
          <w:color w:val="000000"/>
          <w:sz w:val="24"/>
          <w:szCs w:val="24"/>
          <w:lang w:val="en-US"/>
        </w:rPr>
        <w:t>may even appear</w:t>
      </w:r>
      <w:r>
        <w:rPr>
          <w:rFonts w:ascii="Times New Roman" w:hAnsi="Times New Roman"/>
          <w:color w:val="000000"/>
          <w:sz w:val="24"/>
          <w:szCs w:val="24"/>
          <w:lang w:val="en-US"/>
        </w:rPr>
        <w:t xml:space="preserve"> to be the same thing. </w:t>
      </w:r>
      <w:r w:rsidR="00387921">
        <w:rPr>
          <w:rFonts w:ascii="Times New Roman" w:hAnsi="Times New Roman"/>
          <w:color w:val="000000"/>
          <w:sz w:val="24"/>
          <w:szCs w:val="24"/>
          <w:lang w:val="en-US"/>
        </w:rPr>
        <w:t>We will come back to this.</w:t>
      </w:r>
    </w:p>
    <w:p w:rsidR="00387921" w:rsidRDefault="009A0D25" w:rsidP="00387921">
      <w:pPr>
        <w:pStyle w:val="Title"/>
        <w:rPr>
          <w:rFonts w:ascii="Times New Roman" w:hAnsi="Times New Roman"/>
          <w:color w:val="000000"/>
          <w:sz w:val="24"/>
          <w:szCs w:val="24"/>
          <w:lang w:val="en-US"/>
        </w:rPr>
      </w:pPr>
      <w:r>
        <w:rPr>
          <w:rFonts w:ascii="Times New Roman" w:hAnsi="Times New Roman"/>
          <w:color w:val="000000"/>
          <w:sz w:val="24"/>
          <w:szCs w:val="24"/>
          <w:lang w:val="en-US"/>
        </w:rPr>
        <w:t xml:space="preserve">Let’s begin by reading </w:t>
      </w:r>
      <w:r w:rsidR="008B2862">
        <w:rPr>
          <w:rFonts w:ascii="Times New Roman" w:hAnsi="Times New Roman"/>
          <w:color w:val="000000"/>
          <w:sz w:val="24"/>
          <w:szCs w:val="24"/>
          <w:lang w:val="en-US"/>
        </w:rPr>
        <w:t>the following</w:t>
      </w:r>
      <w:r w:rsidR="00387921">
        <w:rPr>
          <w:rFonts w:ascii="Times New Roman" w:hAnsi="Times New Roman"/>
          <w:color w:val="000000"/>
          <w:sz w:val="24"/>
          <w:szCs w:val="24"/>
          <w:lang w:val="en-US"/>
        </w:rPr>
        <w:t xml:space="preserve"> statement </w:t>
      </w:r>
      <w:r>
        <w:rPr>
          <w:rFonts w:ascii="Times New Roman" w:hAnsi="Times New Roman"/>
          <w:color w:val="000000"/>
          <w:sz w:val="24"/>
          <w:szCs w:val="24"/>
          <w:lang w:val="en-US"/>
        </w:rPr>
        <w:t>from last week.</w:t>
      </w:r>
      <w:r w:rsidR="008B2862">
        <w:rPr>
          <w:rFonts w:ascii="Times New Roman" w:hAnsi="Times New Roman"/>
          <w:color w:val="000000"/>
          <w:sz w:val="24"/>
          <w:szCs w:val="24"/>
          <w:lang w:val="en-US"/>
        </w:rPr>
        <w:t xml:space="preserve"> </w:t>
      </w:r>
      <w:r w:rsidR="00387921">
        <w:rPr>
          <w:rFonts w:ascii="Times New Roman" w:hAnsi="Times New Roman"/>
          <w:color w:val="000000"/>
          <w:sz w:val="24"/>
          <w:szCs w:val="24"/>
          <w:lang w:val="en-US"/>
        </w:rPr>
        <w:t>“</w:t>
      </w:r>
      <w:r w:rsidR="00387921" w:rsidRPr="00387921">
        <w:rPr>
          <w:rFonts w:ascii="Times New Roman" w:hAnsi="Times New Roman"/>
          <w:color w:val="000000"/>
          <w:sz w:val="24"/>
          <w:szCs w:val="24"/>
          <w:lang w:val="en-US"/>
        </w:rPr>
        <w:t xml:space="preserve">On the other hand, every resistance of temptation makes resistance </w:t>
      </w:r>
      <w:proofErr w:type="gramStart"/>
      <w:r w:rsidR="00387921" w:rsidRPr="00387921">
        <w:rPr>
          <w:rFonts w:ascii="Times New Roman" w:hAnsi="Times New Roman"/>
          <w:color w:val="000000"/>
          <w:sz w:val="24"/>
          <w:szCs w:val="24"/>
          <w:lang w:val="en-US"/>
        </w:rPr>
        <w:t>more easy</w:t>
      </w:r>
      <w:proofErr w:type="gramEnd"/>
      <w:r w:rsidR="00387921" w:rsidRPr="00387921">
        <w:rPr>
          <w:rFonts w:ascii="Times New Roman" w:hAnsi="Times New Roman"/>
          <w:color w:val="000000"/>
          <w:sz w:val="24"/>
          <w:szCs w:val="24"/>
          <w:lang w:val="en-US"/>
        </w:rPr>
        <w:t xml:space="preserve">. Every denial of self makes self-denial easier. Every victory gained prepares the way for a </w:t>
      </w:r>
      <w:r w:rsidR="00387921">
        <w:rPr>
          <w:rFonts w:ascii="Times New Roman" w:hAnsi="Times New Roman"/>
          <w:color w:val="000000"/>
          <w:sz w:val="24"/>
          <w:szCs w:val="24"/>
          <w:lang w:val="en-US"/>
        </w:rPr>
        <w:t xml:space="preserve">fresh victory. Each resistance </w:t>
      </w:r>
      <w:r w:rsidR="00387921" w:rsidRPr="00387921">
        <w:rPr>
          <w:rFonts w:ascii="Times New Roman" w:hAnsi="Times New Roman"/>
          <w:color w:val="000000"/>
          <w:sz w:val="24"/>
          <w:szCs w:val="24"/>
          <w:lang w:val="en-US"/>
        </w:rPr>
        <w:t>of temptation, each self-denial, each triumph over sin, is a seed sown unto eternal life. Every unselfish action gives new strength to spirituality. No one can try to be like Christ without grow</w:t>
      </w:r>
      <w:r w:rsidR="00387921">
        <w:rPr>
          <w:rFonts w:ascii="Times New Roman" w:hAnsi="Times New Roman"/>
          <w:color w:val="000000"/>
          <w:sz w:val="24"/>
          <w:szCs w:val="24"/>
          <w:lang w:val="en-US"/>
        </w:rPr>
        <w:t xml:space="preserve">ing more noble and </w:t>
      </w:r>
      <w:proofErr w:type="gramStart"/>
      <w:r w:rsidR="00387921">
        <w:rPr>
          <w:rFonts w:ascii="Times New Roman" w:hAnsi="Times New Roman"/>
          <w:color w:val="000000"/>
          <w:sz w:val="24"/>
          <w:szCs w:val="24"/>
          <w:lang w:val="en-US"/>
        </w:rPr>
        <w:t>more true</w:t>
      </w:r>
      <w:proofErr w:type="gramEnd"/>
      <w:r w:rsidR="00387921">
        <w:rPr>
          <w:rFonts w:ascii="Times New Roman" w:hAnsi="Times New Roman"/>
          <w:color w:val="000000"/>
          <w:sz w:val="24"/>
          <w:szCs w:val="24"/>
          <w:lang w:val="en-US"/>
        </w:rPr>
        <w:t xml:space="preserve">.” </w:t>
      </w:r>
      <w:r w:rsidR="00387921" w:rsidRPr="00387921">
        <w:rPr>
          <w:rFonts w:ascii="Times New Roman" w:hAnsi="Times New Roman"/>
          <w:i/>
          <w:color w:val="000000"/>
          <w:sz w:val="24"/>
          <w:szCs w:val="24"/>
          <w:lang w:val="en-US"/>
        </w:rPr>
        <w:t>Messages to Young People</w:t>
      </w:r>
      <w:r w:rsidR="00387921">
        <w:rPr>
          <w:rFonts w:ascii="Times New Roman" w:hAnsi="Times New Roman"/>
          <w:color w:val="000000"/>
          <w:sz w:val="24"/>
          <w:szCs w:val="24"/>
          <w:lang w:val="en-US"/>
        </w:rPr>
        <w:t>,</w:t>
      </w:r>
      <w:r w:rsidR="00387921" w:rsidRPr="00387921">
        <w:rPr>
          <w:rFonts w:ascii="Times New Roman" w:hAnsi="Times New Roman"/>
          <w:color w:val="000000"/>
          <w:sz w:val="24"/>
          <w:szCs w:val="24"/>
          <w:lang w:val="en-US"/>
        </w:rPr>
        <w:t xml:space="preserve"> 96.</w:t>
      </w:r>
      <w:r w:rsidR="00387921">
        <w:rPr>
          <w:rFonts w:ascii="Times New Roman" w:hAnsi="Times New Roman"/>
          <w:color w:val="000000"/>
          <w:sz w:val="24"/>
          <w:szCs w:val="24"/>
          <w:lang w:val="en-US"/>
        </w:rPr>
        <w:t>3.</w:t>
      </w:r>
    </w:p>
    <w:p w:rsidR="00387921" w:rsidRDefault="00DC76B2" w:rsidP="00387921">
      <w:pPr>
        <w:pStyle w:val="Title"/>
        <w:rPr>
          <w:rFonts w:ascii="Times New Roman" w:hAnsi="Times New Roman"/>
          <w:color w:val="000000"/>
          <w:sz w:val="24"/>
          <w:szCs w:val="24"/>
          <w:lang w:val="en-US"/>
        </w:rPr>
      </w:pPr>
      <w:r>
        <w:rPr>
          <w:rFonts w:ascii="Times New Roman" w:hAnsi="Times New Roman"/>
          <w:color w:val="000000"/>
          <w:sz w:val="24"/>
          <w:szCs w:val="24"/>
          <w:lang w:val="en-US"/>
        </w:rPr>
        <w:t xml:space="preserve">This was the final statement </w:t>
      </w:r>
      <w:r w:rsidR="009A0D25">
        <w:rPr>
          <w:rFonts w:ascii="Times New Roman" w:hAnsi="Times New Roman"/>
          <w:color w:val="000000"/>
          <w:sz w:val="24"/>
          <w:szCs w:val="24"/>
          <w:lang w:val="en-US"/>
        </w:rPr>
        <w:t xml:space="preserve">about encouragement </w:t>
      </w:r>
      <w:r>
        <w:rPr>
          <w:rFonts w:ascii="Times New Roman" w:hAnsi="Times New Roman"/>
          <w:color w:val="000000"/>
          <w:sz w:val="24"/>
          <w:szCs w:val="24"/>
          <w:lang w:val="en-US"/>
        </w:rPr>
        <w:t>we read last time</w:t>
      </w:r>
      <w:r w:rsidR="009A0D25">
        <w:rPr>
          <w:rFonts w:ascii="Times New Roman" w:hAnsi="Times New Roman"/>
          <w:color w:val="000000"/>
          <w:sz w:val="24"/>
          <w:szCs w:val="24"/>
          <w:lang w:val="en-US"/>
        </w:rPr>
        <w:t>. We saw</w:t>
      </w:r>
      <w:r>
        <w:rPr>
          <w:rFonts w:ascii="Times New Roman" w:hAnsi="Times New Roman"/>
          <w:color w:val="000000"/>
          <w:sz w:val="24"/>
          <w:szCs w:val="24"/>
          <w:lang w:val="en-US"/>
        </w:rPr>
        <w:t xml:space="preserve"> that encouragement </w:t>
      </w:r>
      <w:r w:rsidR="008B2862">
        <w:rPr>
          <w:rFonts w:ascii="Times New Roman" w:hAnsi="Times New Roman"/>
          <w:color w:val="000000"/>
          <w:sz w:val="24"/>
          <w:szCs w:val="24"/>
          <w:lang w:val="en-US"/>
        </w:rPr>
        <w:t>happens</w:t>
      </w:r>
      <w:r>
        <w:rPr>
          <w:rFonts w:ascii="Times New Roman" w:hAnsi="Times New Roman"/>
          <w:color w:val="000000"/>
          <w:sz w:val="24"/>
          <w:szCs w:val="24"/>
          <w:lang w:val="en-US"/>
        </w:rPr>
        <w:t xml:space="preserve"> through the action itself. In other words, if what we do reaches the aim</w:t>
      </w:r>
      <w:r w:rsidR="008B2862">
        <w:rPr>
          <w:rFonts w:ascii="Times New Roman" w:hAnsi="Times New Roman"/>
          <w:color w:val="000000"/>
          <w:sz w:val="24"/>
          <w:szCs w:val="24"/>
          <w:lang w:val="en-US"/>
        </w:rPr>
        <w:t>,</w:t>
      </w:r>
      <w:r>
        <w:rPr>
          <w:rFonts w:ascii="Times New Roman" w:hAnsi="Times New Roman"/>
          <w:color w:val="000000"/>
          <w:sz w:val="24"/>
          <w:szCs w:val="24"/>
          <w:lang w:val="en-US"/>
        </w:rPr>
        <w:t xml:space="preserve"> </w:t>
      </w:r>
      <w:r w:rsidR="009A0D25">
        <w:rPr>
          <w:rFonts w:ascii="Times New Roman" w:hAnsi="Times New Roman"/>
          <w:color w:val="000000"/>
          <w:sz w:val="24"/>
          <w:szCs w:val="24"/>
          <w:lang w:val="en-US"/>
        </w:rPr>
        <w:t xml:space="preserve">then </w:t>
      </w:r>
      <w:r w:rsidR="008B2862">
        <w:rPr>
          <w:rFonts w:ascii="Times New Roman" w:hAnsi="Times New Roman"/>
          <w:color w:val="000000"/>
          <w:sz w:val="24"/>
          <w:szCs w:val="24"/>
          <w:lang w:val="en-US"/>
        </w:rPr>
        <w:t xml:space="preserve">that is encouraging </w:t>
      </w:r>
      <w:r>
        <w:rPr>
          <w:rFonts w:ascii="Times New Roman" w:hAnsi="Times New Roman"/>
          <w:color w:val="000000"/>
          <w:sz w:val="24"/>
          <w:szCs w:val="24"/>
          <w:lang w:val="en-US"/>
        </w:rPr>
        <w:t>already</w:t>
      </w:r>
      <w:r w:rsidR="005939E2">
        <w:rPr>
          <w:rFonts w:ascii="Times New Roman" w:hAnsi="Times New Roman"/>
          <w:color w:val="000000"/>
          <w:sz w:val="24"/>
          <w:szCs w:val="24"/>
          <w:lang w:val="en-US"/>
        </w:rPr>
        <w:t>—w</w:t>
      </w:r>
      <w:r>
        <w:rPr>
          <w:rFonts w:ascii="Times New Roman" w:hAnsi="Times New Roman"/>
          <w:color w:val="000000"/>
          <w:sz w:val="24"/>
          <w:szCs w:val="24"/>
          <w:lang w:val="en-US"/>
        </w:rPr>
        <w:t>e don’t need extra encouragement.</w:t>
      </w:r>
    </w:p>
    <w:p w:rsidR="00DC76B2" w:rsidRDefault="00DC76B2" w:rsidP="00387921">
      <w:pPr>
        <w:pStyle w:val="Title"/>
        <w:rPr>
          <w:rFonts w:ascii="Times New Roman" w:hAnsi="Times New Roman"/>
          <w:color w:val="000000"/>
          <w:sz w:val="24"/>
          <w:szCs w:val="24"/>
          <w:lang w:val="en-US"/>
        </w:rPr>
      </w:pPr>
      <w:r>
        <w:rPr>
          <w:rFonts w:ascii="Times New Roman" w:hAnsi="Times New Roman"/>
          <w:color w:val="000000"/>
          <w:sz w:val="24"/>
          <w:szCs w:val="24"/>
          <w:lang w:val="en-US"/>
        </w:rPr>
        <w:t>Today</w:t>
      </w:r>
      <w:r w:rsidR="009A0D25">
        <w:rPr>
          <w:rFonts w:ascii="Times New Roman" w:hAnsi="Times New Roman"/>
          <w:color w:val="000000"/>
          <w:sz w:val="24"/>
          <w:szCs w:val="24"/>
          <w:lang w:val="en-US"/>
        </w:rPr>
        <w:t xml:space="preserve">, instead of </w:t>
      </w:r>
      <w:r>
        <w:rPr>
          <w:rFonts w:ascii="Times New Roman" w:hAnsi="Times New Roman"/>
          <w:color w:val="000000"/>
          <w:sz w:val="24"/>
          <w:szCs w:val="24"/>
          <w:lang w:val="en-US"/>
        </w:rPr>
        <w:t>encouragement</w:t>
      </w:r>
      <w:r w:rsidR="009A0D25">
        <w:rPr>
          <w:rFonts w:ascii="Times New Roman" w:hAnsi="Times New Roman"/>
          <w:color w:val="000000"/>
          <w:sz w:val="24"/>
          <w:szCs w:val="24"/>
          <w:lang w:val="en-US"/>
        </w:rPr>
        <w:t xml:space="preserve">, we </w:t>
      </w:r>
      <w:r w:rsidR="008B2862">
        <w:rPr>
          <w:rFonts w:ascii="Times New Roman" w:hAnsi="Times New Roman"/>
          <w:color w:val="000000"/>
          <w:sz w:val="24"/>
          <w:szCs w:val="24"/>
          <w:lang w:val="en-US"/>
        </w:rPr>
        <w:t>will</w:t>
      </w:r>
      <w:r w:rsidR="009A0D25">
        <w:rPr>
          <w:rFonts w:ascii="Times New Roman" w:hAnsi="Times New Roman"/>
          <w:color w:val="000000"/>
          <w:sz w:val="24"/>
          <w:szCs w:val="24"/>
          <w:lang w:val="en-US"/>
        </w:rPr>
        <w:t xml:space="preserve"> look at rewarding</w:t>
      </w:r>
      <w:r>
        <w:rPr>
          <w:rFonts w:ascii="Times New Roman" w:hAnsi="Times New Roman"/>
          <w:color w:val="000000"/>
          <w:sz w:val="24"/>
          <w:szCs w:val="24"/>
          <w:lang w:val="en-US"/>
        </w:rPr>
        <w:t xml:space="preserve">. </w:t>
      </w:r>
      <w:r w:rsidR="008B2862">
        <w:rPr>
          <w:rFonts w:ascii="Times New Roman" w:hAnsi="Times New Roman"/>
          <w:color w:val="000000"/>
          <w:sz w:val="24"/>
          <w:szCs w:val="24"/>
          <w:lang w:val="en-US"/>
        </w:rPr>
        <w:t>But</w:t>
      </w:r>
      <w:r w:rsidR="009A0D25">
        <w:rPr>
          <w:rFonts w:ascii="Times New Roman" w:hAnsi="Times New Roman"/>
          <w:color w:val="000000"/>
          <w:sz w:val="24"/>
          <w:szCs w:val="24"/>
          <w:lang w:val="en-US"/>
        </w:rPr>
        <w:t xml:space="preserve"> first </w:t>
      </w:r>
      <w:r w:rsidR="008B2862">
        <w:rPr>
          <w:rFonts w:ascii="Times New Roman" w:hAnsi="Times New Roman"/>
          <w:color w:val="000000"/>
          <w:sz w:val="24"/>
          <w:szCs w:val="24"/>
          <w:lang w:val="en-US"/>
        </w:rPr>
        <w:t>we’ll</w:t>
      </w:r>
      <w:r w:rsidR="009A0D25">
        <w:rPr>
          <w:rFonts w:ascii="Times New Roman" w:hAnsi="Times New Roman"/>
          <w:color w:val="000000"/>
          <w:sz w:val="24"/>
          <w:szCs w:val="24"/>
          <w:lang w:val="en-US"/>
        </w:rPr>
        <w:t xml:space="preserve"> look at</w:t>
      </w:r>
      <w:r w:rsidR="00FB0936">
        <w:rPr>
          <w:rFonts w:ascii="Times New Roman" w:hAnsi="Times New Roman"/>
          <w:color w:val="000000"/>
          <w:sz w:val="24"/>
          <w:szCs w:val="24"/>
          <w:lang w:val="en-US"/>
        </w:rPr>
        <w:t xml:space="preserve"> the relationship that exists between parent</w:t>
      </w:r>
      <w:r w:rsidR="009A0D25">
        <w:rPr>
          <w:rFonts w:ascii="Times New Roman" w:hAnsi="Times New Roman"/>
          <w:color w:val="000000"/>
          <w:sz w:val="24"/>
          <w:szCs w:val="24"/>
          <w:lang w:val="en-US"/>
        </w:rPr>
        <w:t>s and children. There are two very different possibilities for a relationship between them.</w:t>
      </w:r>
      <w:r w:rsidR="00FB0936">
        <w:rPr>
          <w:rFonts w:ascii="Times New Roman" w:hAnsi="Times New Roman"/>
          <w:color w:val="000000"/>
          <w:sz w:val="24"/>
          <w:szCs w:val="24"/>
          <w:lang w:val="en-US"/>
        </w:rPr>
        <w:t xml:space="preserve"> </w:t>
      </w:r>
      <w:r w:rsidR="001D5685">
        <w:rPr>
          <w:rFonts w:ascii="Times New Roman" w:hAnsi="Times New Roman"/>
          <w:color w:val="000000"/>
          <w:sz w:val="24"/>
          <w:szCs w:val="24"/>
          <w:lang w:val="en-US"/>
        </w:rPr>
        <w:t>One relationship we would describe as a master/servant relationship, or emplo</w:t>
      </w:r>
      <w:r w:rsidR="009A0D25">
        <w:rPr>
          <w:rFonts w:ascii="Times New Roman" w:hAnsi="Times New Roman"/>
          <w:color w:val="000000"/>
          <w:sz w:val="24"/>
          <w:szCs w:val="24"/>
          <w:lang w:val="en-US"/>
        </w:rPr>
        <w:t xml:space="preserve">yer/employee relationship. The second </w:t>
      </w:r>
      <w:r w:rsidR="008B2862">
        <w:rPr>
          <w:rFonts w:ascii="Times New Roman" w:hAnsi="Times New Roman"/>
          <w:color w:val="000000"/>
          <w:sz w:val="24"/>
          <w:szCs w:val="24"/>
          <w:lang w:val="en-US"/>
        </w:rPr>
        <w:t>option</w:t>
      </w:r>
      <w:r w:rsidR="009A0D25">
        <w:rPr>
          <w:rFonts w:ascii="Times New Roman" w:hAnsi="Times New Roman"/>
          <w:color w:val="000000"/>
          <w:sz w:val="24"/>
          <w:szCs w:val="24"/>
          <w:lang w:val="en-US"/>
        </w:rPr>
        <w:t xml:space="preserve"> is a</w:t>
      </w:r>
      <w:r w:rsidR="001D5685">
        <w:rPr>
          <w:rFonts w:ascii="Times New Roman" w:hAnsi="Times New Roman"/>
          <w:color w:val="000000"/>
          <w:sz w:val="24"/>
          <w:szCs w:val="24"/>
          <w:lang w:val="en-US"/>
        </w:rPr>
        <w:t xml:space="preserve"> parent/child relationship. </w:t>
      </w:r>
      <w:r w:rsidR="00C932E6">
        <w:rPr>
          <w:rFonts w:ascii="Times New Roman" w:hAnsi="Times New Roman"/>
          <w:color w:val="000000"/>
          <w:sz w:val="24"/>
          <w:szCs w:val="24"/>
          <w:lang w:val="en-US"/>
        </w:rPr>
        <w:t>Both are possibl</w:t>
      </w:r>
      <w:r w:rsidR="009A0D25">
        <w:rPr>
          <w:rFonts w:ascii="Times New Roman" w:hAnsi="Times New Roman"/>
          <w:color w:val="000000"/>
          <w:sz w:val="24"/>
          <w:szCs w:val="24"/>
          <w:lang w:val="en-US"/>
        </w:rPr>
        <w:t xml:space="preserve">e within a family. </w:t>
      </w:r>
      <w:r w:rsidR="008B2862">
        <w:rPr>
          <w:rFonts w:ascii="Times New Roman" w:hAnsi="Times New Roman"/>
          <w:color w:val="000000"/>
          <w:sz w:val="24"/>
          <w:szCs w:val="24"/>
          <w:lang w:val="en-US"/>
        </w:rPr>
        <w:t>Even</w:t>
      </w:r>
      <w:r w:rsidR="009A0D25">
        <w:rPr>
          <w:rFonts w:ascii="Times New Roman" w:hAnsi="Times New Roman"/>
          <w:color w:val="000000"/>
          <w:sz w:val="24"/>
          <w:szCs w:val="24"/>
          <w:lang w:val="en-US"/>
        </w:rPr>
        <w:t xml:space="preserve"> </w:t>
      </w:r>
      <w:r w:rsidR="008B2862">
        <w:rPr>
          <w:rFonts w:ascii="Times New Roman" w:hAnsi="Times New Roman"/>
          <w:color w:val="000000"/>
          <w:sz w:val="24"/>
          <w:szCs w:val="24"/>
          <w:lang w:val="en-US"/>
        </w:rPr>
        <w:t>if we</w:t>
      </w:r>
      <w:r w:rsidR="00C932E6">
        <w:rPr>
          <w:rFonts w:ascii="Times New Roman" w:hAnsi="Times New Roman"/>
          <w:color w:val="000000"/>
          <w:sz w:val="24"/>
          <w:szCs w:val="24"/>
          <w:lang w:val="en-US"/>
        </w:rPr>
        <w:t xml:space="preserve"> never call it </w:t>
      </w:r>
      <w:r w:rsidR="008B2862">
        <w:rPr>
          <w:rFonts w:ascii="Times New Roman" w:hAnsi="Times New Roman"/>
          <w:color w:val="000000"/>
          <w:sz w:val="24"/>
          <w:szCs w:val="24"/>
          <w:lang w:val="en-US"/>
        </w:rPr>
        <w:t xml:space="preserve">a </w:t>
      </w:r>
      <w:r w:rsidR="00C932E6">
        <w:rPr>
          <w:rFonts w:ascii="Times New Roman" w:hAnsi="Times New Roman"/>
          <w:color w:val="000000"/>
          <w:sz w:val="24"/>
          <w:szCs w:val="24"/>
          <w:lang w:val="en-US"/>
        </w:rPr>
        <w:t>master/servant</w:t>
      </w:r>
      <w:r w:rsidR="008B2862" w:rsidRPr="008B2862">
        <w:rPr>
          <w:rFonts w:ascii="Times New Roman" w:hAnsi="Times New Roman"/>
          <w:color w:val="000000"/>
          <w:sz w:val="24"/>
          <w:szCs w:val="24"/>
          <w:lang w:val="en-US"/>
        </w:rPr>
        <w:t xml:space="preserve"> </w:t>
      </w:r>
      <w:r w:rsidR="008B2862">
        <w:rPr>
          <w:rFonts w:ascii="Times New Roman" w:hAnsi="Times New Roman"/>
          <w:color w:val="000000"/>
          <w:sz w:val="24"/>
          <w:szCs w:val="24"/>
          <w:lang w:val="en-US"/>
        </w:rPr>
        <w:t>relationship</w:t>
      </w:r>
      <w:r w:rsidR="00C932E6">
        <w:rPr>
          <w:rFonts w:ascii="Times New Roman" w:hAnsi="Times New Roman"/>
          <w:color w:val="000000"/>
          <w:sz w:val="24"/>
          <w:szCs w:val="24"/>
          <w:lang w:val="en-US"/>
        </w:rPr>
        <w:t>,</w:t>
      </w:r>
      <w:r w:rsidR="009A0D25">
        <w:rPr>
          <w:rFonts w:ascii="Times New Roman" w:hAnsi="Times New Roman"/>
          <w:color w:val="000000"/>
          <w:sz w:val="24"/>
          <w:szCs w:val="24"/>
          <w:lang w:val="en-US"/>
        </w:rPr>
        <w:t xml:space="preserve"> as such,</w:t>
      </w:r>
      <w:r w:rsidR="00C932E6">
        <w:rPr>
          <w:rFonts w:ascii="Times New Roman" w:hAnsi="Times New Roman"/>
          <w:color w:val="000000"/>
          <w:sz w:val="24"/>
          <w:szCs w:val="24"/>
          <w:lang w:val="en-US"/>
        </w:rPr>
        <w:t xml:space="preserve"> </w:t>
      </w:r>
      <w:r w:rsidR="008B2862">
        <w:rPr>
          <w:rFonts w:ascii="Times New Roman" w:hAnsi="Times New Roman"/>
          <w:color w:val="000000"/>
          <w:sz w:val="24"/>
          <w:szCs w:val="24"/>
          <w:lang w:val="en-US"/>
        </w:rPr>
        <w:t>it</w:t>
      </w:r>
      <w:r w:rsidR="00C932E6">
        <w:rPr>
          <w:rFonts w:ascii="Times New Roman" w:hAnsi="Times New Roman"/>
          <w:color w:val="000000"/>
          <w:sz w:val="24"/>
          <w:szCs w:val="24"/>
          <w:lang w:val="en-US"/>
        </w:rPr>
        <w:t xml:space="preserve"> often is like master and servant. </w:t>
      </w:r>
    </w:p>
    <w:p w:rsidR="00FB1538" w:rsidRDefault="00C932E6" w:rsidP="00B54270">
      <w:pPr>
        <w:pStyle w:val="Title"/>
        <w:rPr>
          <w:rStyle w:val="woj"/>
          <w:rFonts w:ascii="Times New Roman" w:hAnsi="Times New Roman"/>
          <w:color w:val="000000"/>
          <w:sz w:val="24"/>
          <w:szCs w:val="24"/>
          <w:shd w:val="clear" w:color="auto" w:fill="FFFFFF"/>
          <w:lang w:val="en-US"/>
        </w:rPr>
      </w:pPr>
      <w:r>
        <w:rPr>
          <w:rFonts w:ascii="Times New Roman" w:hAnsi="Times New Roman"/>
          <w:color w:val="000000"/>
          <w:sz w:val="24"/>
          <w:szCs w:val="24"/>
          <w:lang w:val="en-US"/>
        </w:rPr>
        <w:t>Let us look at what the difference is</w:t>
      </w:r>
      <w:r w:rsidR="008B2862">
        <w:rPr>
          <w:rFonts w:ascii="Times New Roman" w:hAnsi="Times New Roman"/>
          <w:color w:val="000000"/>
          <w:sz w:val="24"/>
          <w:szCs w:val="24"/>
          <w:lang w:val="en-US"/>
        </w:rPr>
        <w:t>,</w:t>
      </w:r>
      <w:r>
        <w:rPr>
          <w:rFonts w:ascii="Times New Roman" w:hAnsi="Times New Roman"/>
          <w:color w:val="000000"/>
          <w:sz w:val="24"/>
          <w:szCs w:val="24"/>
          <w:lang w:val="en-US"/>
        </w:rPr>
        <w:t xml:space="preserve"> from the Bible. </w:t>
      </w:r>
      <w:r w:rsidR="009A0D25">
        <w:rPr>
          <w:rFonts w:ascii="Times New Roman" w:hAnsi="Times New Roman"/>
          <w:color w:val="000000"/>
          <w:sz w:val="24"/>
          <w:szCs w:val="24"/>
          <w:lang w:val="en-US"/>
        </w:rPr>
        <w:t xml:space="preserve">We </w:t>
      </w:r>
      <w:r w:rsidR="008B2862">
        <w:rPr>
          <w:rFonts w:ascii="Times New Roman" w:hAnsi="Times New Roman"/>
          <w:color w:val="000000"/>
          <w:sz w:val="24"/>
          <w:szCs w:val="24"/>
          <w:lang w:val="en-US"/>
        </w:rPr>
        <w:t>will</w:t>
      </w:r>
      <w:r w:rsidR="009A0D25">
        <w:rPr>
          <w:rFonts w:ascii="Times New Roman" w:hAnsi="Times New Roman"/>
          <w:color w:val="000000"/>
          <w:sz w:val="24"/>
          <w:szCs w:val="24"/>
          <w:lang w:val="en-US"/>
        </w:rPr>
        <w:t xml:space="preserve"> read what Jesus says about it.</w:t>
      </w:r>
      <w:r w:rsidR="008B2862">
        <w:rPr>
          <w:rFonts w:ascii="Times New Roman" w:hAnsi="Times New Roman"/>
          <w:color w:val="000000"/>
          <w:sz w:val="24"/>
          <w:szCs w:val="24"/>
          <w:lang w:val="en-US"/>
        </w:rPr>
        <w:t xml:space="preserve"> </w:t>
      </w:r>
      <w:r w:rsidR="00B54270">
        <w:rPr>
          <w:rFonts w:ascii="Times New Roman" w:hAnsi="Times New Roman"/>
          <w:color w:val="000000"/>
          <w:sz w:val="24"/>
          <w:szCs w:val="24"/>
          <w:lang w:val="en-US"/>
        </w:rPr>
        <w:t>“</w:t>
      </w:r>
      <w:r w:rsidR="00B54270" w:rsidRPr="00B54270">
        <w:rPr>
          <w:rStyle w:val="woj"/>
          <w:rFonts w:ascii="Times New Roman" w:hAnsi="Times New Roman"/>
          <w:color w:val="000000"/>
          <w:sz w:val="24"/>
          <w:szCs w:val="24"/>
          <w:shd w:val="clear" w:color="auto" w:fill="FFFFFF"/>
        </w:rPr>
        <w:t>And a slave does not abide in the house forever, </w:t>
      </w:r>
      <w:r w:rsidR="00B54270" w:rsidRPr="00B54270">
        <w:rPr>
          <w:rStyle w:val="woj"/>
          <w:rFonts w:ascii="Times New Roman" w:hAnsi="Times New Roman"/>
          <w:iCs/>
          <w:color w:val="000000"/>
          <w:sz w:val="24"/>
          <w:szCs w:val="24"/>
          <w:shd w:val="clear" w:color="auto" w:fill="FFFFFF"/>
        </w:rPr>
        <w:t>but</w:t>
      </w:r>
      <w:r w:rsidR="00B54270" w:rsidRPr="00B54270">
        <w:rPr>
          <w:rStyle w:val="woj"/>
          <w:rFonts w:ascii="Times New Roman" w:hAnsi="Times New Roman"/>
          <w:color w:val="000000"/>
          <w:sz w:val="24"/>
          <w:szCs w:val="24"/>
          <w:shd w:val="clear" w:color="auto" w:fill="FFFFFF"/>
        </w:rPr>
        <w:t> a son abides forever.</w:t>
      </w:r>
      <w:r w:rsidR="00B54270" w:rsidRPr="00B54270">
        <w:rPr>
          <w:rStyle w:val="text"/>
          <w:rFonts w:ascii="Times New Roman" w:hAnsi="Times New Roman"/>
          <w:color w:val="000000"/>
          <w:sz w:val="24"/>
          <w:szCs w:val="24"/>
          <w:shd w:val="clear" w:color="auto" w:fill="FFFFFF"/>
        </w:rPr>
        <w:t> </w:t>
      </w:r>
      <w:r w:rsidR="00B54270" w:rsidRPr="00B54270">
        <w:rPr>
          <w:rStyle w:val="woj"/>
          <w:rFonts w:ascii="Times New Roman" w:hAnsi="Times New Roman"/>
          <w:color w:val="000000"/>
          <w:sz w:val="24"/>
          <w:szCs w:val="24"/>
          <w:shd w:val="clear" w:color="auto" w:fill="FFFFFF"/>
        </w:rPr>
        <w:t>Therefore if the Son makes you free, you shall be free indeed.</w:t>
      </w:r>
      <w:r w:rsidR="00B54270" w:rsidRPr="00B54270">
        <w:rPr>
          <w:rStyle w:val="woj"/>
          <w:rFonts w:ascii="Times New Roman" w:hAnsi="Times New Roman"/>
          <w:color w:val="000000"/>
          <w:sz w:val="24"/>
          <w:szCs w:val="24"/>
          <w:shd w:val="clear" w:color="auto" w:fill="FFFFFF"/>
          <w:lang w:val="en-US"/>
        </w:rPr>
        <w:t>”</w:t>
      </w:r>
      <w:r w:rsidR="00B54270">
        <w:rPr>
          <w:rStyle w:val="woj"/>
          <w:rFonts w:ascii="Times New Roman" w:hAnsi="Times New Roman"/>
          <w:color w:val="000000"/>
          <w:sz w:val="24"/>
          <w:szCs w:val="24"/>
          <w:shd w:val="clear" w:color="auto" w:fill="FFFFFF"/>
          <w:lang w:val="en-US"/>
        </w:rPr>
        <w:t xml:space="preserve"> </w:t>
      </w:r>
      <w:r w:rsidR="00B54270" w:rsidRPr="00B54270">
        <w:rPr>
          <w:rStyle w:val="woj"/>
          <w:rFonts w:ascii="Times New Roman" w:hAnsi="Times New Roman"/>
          <w:i/>
          <w:color w:val="000000"/>
          <w:sz w:val="24"/>
          <w:szCs w:val="24"/>
          <w:shd w:val="clear" w:color="auto" w:fill="FFFFFF"/>
          <w:lang w:val="en-US"/>
        </w:rPr>
        <w:t>John</w:t>
      </w:r>
      <w:r w:rsidR="00B54270">
        <w:rPr>
          <w:rStyle w:val="woj"/>
          <w:rFonts w:ascii="Times New Roman" w:hAnsi="Times New Roman"/>
          <w:color w:val="000000"/>
          <w:sz w:val="24"/>
          <w:szCs w:val="24"/>
          <w:shd w:val="clear" w:color="auto" w:fill="FFFFFF"/>
          <w:lang w:val="en-US"/>
        </w:rPr>
        <w:t xml:space="preserve"> 8:35, 36.</w:t>
      </w:r>
    </w:p>
    <w:p w:rsidR="00B54270" w:rsidRDefault="00693068" w:rsidP="00B54270">
      <w:pPr>
        <w:pStyle w:val="Title"/>
        <w:rPr>
          <w:rStyle w:val="woj"/>
          <w:rFonts w:ascii="Times New Roman" w:hAnsi="Times New Roman"/>
          <w:color w:val="000000"/>
          <w:sz w:val="24"/>
          <w:szCs w:val="24"/>
          <w:shd w:val="clear" w:color="auto" w:fill="FFFFFF"/>
          <w:lang w:val="en-US"/>
        </w:rPr>
      </w:pPr>
      <w:r>
        <w:rPr>
          <w:rStyle w:val="woj"/>
          <w:rFonts w:ascii="Times New Roman" w:hAnsi="Times New Roman"/>
          <w:color w:val="000000"/>
          <w:sz w:val="24"/>
          <w:szCs w:val="24"/>
          <w:shd w:val="clear" w:color="auto" w:fill="FFFFFF"/>
          <w:lang w:val="en-US"/>
        </w:rPr>
        <w:t xml:space="preserve">Here Jesus makes a clear difference between the son and a slave. The difference is that one abides forever and the other does not. </w:t>
      </w:r>
    </w:p>
    <w:p w:rsidR="00F5688F" w:rsidRDefault="008B2862" w:rsidP="00B54270">
      <w:pPr>
        <w:pStyle w:val="Title"/>
        <w:rPr>
          <w:rStyle w:val="woj"/>
          <w:rFonts w:ascii="Times New Roman" w:hAnsi="Times New Roman"/>
          <w:color w:val="000000"/>
          <w:sz w:val="24"/>
          <w:szCs w:val="24"/>
          <w:shd w:val="clear" w:color="auto" w:fill="FFFFFF"/>
          <w:lang w:val="en-US"/>
        </w:rPr>
      </w:pPr>
      <w:r>
        <w:rPr>
          <w:rStyle w:val="woj"/>
          <w:rFonts w:ascii="Times New Roman" w:hAnsi="Times New Roman"/>
          <w:color w:val="000000"/>
          <w:sz w:val="24"/>
          <w:szCs w:val="24"/>
          <w:shd w:val="clear" w:color="auto" w:fill="FFFFFF"/>
          <w:lang w:val="en-US"/>
        </w:rPr>
        <w:t>Let’s</w:t>
      </w:r>
      <w:r w:rsidR="009A0D25">
        <w:rPr>
          <w:rStyle w:val="woj"/>
          <w:rFonts w:ascii="Times New Roman" w:hAnsi="Times New Roman"/>
          <w:color w:val="000000"/>
          <w:sz w:val="24"/>
          <w:szCs w:val="24"/>
          <w:shd w:val="clear" w:color="auto" w:fill="FFFFFF"/>
          <w:lang w:val="en-US"/>
        </w:rPr>
        <w:t xml:space="preserve"> consider the</w:t>
      </w:r>
      <w:r w:rsidR="001D188C">
        <w:rPr>
          <w:rStyle w:val="woj"/>
          <w:rFonts w:ascii="Times New Roman" w:hAnsi="Times New Roman"/>
          <w:color w:val="000000"/>
          <w:sz w:val="24"/>
          <w:szCs w:val="24"/>
          <w:shd w:val="clear" w:color="auto" w:fill="FFFFFF"/>
          <w:lang w:val="en-US"/>
        </w:rPr>
        <w:t xml:space="preserve"> relationship between an employer and employee. </w:t>
      </w:r>
      <w:r w:rsidR="00224292">
        <w:rPr>
          <w:rStyle w:val="woj"/>
          <w:rFonts w:ascii="Times New Roman" w:hAnsi="Times New Roman"/>
          <w:color w:val="000000"/>
          <w:sz w:val="24"/>
          <w:szCs w:val="24"/>
          <w:shd w:val="clear" w:color="auto" w:fill="FFFFFF"/>
          <w:lang w:val="en-US"/>
        </w:rPr>
        <w:t>It’s the same difference a</w:t>
      </w:r>
      <w:r w:rsidR="002A59AF">
        <w:rPr>
          <w:rStyle w:val="woj"/>
          <w:rFonts w:ascii="Times New Roman" w:hAnsi="Times New Roman"/>
          <w:color w:val="000000"/>
          <w:sz w:val="24"/>
          <w:szCs w:val="24"/>
          <w:shd w:val="clear" w:color="auto" w:fill="FFFFFF"/>
          <w:lang w:val="en-US"/>
        </w:rPr>
        <w:t xml:space="preserve">s in </w:t>
      </w:r>
      <w:r w:rsidR="00224292">
        <w:rPr>
          <w:rStyle w:val="woj"/>
          <w:rFonts w:ascii="Times New Roman" w:hAnsi="Times New Roman"/>
          <w:color w:val="000000"/>
          <w:sz w:val="24"/>
          <w:szCs w:val="24"/>
          <w:shd w:val="clear" w:color="auto" w:fill="FFFFFF"/>
          <w:lang w:val="en-US"/>
        </w:rPr>
        <w:t>a master/servant</w:t>
      </w:r>
      <w:r w:rsidR="002A59AF">
        <w:rPr>
          <w:rStyle w:val="woj"/>
          <w:rFonts w:ascii="Times New Roman" w:hAnsi="Times New Roman"/>
          <w:color w:val="000000"/>
          <w:sz w:val="24"/>
          <w:szCs w:val="24"/>
          <w:shd w:val="clear" w:color="auto" w:fill="FFFFFF"/>
          <w:lang w:val="en-US"/>
        </w:rPr>
        <w:t xml:space="preserve"> relationship.</w:t>
      </w:r>
      <w:r w:rsidR="001D188C">
        <w:rPr>
          <w:rStyle w:val="woj"/>
          <w:rFonts w:ascii="Times New Roman" w:hAnsi="Times New Roman"/>
          <w:color w:val="000000"/>
          <w:sz w:val="24"/>
          <w:szCs w:val="24"/>
          <w:shd w:val="clear" w:color="auto" w:fill="FFFFFF"/>
          <w:lang w:val="en-US"/>
        </w:rPr>
        <w:t xml:space="preserve"> If you have an employee</w:t>
      </w:r>
      <w:r w:rsidR="00224292">
        <w:rPr>
          <w:rStyle w:val="woj"/>
          <w:rFonts w:ascii="Times New Roman" w:hAnsi="Times New Roman"/>
          <w:color w:val="000000"/>
          <w:sz w:val="24"/>
          <w:szCs w:val="24"/>
          <w:shd w:val="clear" w:color="auto" w:fill="FFFFFF"/>
          <w:lang w:val="en-US"/>
        </w:rPr>
        <w:t>,</w:t>
      </w:r>
      <w:r w:rsidR="001D188C">
        <w:rPr>
          <w:rStyle w:val="woj"/>
          <w:rFonts w:ascii="Times New Roman" w:hAnsi="Times New Roman"/>
          <w:color w:val="000000"/>
          <w:sz w:val="24"/>
          <w:szCs w:val="24"/>
          <w:shd w:val="clear" w:color="auto" w:fill="FFFFFF"/>
          <w:lang w:val="en-US"/>
        </w:rPr>
        <w:t xml:space="preserve"> you know he will not stay forever. If he is not a </w:t>
      </w:r>
      <w:r w:rsidR="009A0D25">
        <w:rPr>
          <w:rStyle w:val="woj"/>
          <w:rFonts w:ascii="Times New Roman" w:hAnsi="Times New Roman"/>
          <w:color w:val="000000"/>
          <w:sz w:val="24"/>
          <w:szCs w:val="24"/>
          <w:shd w:val="clear" w:color="auto" w:fill="FFFFFF"/>
          <w:lang w:val="en-US"/>
        </w:rPr>
        <w:t xml:space="preserve">good employee you </w:t>
      </w:r>
      <w:r w:rsidR="00224292">
        <w:rPr>
          <w:rStyle w:val="woj"/>
          <w:rFonts w:ascii="Times New Roman" w:hAnsi="Times New Roman"/>
          <w:color w:val="000000"/>
          <w:sz w:val="24"/>
          <w:szCs w:val="24"/>
          <w:shd w:val="clear" w:color="auto" w:fill="FFFFFF"/>
          <w:lang w:val="en-US"/>
        </w:rPr>
        <w:t>realize</w:t>
      </w:r>
      <w:r w:rsidR="009A0D25">
        <w:rPr>
          <w:rStyle w:val="woj"/>
          <w:rFonts w:ascii="Times New Roman" w:hAnsi="Times New Roman"/>
          <w:color w:val="000000"/>
          <w:sz w:val="24"/>
          <w:szCs w:val="24"/>
          <w:shd w:val="clear" w:color="auto" w:fill="FFFFFF"/>
          <w:lang w:val="en-US"/>
        </w:rPr>
        <w:t>, “</w:t>
      </w:r>
      <w:r w:rsidR="001D188C">
        <w:rPr>
          <w:rStyle w:val="woj"/>
          <w:rFonts w:ascii="Times New Roman" w:hAnsi="Times New Roman"/>
          <w:color w:val="000000"/>
          <w:sz w:val="24"/>
          <w:szCs w:val="24"/>
          <w:shd w:val="clear" w:color="auto" w:fill="FFFFFF"/>
          <w:lang w:val="en-US"/>
        </w:rPr>
        <w:t>I can always change my employee</w:t>
      </w:r>
      <w:r w:rsidR="00224292">
        <w:rPr>
          <w:rStyle w:val="woj"/>
          <w:rFonts w:ascii="Times New Roman" w:hAnsi="Times New Roman"/>
          <w:color w:val="000000"/>
          <w:sz w:val="24"/>
          <w:szCs w:val="24"/>
          <w:shd w:val="clear" w:color="auto" w:fill="FFFFFF"/>
          <w:lang w:val="en-US"/>
        </w:rPr>
        <w:t>,</w:t>
      </w:r>
      <w:r w:rsidR="009A0D25">
        <w:rPr>
          <w:rStyle w:val="woj"/>
          <w:rFonts w:ascii="Times New Roman" w:hAnsi="Times New Roman"/>
          <w:color w:val="000000"/>
          <w:sz w:val="24"/>
          <w:szCs w:val="24"/>
          <w:shd w:val="clear" w:color="auto" w:fill="FFFFFF"/>
          <w:lang w:val="en-US"/>
        </w:rPr>
        <w:t xml:space="preserve"> by hiring</w:t>
      </w:r>
      <w:r w:rsidR="001D188C">
        <w:rPr>
          <w:rStyle w:val="woj"/>
          <w:rFonts w:ascii="Times New Roman" w:hAnsi="Times New Roman"/>
          <w:color w:val="000000"/>
          <w:sz w:val="24"/>
          <w:szCs w:val="24"/>
          <w:shd w:val="clear" w:color="auto" w:fill="FFFFFF"/>
          <w:lang w:val="en-US"/>
        </w:rPr>
        <w:t xml:space="preserve"> another</w:t>
      </w:r>
      <w:r w:rsidR="009A0D25">
        <w:rPr>
          <w:rStyle w:val="woj"/>
          <w:rFonts w:ascii="Times New Roman" w:hAnsi="Times New Roman"/>
          <w:color w:val="000000"/>
          <w:sz w:val="24"/>
          <w:szCs w:val="24"/>
          <w:shd w:val="clear" w:color="auto" w:fill="FFFFFF"/>
          <w:lang w:val="en-US"/>
        </w:rPr>
        <w:t xml:space="preserve"> one</w:t>
      </w:r>
      <w:r w:rsidR="001D188C">
        <w:rPr>
          <w:rStyle w:val="woj"/>
          <w:rFonts w:ascii="Times New Roman" w:hAnsi="Times New Roman"/>
          <w:color w:val="000000"/>
          <w:sz w:val="24"/>
          <w:szCs w:val="24"/>
          <w:shd w:val="clear" w:color="auto" w:fill="FFFFFF"/>
          <w:lang w:val="en-US"/>
        </w:rPr>
        <w:t>.</w:t>
      </w:r>
      <w:r w:rsidR="009A0D25">
        <w:rPr>
          <w:rStyle w:val="woj"/>
          <w:rFonts w:ascii="Times New Roman" w:hAnsi="Times New Roman"/>
          <w:color w:val="000000"/>
          <w:sz w:val="24"/>
          <w:szCs w:val="24"/>
          <w:shd w:val="clear" w:color="auto" w:fill="FFFFFF"/>
          <w:lang w:val="en-US"/>
        </w:rPr>
        <w:t xml:space="preserve">” </w:t>
      </w:r>
      <w:proofErr w:type="gramStart"/>
      <w:r w:rsidR="00224292">
        <w:rPr>
          <w:rStyle w:val="woj"/>
          <w:rFonts w:ascii="Times New Roman" w:hAnsi="Times New Roman"/>
          <w:color w:val="000000"/>
          <w:sz w:val="24"/>
          <w:szCs w:val="24"/>
          <w:shd w:val="clear" w:color="auto" w:fill="FFFFFF"/>
          <w:lang w:val="en-US"/>
        </w:rPr>
        <w:t>Particular</w:t>
      </w:r>
      <w:r w:rsidR="009A0D25">
        <w:rPr>
          <w:rStyle w:val="woj"/>
          <w:rFonts w:ascii="Times New Roman" w:hAnsi="Times New Roman"/>
          <w:color w:val="000000"/>
          <w:sz w:val="24"/>
          <w:szCs w:val="24"/>
          <w:shd w:val="clear" w:color="auto" w:fill="FFFFFF"/>
          <w:lang w:val="en-US"/>
        </w:rPr>
        <w:t xml:space="preserve"> work</w:t>
      </w:r>
      <w:proofErr w:type="gramEnd"/>
      <w:r w:rsidR="009A0D25">
        <w:rPr>
          <w:rStyle w:val="woj"/>
          <w:rFonts w:ascii="Times New Roman" w:hAnsi="Times New Roman"/>
          <w:color w:val="000000"/>
          <w:sz w:val="24"/>
          <w:szCs w:val="24"/>
          <w:shd w:val="clear" w:color="auto" w:fill="FFFFFF"/>
          <w:lang w:val="en-US"/>
        </w:rPr>
        <w:t xml:space="preserve"> times must be observed, but beyond that the employee is free to come and go. </w:t>
      </w:r>
      <w:r w:rsidR="00224292">
        <w:rPr>
          <w:rStyle w:val="woj"/>
          <w:rFonts w:ascii="Times New Roman" w:hAnsi="Times New Roman"/>
          <w:color w:val="000000"/>
          <w:sz w:val="24"/>
          <w:szCs w:val="24"/>
          <w:shd w:val="clear" w:color="auto" w:fill="FFFFFF"/>
          <w:lang w:val="en-US"/>
        </w:rPr>
        <w:t>Similarly</w:t>
      </w:r>
      <w:r w:rsidR="009A0D25">
        <w:rPr>
          <w:rStyle w:val="woj"/>
          <w:rFonts w:ascii="Times New Roman" w:hAnsi="Times New Roman"/>
          <w:color w:val="000000"/>
          <w:sz w:val="24"/>
          <w:szCs w:val="24"/>
          <w:shd w:val="clear" w:color="auto" w:fill="FFFFFF"/>
          <w:lang w:val="en-US"/>
        </w:rPr>
        <w:t>,</w:t>
      </w:r>
      <w:r w:rsidR="00F5688F">
        <w:rPr>
          <w:rStyle w:val="woj"/>
          <w:rFonts w:ascii="Times New Roman" w:hAnsi="Times New Roman"/>
          <w:color w:val="000000"/>
          <w:sz w:val="24"/>
          <w:szCs w:val="24"/>
          <w:shd w:val="clear" w:color="auto" w:fill="FFFFFF"/>
          <w:lang w:val="en-US"/>
        </w:rPr>
        <w:t xml:space="preserve"> the employee </w:t>
      </w:r>
      <w:proofErr w:type="gramStart"/>
      <w:r w:rsidR="009A0D25">
        <w:rPr>
          <w:rStyle w:val="woj"/>
          <w:rFonts w:ascii="Times New Roman" w:hAnsi="Times New Roman"/>
          <w:color w:val="000000"/>
          <w:sz w:val="24"/>
          <w:szCs w:val="24"/>
          <w:shd w:val="clear" w:color="auto" w:fill="FFFFFF"/>
          <w:lang w:val="en-US"/>
        </w:rPr>
        <w:t>is able to</w:t>
      </w:r>
      <w:proofErr w:type="gramEnd"/>
      <w:r w:rsidR="009A0D25">
        <w:rPr>
          <w:rStyle w:val="woj"/>
          <w:rFonts w:ascii="Times New Roman" w:hAnsi="Times New Roman"/>
          <w:color w:val="000000"/>
          <w:sz w:val="24"/>
          <w:szCs w:val="24"/>
          <w:shd w:val="clear" w:color="auto" w:fill="FFFFFF"/>
          <w:lang w:val="en-US"/>
        </w:rPr>
        <w:t xml:space="preserve"> say, </w:t>
      </w:r>
      <w:r w:rsidR="00F5688F">
        <w:rPr>
          <w:rStyle w:val="woj"/>
          <w:rFonts w:ascii="Times New Roman" w:hAnsi="Times New Roman"/>
          <w:color w:val="000000"/>
          <w:sz w:val="24"/>
          <w:szCs w:val="24"/>
          <w:shd w:val="clear" w:color="auto" w:fill="FFFFFF"/>
          <w:lang w:val="en-US"/>
        </w:rPr>
        <w:t xml:space="preserve">“I can leave this company at any time.” </w:t>
      </w:r>
      <w:r w:rsidR="00224292">
        <w:rPr>
          <w:rStyle w:val="woj"/>
          <w:rFonts w:ascii="Times New Roman" w:hAnsi="Times New Roman"/>
          <w:color w:val="000000"/>
          <w:sz w:val="24"/>
          <w:szCs w:val="24"/>
          <w:shd w:val="clear" w:color="auto" w:fill="FFFFFF"/>
          <w:lang w:val="en-US"/>
        </w:rPr>
        <w:t>Conversely</w:t>
      </w:r>
      <w:r w:rsidR="009A0D25">
        <w:rPr>
          <w:rStyle w:val="woj"/>
          <w:rFonts w:ascii="Times New Roman" w:hAnsi="Times New Roman"/>
          <w:color w:val="000000"/>
          <w:sz w:val="24"/>
          <w:szCs w:val="24"/>
          <w:shd w:val="clear" w:color="auto" w:fill="FFFFFF"/>
          <w:lang w:val="en-US"/>
        </w:rPr>
        <w:t xml:space="preserve">, </w:t>
      </w:r>
      <w:r w:rsidR="00A85606">
        <w:rPr>
          <w:rStyle w:val="woj"/>
          <w:rFonts w:ascii="Times New Roman" w:hAnsi="Times New Roman"/>
          <w:color w:val="000000"/>
          <w:sz w:val="24"/>
          <w:szCs w:val="24"/>
          <w:shd w:val="clear" w:color="auto" w:fill="FFFFFF"/>
          <w:lang w:val="en-US"/>
        </w:rPr>
        <w:t xml:space="preserve">he may also fear that </w:t>
      </w:r>
      <w:r w:rsidR="009A0D25">
        <w:rPr>
          <w:rStyle w:val="woj"/>
          <w:rFonts w:ascii="Times New Roman" w:hAnsi="Times New Roman"/>
          <w:color w:val="000000"/>
          <w:sz w:val="24"/>
          <w:szCs w:val="24"/>
          <w:shd w:val="clear" w:color="auto" w:fill="FFFFFF"/>
          <w:lang w:val="en-US"/>
        </w:rPr>
        <w:t>at any time he may lose his job for one reason or another.</w:t>
      </w:r>
      <w:r w:rsidR="00A85606">
        <w:rPr>
          <w:rStyle w:val="woj"/>
          <w:rFonts w:ascii="Times New Roman" w:hAnsi="Times New Roman"/>
          <w:color w:val="000000"/>
          <w:sz w:val="24"/>
          <w:szCs w:val="24"/>
          <w:shd w:val="clear" w:color="auto" w:fill="FFFFFF"/>
          <w:lang w:val="en-US"/>
        </w:rPr>
        <w:t xml:space="preserve"> </w:t>
      </w:r>
    </w:p>
    <w:p w:rsidR="00A85606" w:rsidRDefault="00224292" w:rsidP="00073048">
      <w:pPr>
        <w:pStyle w:val="Title"/>
        <w:ind w:firstLine="288"/>
        <w:rPr>
          <w:rStyle w:val="woj"/>
          <w:rFonts w:ascii="Times New Roman" w:hAnsi="Times New Roman"/>
          <w:color w:val="000000"/>
          <w:sz w:val="24"/>
          <w:szCs w:val="24"/>
          <w:shd w:val="clear" w:color="auto" w:fill="FFFFFF"/>
          <w:lang w:val="en-US"/>
        </w:rPr>
      </w:pPr>
      <w:r>
        <w:rPr>
          <w:rStyle w:val="woj"/>
          <w:rFonts w:ascii="Times New Roman" w:hAnsi="Times New Roman"/>
          <w:color w:val="000000"/>
          <w:sz w:val="24"/>
          <w:szCs w:val="24"/>
          <w:shd w:val="clear" w:color="auto" w:fill="FFFFFF"/>
          <w:lang w:val="en-US"/>
        </w:rPr>
        <w:t>Whereas t</w:t>
      </w:r>
      <w:r w:rsidR="00A85606">
        <w:rPr>
          <w:rStyle w:val="woj"/>
          <w:rFonts w:ascii="Times New Roman" w:hAnsi="Times New Roman"/>
          <w:color w:val="000000"/>
          <w:sz w:val="24"/>
          <w:szCs w:val="24"/>
          <w:shd w:val="clear" w:color="auto" w:fill="FFFFFF"/>
          <w:lang w:val="en-US"/>
        </w:rPr>
        <w:t>he son can never be fired. He i</w:t>
      </w:r>
      <w:r>
        <w:rPr>
          <w:rStyle w:val="woj"/>
          <w:rFonts w:ascii="Times New Roman" w:hAnsi="Times New Roman"/>
          <w:color w:val="000000"/>
          <w:sz w:val="24"/>
          <w:szCs w:val="24"/>
          <w:shd w:val="clear" w:color="auto" w:fill="FFFFFF"/>
          <w:lang w:val="en-US"/>
        </w:rPr>
        <w:t xml:space="preserve">s always </w:t>
      </w:r>
      <w:r w:rsidR="002A59AF">
        <w:rPr>
          <w:rStyle w:val="woj"/>
          <w:rFonts w:ascii="Times New Roman" w:hAnsi="Times New Roman"/>
          <w:color w:val="000000"/>
          <w:sz w:val="24"/>
          <w:szCs w:val="24"/>
          <w:shd w:val="clear" w:color="auto" w:fill="FFFFFF"/>
          <w:lang w:val="en-US"/>
        </w:rPr>
        <w:t>part of the company</w:t>
      </w:r>
      <w:r w:rsidR="00F844AC">
        <w:rPr>
          <w:rStyle w:val="woj"/>
          <w:rFonts w:ascii="Times New Roman" w:hAnsi="Times New Roman"/>
          <w:color w:val="000000"/>
          <w:sz w:val="24"/>
          <w:szCs w:val="24"/>
          <w:shd w:val="clear" w:color="auto" w:fill="FFFFFF"/>
          <w:lang w:val="en-US"/>
        </w:rPr>
        <w:t>—</w:t>
      </w:r>
      <w:r>
        <w:rPr>
          <w:rStyle w:val="woj"/>
          <w:rFonts w:ascii="Times New Roman" w:hAnsi="Times New Roman"/>
          <w:color w:val="000000"/>
          <w:sz w:val="24"/>
          <w:szCs w:val="24"/>
          <w:shd w:val="clear" w:color="auto" w:fill="FFFFFF"/>
          <w:lang w:val="en-US"/>
        </w:rPr>
        <w:t>he is always part of the family.</w:t>
      </w:r>
      <w:r w:rsidR="00A85606">
        <w:rPr>
          <w:rStyle w:val="woj"/>
          <w:rFonts w:ascii="Times New Roman" w:hAnsi="Times New Roman"/>
          <w:color w:val="000000"/>
          <w:sz w:val="24"/>
          <w:szCs w:val="24"/>
          <w:shd w:val="clear" w:color="auto" w:fill="FFFFFF"/>
          <w:lang w:val="en-US"/>
        </w:rPr>
        <w:t xml:space="preserve"> </w:t>
      </w:r>
      <w:r>
        <w:rPr>
          <w:rStyle w:val="woj"/>
          <w:rFonts w:ascii="Times New Roman" w:hAnsi="Times New Roman"/>
          <w:color w:val="000000"/>
          <w:sz w:val="24"/>
          <w:szCs w:val="24"/>
          <w:shd w:val="clear" w:color="auto" w:fill="FFFFFF"/>
          <w:lang w:val="en-US"/>
        </w:rPr>
        <w:t>A</w:t>
      </w:r>
      <w:r w:rsidR="00A85606">
        <w:rPr>
          <w:rStyle w:val="woj"/>
          <w:rFonts w:ascii="Times New Roman" w:hAnsi="Times New Roman"/>
          <w:color w:val="000000"/>
          <w:sz w:val="24"/>
          <w:szCs w:val="24"/>
          <w:shd w:val="clear" w:color="auto" w:fill="FFFFFF"/>
          <w:lang w:val="en-US"/>
        </w:rPr>
        <w:t>nd that is basically the dif</w:t>
      </w:r>
      <w:r>
        <w:rPr>
          <w:rStyle w:val="woj"/>
          <w:rFonts w:ascii="Times New Roman" w:hAnsi="Times New Roman"/>
          <w:color w:val="000000"/>
          <w:sz w:val="24"/>
          <w:szCs w:val="24"/>
          <w:shd w:val="clear" w:color="auto" w:fill="FFFFFF"/>
          <w:lang w:val="en-US"/>
        </w:rPr>
        <w:t xml:space="preserve">ference. The son abides forever, </w:t>
      </w:r>
      <w:r w:rsidR="00F844AC">
        <w:rPr>
          <w:rStyle w:val="woj"/>
          <w:rFonts w:ascii="Times New Roman" w:hAnsi="Times New Roman"/>
          <w:color w:val="000000"/>
          <w:sz w:val="24"/>
          <w:szCs w:val="24"/>
          <w:shd w:val="clear" w:color="auto" w:fill="FFFFFF"/>
          <w:lang w:val="en-US"/>
        </w:rPr>
        <w:t>but</w:t>
      </w:r>
      <w:r>
        <w:rPr>
          <w:rStyle w:val="woj"/>
          <w:rFonts w:ascii="Times New Roman" w:hAnsi="Times New Roman"/>
          <w:color w:val="000000"/>
          <w:sz w:val="24"/>
          <w:szCs w:val="24"/>
          <w:shd w:val="clear" w:color="auto" w:fill="FFFFFF"/>
          <w:lang w:val="en-US"/>
        </w:rPr>
        <w:t xml:space="preserve"> the servant is </w:t>
      </w:r>
      <w:r w:rsidR="00F844AC">
        <w:rPr>
          <w:rStyle w:val="woj"/>
          <w:rFonts w:ascii="Times New Roman" w:hAnsi="Times New Roman"/>
          <w:color w:val="000000"/>
          <w:sz w:val="24"/>
          <w:szCs w:val="24"/>
          <w:shd w:val="clear" w:color="auto" w:fill="FFFFFF"/>
          <w:lang w:val="en-US"/>
        </w:rPr>
        <w:t xml:space="preserve">only </w:t>
      </w:r>
      <w:r>
        <w:rPr>
          <w:rStyle w:val="woj"/>
          <w:rFonts w:ascii="Times New Roman" w:hAnsi="Times New Roman"/>
          <w:color w:val="000000"/>
          <w:sz w:val="24"/>
          <w:szCs w:val="24"/>
          <w:shd w:val="clear" w:color="auto" w:fill="FFFFFF"/>
          <w:lang w:val="en-US"/>
        </w:rPr>
        <w:t>temporary</w:t>
      </w:r>
      <w:r w:rsidR="00A85606">
        <w:rPr>
          <w:rStyle w:val="woj"/>
          <w:rFonts w:ascii="Times New Roman" w:hAnsi="Times New Roman"/>
          <w:color w:val="000000"/>
          <w:sz w:val="24"/>
          <w:szCs w:val="24"/>
          <w:shd w:val="clear" w:color="auto" w:fill="FFFFFF"/>
          <w:lang w:val="en-US"/>
        </w:rPr>
        <w:t>.</w:t>
      </w:r>
    </w:p>
    <w:p w:rsidR="00073048" w:rsidRDefault="00A85606" w:rsidP="00073048">
      <w:pPr>
        <w:pStyle w:val="chapter-1"/>
        <w:shd w:val="clear" w:color="auto" w:fill="FFFFFF"/>
        <w:spacing w:before="0" w:beforeAutospacing="0" w:after="0" w:afterAutospacing="0"/>
        <w:ind w:firstLine="288"/>
        <w:rPr>
          <w:rStyle w:val="text"/>
          <w:color w:val="000000"/>
        </w:rPr>
      </w:pPr>
      <w:r>
        <w:rPr>
          <w:rStyle w:val="woj"/>
          <w:color w:val="000000"/>
          <w:shd w:val="clear" w:color="auto" w:fill="FFFFFF"/>
        </w:rPr>
        <w:t xml:space="preserve">Let’s look at another difference </w:t>
      </w:r>
      <w:r w:rsidR="00073048">
        <w:rPr>
          <w:rStyle w:val="woj"/>
          <w:color w:val="000000"/>
          <w:shd w:val="clear" w:color="auto" w:fill="FFFFFF"/>
        </w:rPr>
        <w:t>that is</w:t>
      </w:r>
      <w:r w:rsidR="002A59AF">
        <w:rPr>
          <w:rStyle w:val="woj"/>
          <w:color w:val="000000"/>
          <w:shd w:val="clear" w:color="auto" w:fill="FFFFFF"/>
        </w:rPr>
        <w:t xml:space="preserve"> made very clear in the following verses.</w:t>
      </w:r>
      <w:r w:rsidR="00224292">
        <w:rPr>
          <w:rStyle w:val="woj"/>
          <w:color w:val="000000"/>
          <w:shd w:val="clear" w:color="auto" w:fill="FFFFFF"/>
        </w:rPr>
        <w:t xml:space="preserve"> </w:t>
      </w:r>
      <w:r w:rsidR="00073048">
        <w:rPr>
          <w:rStyle w:val="woj"/>
          <w:color w:val="000000"/>
          <w:shd w:val="clear" w:color="auto" w:fill="FFFFFF"/>
        </w:rPr>
        <w:t>“</w:t>
      </w:r>
      <w:r w:rsidR="00073048" w:rsidRPr="00073048">
        <w:rPr>
          <w:rStyle w:val="text"/>
          <w:color w:val="000000"/>
        </w:rPr>
        <w:t>Now I say </w:t>
      </w:r>
      <w:r w:rsidR="00073048" w:rsidRPr="00073048">
        <w:rPr>
          <w:rStyle w:val="text"/>
          <w:iCs/>
          <w:color w:val="000000"/>
        </w:rPr>
        <w:t>that</w:t>
      </w:r>
      <w:r w:rsidR="00073048" w:rsidRPr="00073048">
        <w:rPr>
          <w:rStyle w:val="text"/>
          <w:color w:val="000000"/>
        </w:rPr>
        <w:t xml:space="preserve"> the heir, </w:t>
      </w:r>
      <w:proofErr w:type="gramStart"/>
      <w:r w:rsidR="00073048" w:rsidRPr="00073048">
        <w:rPr>
          <w:rStyle w:val="text"/>
          <w:color w:val="000000"/>
        </w:rPr>
        <w:t>as long as</w:t>
      </w:r>
      <w:proofErr w:type="gramEnd"/>
      <w:r w:rsidR="00073048" w:rsidRPr="00073048">
        <w:rPr>
          <w:rStyle w:val="text"/>
          <w:color w:val="000000"/>
        </w:rPr>
        <w:t xml:space="preserve"> he is a child, does not differ at all from a slave, though he is master of all, but is under guardians and stewards until the time appointed by the father. Even so we, when we were children, were in bondage under the elements of the world. But when the fullness of the time had come, God sent forth His Son, born</w:t>
      </w:r>
      <w:r w:rsidR="00073048">
        <w:rPr>
          <w:rStyle w:val="text"/>
          <w:color w:val="000000"/>
          <w:vertAlign w:val="superscript"/>
        </w:rPr>
        <w:t xml:space="preserve"> </w:t>
      </w:r>
      <w:r w:rsidR="00073048" w:rsidRPr="00073048">
        <w:rPr>
          <w:rStyle w:val="text"/>
          <w:color w:val="000000"/>
        </w:rPr>
        <w:t>of a woman, born under the law, to redeem those who were under the law, that we might receive the adoption as sons.</w:t>
      </w:r>
      <w:r w:rsidR="00190EF8">
        <w:rPr>
          <w:rStyle w:val="text"/>
          <w:color w:val="000000"/>
        </w:rPr>
        <w:t xml:space="preserve"> </w:t>
      </w:r>
      <w:r w:rsidR="00073048" w:rsidRPr="00073048">
        <w:rPr>
          <w:rStyle w:val="text"/>
          <w:color w:val="000000"/>
        </w:rPr>
        <w:t>And because you are sons, God has sent forth the Spirit of His Son</w:t>
      </w:r>
      <w:r w:rsidR="00190EF8">
        <w:rPr>
          <w:rStyle w:val="text"/>
          <w:color w:val="000000"/>
        </w:rPr>
        <w:t xml:space="preserve"> into your hearts, crying out, ‘Abba, Father!’</w:t>
      </w:r>
      <w:r w:rsidR="00073048" w:rsidRPr="00073048">
        <w:rPr>
          <w:rStyle w:val="text"/>
          <w:color w:val="000000"/>
        </w:rPr>
        <w:t> </w:t>
      </w:r>
      <w:proofErr w:type="gramStart"/>
      <w:r w:rsidR="00073048" w:rsidRPr="00073048">
        <w:rPr>
          <w:rStyle w:val="text"/>
          <w:color w:val="000000"/>
        </w:rPr>
        <w:t>Therefore</w:t>
      </w:r>
      <w:proofErr w:type="gramEnd"/>
      <w:r w:rsidR="00073048" w:rsidRPr="00073048">
        <w:rPr>
          <w:rStyle w:val="text"/>
          <w:color w:val="000000"/>
        </w:rPr>
        <w:t xml:space="preserve"> you are no longer a slave but a son, and if a son, then an heir of</w:t>
      </w:r>
      <w:r w:rsidR="00073048">
        <w:rPr>
          <w:rStyle w:val="text"/>
          <w:color w:val="000000"/>
          <w:vertAlign w:val="superscript"/>
        </w:rPr>
        <w:t xml:space="preserve"> </w:t>
      </w:r>
      <w:r w:rsidR="00073048" w:rsidRPr="00073048">
        <w:rPr>
          <w:rStyle w:val="text"/>
          <w:color w:val="000000"/>
        </w:rPr>
        <w:t>God through Christ.</w:t>
      </w:r>
      <w:r w:rsidR="00190EF8">
        <w:rPr>
          <w:rStyle w:val="text"/>
          <w:color w:val="000000"/>
        </w:rPr>
        <w:t>”</w:t>
      </w:r>
      <w:r w:rsidR="00073048" w:rsidRPr="00073048">
        <w:rPr>
          <w:rStyle w:val="text"/>
          <w:color w:val="000000"/>
        </w:rPr>
        <w:t xml:space="preserve"> </w:t>
      </w:r>
      <w:r w:rsidR="00F844AC">
        <w:rPr>
          <w:rStyle w:val="text"/>
          <w:i/>
          <w:color w:val="000000"/>
        </w:rPr>
        <w:t>Galatia</w:t>
      </w:r>
      <w:r w:rsidR="00073048" w:rsidRPr="00073048">
        <w:rPr>
          <w:rStyle w:val="text"/>
          <w:i/>
          <w:color w:val="000000"/>
        </w:rPr>
        <w:t>ns</w:t>
      </w:r>
      <w:r w:rsidR="00073048" w:rsidRPr="00073048">
        <w:rPr>
          <w:rStyle w:val="text"/>
          <w:color w:val="000000"/>
        </w:rPr>
        <w:t xml:space="preserve"> 4:1-7.</w:t>
      </w:r>
    </w:p>
    <w:p w:rsidR="00190EF8" w:rsidRDefault="002A59AF" w:rsidP="00073048">
      <w:pPr>
        <w:pStyle w:val="chapter-1"/>
        <w:shd w:val="clear" w:color="auto" w:fill="FFFFFF"/>
        <w:spacing w:before="0" w:beforeAutospacing="0" w:after="0" w:afterAutospacing="0"/>
        <w:ind w:firstLine="288"/>
        <w:rPr>
          <w:rStyle w:val="text"/>
          <w:color w:val="000000"/>
        </w:rPr>
      </w:pPr>
      <w:r>
        <w:rPr>
          <w:rStyle w:val="text"/>
          <w:color w:val="000000"/>
        </w:rPr>
        <w:t>The comparison is made again between servants and sons. T</w:t>
      </w:r>
      <w:r w:rsidR="002D3B3D">
        <w:rPr>
          <w:rStyle w:val="text"/>
          <w:color w:val="000000"/>
        </w:rPr>
        <w:t xml:space="preserve">he main difference is the </w:t>
      </w:r>
      <w:r>
        <w:rPr>
          <w:rStyle w:val="text"/>
          <w:color w:val="000000"/>
        </w:rPr>
        <w:t>closeness of the relationship</w:t>
      </w:r>
      <w:r w:rsidR="002D3B3D">
        <w:rPr>
          <w:rStyle w:val="text"/>
          <w:color w:val="000000"/>
        </w:rPr>
        <w:t>. The son is much closer than a servant</w:t>
      </w:r>
      <w:r>
        <w:rPr>
          <w:rStyle w:val="text"/>
          <w:color w:val="000000"/>
        </w:rPr>
        <w:t>. The</w:t>
      </w:r>
      <w:r w:rsidR="002D3B3D">
        <w:rPr>
          <w:rStyle w:val="text"/>
          <w:color w:val="000000"/>
        </w:rPr>
        <w:t xml:space="preserve"> other difference is that the son is the heir</w:t>
      </w:r>
      <w:r>
        <w:rPr>
          <w:rStyle w:val="text"/>
          <w:color w:val="000000"/>
        </w:rPr>
        <w:t xml:space="preserve"> and</w:t>
      </w:r>
      <w:r w:rsidR="002D3B3D">
        <w:rPr>
          <w:rStyle w:val="text"/>
          <w:color w:val="000000"/>
        </w:rPr>
        <w:t xml:space="preserve"> inherits everything.</w:t>
      </w:r>
      <w:r w:rsidR="007A1214">
        <w:rPr>
          <w:rStyle w:val="text"/>
          <w:color w:val="000000"/>
        </w:rPr>
        <w:t xml:space="preserve"> Everything belongs to him, whereas the servant </w:t>
      </w:r>
      <w:r w:rsidR="00F844AC">
        <w:rPr>
          <w:rStyle w:val="text"/>
          <w:color w:val="000000"/>
        </w:rPr>
        <w:t>is given</w:t>
      </w:r>
      <w:r w:rsidR="007A1214">
        <w:rPr>
          <w:rStyle w:val="text"/>
          <w:color w:val="000000"/>
        </w:rPr>
        <w:t xml:space="preserve"> </w:t>
      </w:r>
      <w:r w:rsidR="00F844AC">
        <w:rPr>
          <w:rStyle w:val="text"/>
          <w:color w:val="000000"/>
        </w:rPr>
        <w:t>only</w:t>
      </w:r>
      <w:r w:rsidR="007A1214">
        <w:rPr>
          <w:rStyle w:val="text"/>
          <w:color w:val="000000"/>
        </w:rPr>
        <w:t xml:space="preserve"> food</w:t>
      </w:r>
      <w:r w:rsidR="00F844AC">
        <w:rPr>
          <w:rStyle w:val="text"/>
          <w:color w:val="000000"/>
        </w:rPr>
        <w:t>,</w:t>
      </w:r>
      <w:r w:rsidR="007A1214">
        <w:rPr>
          <w:rStyle w:val="text"/>
          <w:color w:val="000000"/>
        </w:rPr>
        <w:t xml:space="preserve"> </w:t>
      </w:r>
      <w:r>
        <w:rPr>
          <w:rStyle w:val="text"/>
          <w:color w:val="000000"/>
        </w:rPr>
        <w:t xml:space="preserve">and an </w:t>
      </w:r>
      <w:r w:rsidR="007A1214">
        <w:rPr>
          <w:rStyle w:val="text"/>
          <w:color w:val="000000"/>
        </w:rPr>
        <w:t xml:space="preserve">employee </w:t>
      </w:r>
      <w:r w:rsidR="00F844AC">
        <w:rPr>
          <w:rStyle w:val="text"/>
          <w:color w:val="000000"/>
        </w:rPr>
        <w:t xml:space="preserve">just </w:t>
      </w:r>
      <w:r w:rsidR="007A1214">
        <w:rPr>
          <w:rStyle w:val="text"/>
          <w:color w:val="000000"/>
        </w:rPr>
        <w:t xml:space="preserve">gets </w:t>
      </w:r>
      <w:r>
        <w:rPr>
          <w:rStyle w:val="text"/>
          <w:color w:val="000000"/>
        </w:rPr>
        <w:t>wages. But everything</w:t>
      </w:r>
      <w:r w:rsidR="007A1214">
        <w:rPr>
          <w:rStyle w:val="text"/>
          <w:color w:val="000000"/>
        </w:rPr>
        <w:t xml:space="preserve"> belongs to </w:t>
      </w:r>
      <w:r>
        <w:rPr>
          <w:rStyle w:val="text"/>
          <w:color w:val="000000"/>
        </w:rPr>
        <w:t>the son r</w:t>
      </w:r>
      <w:r w:rsidR="007A1214">
        <w:rPr>
          <w:rStyle w:val="text"/>
          <w:color w:val="000000"/>
        </w:rPr>
        <w:t xml:space="preserve">ight from the beginning. </w:t>
      </w:r>
      <w:r w:rsidR="009B0ED4">
        <w:rPr>
          <w:rStyle w:val="text"/>
          <w:color w:val="000000"/>
        </w:rPr>
        <w:t xml:space="preserve">If he </w:t>
      </w:r>
      <w:r>
        <w:rPr>
          <w:rStyle w:val="text"/>
          <w:color w:val="000000"/>
        </w:rPr>
        <w:lastRenderedPageBreak/>
        <w:t>receives anything, it is only a part of the</w:t>
      </w:r>
      <w:r w:rsidR="009B0ED4">
        <w:rPr>
          <w:rStyle w:val="text"/>
          <w:color w:val="000000"/>
        </w:rPr>
        <w:t xml:space="preserve"> inheritance which already belongs to him in full</w:t>
      </w:r>
      <w:r>
        <w:rPr>
          <w:rStyle w:val="text"/>
          <w:color w:val="000000"/>
        </w:rPr>
        <w:t>.</w:t>
      </w:r>
      <w:r w:rsidR="009B0ED4">
        <w:rPr>
          <w:rStyle w:val="text"/>
          <w:color w:val="000000"/>
        </w:rPr>
        <w:t xml:space="preserve"> This is a very important difference that we should remember.</w:t>
      </w:r>
    </w:p>
    <w:p w:rsidR="00FB1538" w:rsidRDefault="009B0ED4" w:rsidP="009F0325">
      <w:pPr>
        <w:pStyle w:val="chapter-1"/>
        <w:shd w:val="clear" w:color="auto" w:fill="FFFFFF"/>
        <w:spacing w:before="0" w:beforeAutospacing="0" w:after="0" w:afterAutospacing="0"/>
        <w:ind w:firstLine="288"/>
        <w:rPr>
          <w:rStyle w:val="text"/>
          <w:color w:val="000000"/>
          <w:shd w:val="clear" w:color="auto" w:fill="FFFFFF"/>
        </w:rPr>
      </w:pPr>
      <w:r>
        <w:rPr>
          <w:rStyle w:val="text"/>
          <w:color w:val="000000"/>
        </w:rPr>
        <w:t xml:space="preserve">Let’s </w:t>
      </w:r>
      <w:r w:rsidR="002A59AF">
        <w:rPr>
          <w:rStyle w:val="text"/>
          <w:color w:val="000000"/>
        </w:rPr>
        <w:t xml:space="preserve">read another text which </w:t>
      </w:r>
      <w:r>
        <w:rPr>
          <w:rStyle w:val="text"/>
          <w:color w:val="000000"/>
        </w:rPr>
        <w:t xml:space="preserve">explains </w:t>
      </w:r>
      <w:r w:rsidR="00F960EA">
        <w:rPr>
          <w:rStyle w:val="text"/>
          <w:color w:val="000000"/>
        </w:rPr>
        <w:t>how</w:t>
      </w:r>
      <w:r>
        <w:rPr>
          <w:rStyle w:val="text"/>
          <w:color w:val="000000"/>
        </w:rPr>
        <w:t xml:space="preserve"> these </w:t>
      </w:r>
      <w:r w:rsidR="00F960EA">
        <w:rPr>
          <w:rStyle w:val="text"/>
          <w:color w:val="000000"/>
        </w:rPr>
        <w:t xml:space="preserve">two </w:t>
      </w:r>
      <w:r>
        <w:rPr>
          <w:rStyle w:val="text"/>
          <w:color w:val="000000"/>
        </w:rPr>
        <w:t>relationships</w:t>
      </w:r>
      <w:r w:rsidR="00F960EA">
        <w:rPr>
          <w:rStyle w:val="text"/>
          <w:color w:val="000000"/>
        </w:rPr>
        <w:t xml:space="preserve"> differ</w:t>
      </w:r>
      <w:r w:rsidR="002A59AF">
        <w:rPr>
          <w:rStyle w:val="text"/>
          <w:color w:val="000000"/>
        </w:rPr>
        <w:t>.</w:t>
      </w:r>
      <w:r w:rsidR="009F0325">
        <w:rPr>
          <w:rStyle w:val="text"/>
          <w:color w:val="000000"/>
        </w:rPr>
        <w:t xml:space="preserve"> </w:t>
      </w:r>
      <w:r w:rsidR="00F03871">
        <w:rPr>
          <w:rStyle w:val="text"/>
          <w:color w:val="000000"/>
        </w:rPr>
        <w:t>“</w:t>
      </w:r>
      <w:r w:rsidR="00F03871" w:rsidRPr="00F03871">
        <w:rPr>
          <w:rStyle w:val="text"/>
          <w:color w:val="000000"/>
          <w:shd w:val="clear" w:color="auto" w:fill="FFFFFF"/>
        </w:rPr>
        <w:t>When the morning stars sang together,</w:t>
      </w:r>
      <w:r w:rsidR="00F03871" w:rsidRPr="00F03871">
        <w:rPr>
          <w:color w:val="000000"/>
        </w:rPr>
        <w:t xml:space="preserve"> </w:t>
      </w:r>
      <w:r w:rsidR="002A59AF">
        <w:rPr>
          <w:rStyle w:val="text"/>
          <w:color w:val="000000"/>
          <w:shd w:val="clear" w:color="auto" w:fill="FFFFFF"/>
        </w:rPr>
        <w:t>a</w:t>
      </w:r>
      <w:r w:rsidR="00F03871" w:rsidRPr="00F03871">
        <w:rPr>
          <w:rStyle w:val="text"/>
          <w:color w:val="000000"/>
          <w:shd w:val="clear" w:color="auto" w:fill="FFFFFF"/>
        </w:rPr>
        <w:t xml:space="preserve">nd all </w:t>
      </w:r>
      <w:r w:rsidR="00F960EA">
        <w:rPr>
          <w:rStyle w:val="text"/>
          <w:color w:val="000000"/>
          <w:shd w:val="clear" w:color="auto" w:fill="FFFFFF"/>
        </w:rPr>
        <w:t>the sons of God shouted for joy …</w:t>
      </w:r>
      <w:r w:rsidR="00F03871" w:rsidRPr="00F03871">
        <w:rPr>
          <w:rStyle w:val="text"/>
          <w:color w:val="000000"/>
          <w:shd w:val="clear" w:color="auto" w:fill="FFFFFF"/>
        </w:rPr>
        <w:t xml:space="preserve">” </w:t>
      </w:r>
      <w:r w:rsidR="00F03871" w:rsidRPr="00F03871">
        <w:rPr>
          <w:rStyle w:val="text"/>
          <w:i/>
          <w:color w:val="000000"/>
          <w:shd w:val="clear" w:color="auto" w:fill="FFFFFF"/>
        </w:rPr>
        <w:t>Job</w:t>
      </w:r>
      <w:r w:rsidR="00F03871" w:rsidRPr="00F03871">
        <w:rPr>
          <w:rStyle w:val="text"/>
          <w:color w:val="000000"/>
          <w:shd w:val="clear" w:color="auto" w:fill="FFFFFF"/>
        </w:rPr>
        <w:t xml:space="preserve"> 38:7.</w:t>
      </w:r>
    </w:p>
    <w:p w:rsidR="00F03871" w:rsidRDefault="002A59AF" w:rsidP="009F0325">
      <w:pPr>
        <w:pStyle w:val="chapter-1"/>
        <w:shd w:val="clear" w:color="auto" w:fill="FFFFFF"/>
        <w:spacing w:before="0" w:beforeAutospacing="0" w:after="0" w:afterAutospacing="0"/>
        <w:ind w:firstLine="288"/>
        <w:rPr>
          <w:rStyle w:val="text"/>
          <w:color w:val="000000"/>
          <w:shd w:val="clear" w:color="auto" w:fill="FFFFFF"/>
        </w:rPr>
      </w:pPr>
      <w:r>
        <w:rPr>
          <w:rStyle w:val="text"/>
          <w:color w:val="000000"/>
          <w:shd w:val="clear" w:color="auto" w:fill="FFFFFF"/>
        </w:rPr>
        <w:t>T</w:t>
      </w:r>
      <w:r w:rsidR="008F7AF4">
        <w:rPr>
          <w:rStyle w:val="text"/>
          <w:color w:val="000000"/>
          <w:shd w:val="clear" w:color="auto" w:fill="FFFFFF"/>
        </w:rPr>
        <w:t>he sons shout</w:t>
      </w:r>
      <w:r>
        <w:rPr>
          <w:rStyle w:val="text"/>
          <w:color w:val="000000"/>
          <w:shd w:val="clear" w:color="auto" w:fill="FFFFFF"/>
        </w:rPr>
        <w:t>ed</w:t>
      </w:r>
      <w:r w:rsidR="008F7AF4">
        <w:rPr>
          <w:rStyle w:val="text"/>
          <w:color w:val="000000"/>
          <w:shd w:val="clear" w:color="auto" w:fill="FFFFFF"/>
        </w:rPr>
        <w:t xml:space="preserve"> for joy. </w:t>
      </w:r>
      <w:r>
        <w:rPr>
          <w:rStyle w:val="text"/>
          <w:color w:val="000000"/>
          <w:shd w:val="clear" w:color="auto" w:fill="FFFFFF"/>
        </w:rPr>
        <w:t>We can’t imagine servants</w:t>
      </w:r>
      <w:r w:rsidR="008F7AF4">
        <w:rPr>
          <w:rStyle w:val="text"/>
          <w:color w:val="000000"/>
          <w:shd w:val="clear" w:color="auto" w:fill="FFFFFF"/>
        </w:rPr>
        <w:t xml:space="preserve"> or</w:t>
      </w:r>
      <w:r w:rsidR="00267C87">
        <w:rPr>
          <w:rStyle w:val="text"/>
          <w:color w:val="000000"/>
          <w:shd w:val="clear" w:color="auto" w:fill="FFFFFF"/>
        </w:rPr>
        <w:t xml:space="preserve"> employees </w:t>
      </w:r>
      <w:r>
        <w:rPr>
          <w:rStyle w:val="text"/>
          <w:color w:val="000000"/>
          <w:shd w:val="clear" w:color="auto" w:fill="FFFFFF"/>
        </w:rPr>
        <w:t>shouting</w:t>
      </w:r>
      <w:r w:rsidR="00267C87">
        <w:rPr>
          <w:rStyle w:val="text"/>
          <w:color w:val="000000"/>
          <w:shd w:val="clear" w:color="auto" w:fill="FFFFFF"/>
        </w:rPr>
        <w:t xml:space="preserve"> for joy when </w:t>
      </w:r>
      <w:r>
        <w:rPr>
          <w:rStyle w:val="text"/>
          <w:color w:val="000000"/>
          <w:shd w:val="clear" w:color="auto" w:fill="FFFFFF"/>
        </w:rPr>
        <w:t xml:space="preserve">the </w:t>
      </w:r>
      <w:r w:rsidR="00267C87">
        <w:rPr>
          <w:rStyle w:val="text"/>
          <w:color w:val="000000"/>
          <w:shd w:val="clear" w:color="auto" w:fill="FFFFFF"/>
        </w:rPr>
        <w:t>business</w:t>
      </w:r>
      <w:r>
        <w:rPr>
          <w:rStyle w:val="text"/>
          <w:color w:val="000000"/>
          <w:shd w:val="clear" w:color="auto" w:fill="FFFFFF"/>
        </w:rPr>
        <w:t xml:space="preserve"> has </w:t>
      </w:r>
      <w:r w:rsidR="00EB3B7F">
        <w:rPr>
          <w:rStyle w:val="text"/>
          <w:color w:val="000000"/>
          <w:shd w:val="clear" w:color="auto" w:fill="FFFFFF"/>
        </w:rPr>
        <w:t xml:space="preserve">a </w:t>
      </w:r>
      <w:r>
        <w:rPr>
          <w:rStyle w:val="text"/>
          <w:color w:val="000000"/>
          <w:shd w:val="clear" w:color="auto" w:fill="FFFFFF"/>
        </w:rPr>
        <w:t>success. But</w:t>
      </w:r>
      <w:r w:rsidR="00267C87">
        <w:rPr>
          <w:rStyle w:val="text"/>
          <w:color w:val="000000"/>
          <w:shd w:val="clear" w:color="auto" w:fill="FFFFFF"/>
        </w:rPr>
        <w:t xml:space="preserve"> the sons do </w:t>
      </w:r>
      <w:r>
        <w:rPr>
          <w:rStyle w:val="text"/>
          <w:color w:val="000000"/>
          <w:shd w:val="clear" w:color="auto" w:fill="FFFFFF"/>
        </w:rPr>
        <w:t>shout</w:t>
      </w:r>
      <w:r w:rsidR="00EB3B7F">
        <w:rPr>
          <w:rStyle w:val="text"/>
          <w:color w:val="000000"/>
          <w:shd w:val="clear" w:color="auto" w:fill="FFFFFF"/>
        </w:rPr>
        <w:t>,</w:t>
      </w:r>
      <w:r>
        <w:rPr>
          <w:rStyle w:val="text"/>
          <w:color w:val="000000"/>
          <w:shd w:val="clear" w:color="auto" w:fill="FFFFFF"/>
        </w:rPr>
        <w:t xml:space="preserve"> </w:t>
      </w:r>
      <w:r w:rsidR="00267C87">
        <w:rPr>
          <w:rStyle w:val="text"/>
          <w:color w:val="000000"/>
          <w:shd w:val="clear" w:color="auto" w:fill="FFFFFF"/>
        </w:rPr>
        <w:t xml:space="preserve">because it belongs to them. </w:t>
      </w:r>
      <w:r>
        <w:rPr>
          <w:rStyle w:val="text"/>
          <w:color w:val="000000"/>
          <w:shd w:val="clear" w:color="auto" w:fill="FFFFFF"/>
        </w:rPr>
        <w:t xml:space="preserve">This verse describes what happened when our world was </w:t>
      </w:r>
      <w:r w:rsidR="00267C87">
        <w:rPr>
          <w:rStyle w:val="text"/>
          <w:color w:val="000000"/>
          <w:shd w:val="clear" w:color="auto" w:fill="FFFFFF"/>
        </w:rPr>
        <w:t xml:space="preserve">created, </w:t>
      </w:r>
      <w:r>
        <w:rPr>
          <w:rStyle w:val="text"/>
          <w:color w:val="000000"/>
          <w:shd w:val="clear" w:color="auto" w:fill="FFFFFF"/>
        </w:rPr>
        <w:t xml:space="preserve">as well as what happened </w:t>
      </w:r>
      <w:r w:rsidR="00267C87">
        <w:rPr>
          <w:rStyle w:val="text"/>
          <w:color w:val="000000"/>
          <w:shd w:val="clear" w:color="auto" w:fill="FFFFFF"/>
        </w:rPr>
        <w:t xml:space="preserve">when </w:t>
      </w:r>
      <w:r>
        <w:rPr>
          <w:rStyle w:val="text"/>
          <w:color w:val="000000"/>
          <w:shd w:val="clear" w:color="auto" w:fill="FFFFFF"/>
        </w:rPr>
        <w:t>redemption was accomplished at</w:t>
      </w:r>
      <w:r w:rsidR="00267C87">
        <w:rPr>
          <w:rStyle w:val="text"/>
          <w:color w:val="000000"/>
          <w:shd w:val="clear" w:color="auto" w:fill="FFFFFF"/>
        </w:rPr>
        <w:t xml:space="preserve"> the death of Christ</w:t>
      </w:r>
      <w:r>
        <w:rPr>
          <w:rStyle w:val="text"/>
          <w:color w:val="000000"/>
          <w:shd w:val="clear" w:color="auto" w:fill="FFFFFF"/>
        </w:rPr>
        <w:t>. It will happen again w</w:t>
      </w:r>
      <w:r w:rsidR="00267C87">
        <w:rPr>
          <w:rStyle w:val="text"/>
          <w:color w:val="000000"/>
          <w:shd w:val="clear" w:color="auto" w:fill="FFFFFF"/>
        </w:rPr>
        <w:t xml:space="preserve">hen the redeemed come to heaven. </w:t>
      </w:r>
      <w:r w:rsidR="00617BA6">
        <w:rPr>
          <w:rStyle w:val="text"/>
          <w:color w:val="000000"/>
          <w:shd w:val="clear" w:color="auto" w:fill="FFFFFF"/>
        </w:rPr>
        <w:t xml:space="preserve">We have a real interest in the cause of the Father, which is expressed in this tremendous shout of joy </w:t>
      </w:r>
      <w:r>
        <w:rPr>
          <w:rStyle w:val="text"/>
          <w:color w:val="000000"/>
          <w:shd w:val="clear" w:color="auto" w:fill="FFFFFF"/>
        </w:rPr>
        <w:t xml:space="preserve">that the angels </w:t>
      </w:r>
      <w:r w:rsidR="00EB3B7F">
        <w:rPr>
          <w:rStyle w:val="text"/>
          <w:color w:val="000000"/>
          <w:shd w:val="clear" w:color="auto" w:fill="FFFFFF"/>
        </w:rPr>
        <w:t>give</w:t>
      </w:r>
      <w:r>
        <w:rPr>
          <w:rStyle w:val="text"/>
          <w:color w:val="000000"/>
          <w:shd w:val="clear" w:color="auto" w:fill="FFFFFF"/>
        </w:rPr>
        <w:t>. T</w:t>
      </w:r>
      <w:r w:rsidR="00617BA6">
        <w:rPr>
          <w:rStyle w:val="text"/>
          <w:color w:val="000000"/>
          <w:shd w:val="clear" w:color="auto" w:fill="FFFFFF"/>
        </w:rPr>
        <w:t>he interest of the father</w:t>
      </w:r>
      <w:r w:rsidR="00EB3B7F">
        <w:rPr>
          <w:rStyle w:val="text"/>
          <w:color w:val="000000"/>
          <w:shd w:val="clear" w:color="auto" w:fill="FFFFFF"/>
        </w:rPr>
        <w:t>,</w:t>
      </w:r>
      <w:r>
        <w:rPr>
          <w:rStyle w:val="text"/>
          <w:color w:val="000000"/>
          <w:shd w:val="clear" w:color="auto" w:fill="FFFFFF"/>
        </w:rPr>
        <w:t xml:space="preserve"> or parent</w:t>
      </w:r>
      <w:r w:rsidR="00EB3B7F">
        <w:rPr>
          <w:rStyle w:val="text"/>
          <w:color w:val="000000"/>
          <w:shd w:val="clear" w:color="auto" w:fill="FFFFFF"/>
        </w:rPr>
        <w:t>,</w:t>
      </w:r>
      <w:r w:rsidR="00617BA6">
        <w:rPr>
          <w:rStyle w:val="text"/>
          <w:color w:val="000000"/>
          <w:shd w:val="clear" w:color="auto" w:fill="FFFFFF"/>
        </w:rPr>
        <w:t xml:space="preserve"> </w:t>
      </w:r>
      <w:r>
        <w:rPr>
          <w:rStyle w:val="text"/>
          <w:color w:val="000000"/>
          <w:shd w:val="clear" w:color="auto" w:fill="FFFFFF"/>
        </w:rPr>
        <w:t>and the child are</w:t>
      </w:r>
      <w:r w:rsidR="00617BA6">
        <w:rPr>
          <w:rStyle w:val="text"/>
          <w:color w:val="000000"/>
          <w:shd w:val="clear" w:color="auto" w:fill="FFFFFF"/>
        </w:rPr>
        <w:t xml:space="preserve"> the same.</w:t>
      </w:r>
      <w:r>
        <w:rPr>
          <w:rStyle w:val="text"/>
          <w:color w:val="000000"/>
          <w:shd w:val="clear" w:color="auto" w:fill="FFFFFF"/>
        </w:rPr>
        <w:t xml:space="preserve"> That is essenti</w:t>
      </w:r>
      <w:r w:rsidR="00617BA6">
        <w:rPr>
          <w:rStyle w:val="text"/>
          <w:color w:val="000000"/>
          <w:shd w:val="clear" w:color="auto" w:fill="FFFFFF"/>
        </w:rPr>
        <w:t xml:space="preserve">ally the relationship </w:t>
      </w:r>
      <w:r>
        <w:rPr>
          <w:rStyle w:val="text"/>
          <w:color w:val="000000"/>
          <w:shd w:val="clear" w:color="auto" w:fill="FFFFFF"/>
        </w:rPr>
        <w:t xml:space="preserve">that is </w:t>
      </w:r>
      <w:r w:rsidR="00617BA6">
        <w:rPr>
          <w:rStyle w:val="text"/>
          <w:color w:val="000000"/>
          <w:shd w:val="clear" w:color="auto" w:fill="FFFFFF"/>
        </w:rPr>
        <w:t xml:space="preserve">described </w:t>
      </w:r>
      <w:r>
        <w:rPr>
          <w:rStyle w:val="text"/>
          <w:color w:val="000000"/>
          <w:shd w:val="clear" w:color="auto" w:fill="FFFFFF"/>
        </w:rPr>
        <w:t>in this verse.</w:t>
      </w:r>
    </w:p>
    <w:p w:rsidR="00EB3B7F" w:rsidRDefault="00565466" w:rsidP="00380FD3">
      <w:pPr>
        <w:pStyle w:val="chapter-1"/>
        <w:shd w:val="clear" w:color="auto" w:fill="FFFFFF"/>
        <w:spacing w:before="0" w:beforeAutospacing="0" w:after="0" w:afterAutospacing="0"/>
        <w:ind w:firstLine="288"/>
        <w:rPr>
          <w:rStyle w:val="woj"/>
          <w:color w:val="000000"/>
          <w:shd w:val="clear" w:color="auto" w:fill="FFFFFF"/>
        </w:rPr>
      </w:pPr>
      <w:r>
        <w:rPr>
          <w:rStyle w:val="text"/>
          <w:color w:val="000000"/>
          <w:shd w:val="clear" w:color="auto" w:fill="FFFFFF"/>
        </w:rPr>
        <w:t xml:space="preserve">We </w:t>
      </w:r>
      <w:r w:rsidR="00EB3B7F">
        <w:rPr>
          <w:rStyle w:val="text"/>
          <w:color w:val="000000"/>
          <w:shd w:val="clear" w:color="auto" w:fill="FFFFFF"/>
        </w:rPr>
        <w:t>will</w:t>
      </w:r>
      <w:r>
        <w:rPr>
          <w:rStyle w:val="text"/>
          <w:color w:val="000000"/>
          <w:shd w:val="clear" w:color="auto" w:fill="FFFFFF"/>
        </w:rPr>
        <w:t xml:space="preserve"> read one final text in this </w:t>
      </w:r>
      <w:r w:rsidR="00EB3B7F">
        <w:rPr>
          <w:rStyle w:val="text"/>
          <w:color w:val="000000"/>
          <w:shd w:val="clear" w:color="auto" w:fill="FFFFFF"/>
        </w:rPr>
        <w:t>connection</w:t>
      </w:r>
      <w:r>
        <w:rPr>
          <w:rStyle w:val="text"/>
          <w:color w:val="000000"/>
          <w:shd w:val="clear" w:color="auto" w:fill="FFFFFF"/>
        </w:rPr>
        <w:t>.</w:t>
      </w:r>
      <w:r w:rsidR="004F7477" w:rsidRPr="004F7477">
        <w:rPr>
          <w:rStyle w:val="text"/>
          <w:color w:val="000000"/>
          <w:shd w:val="clear" w:color="auto" w:fill="FFFFFF"/>
        </w:rPr>
        <w:t xml:space="preserve"> </w:t>
      </w:r>
      <w:r w:rsidR="00644D9B">
        <w:rPr>
          <w:rStyle w:val="text"/>
          <w:color w:val="000000"/>
          <w:shd w:val="clear" w:color="auto" w:fill="FFFFFF"/>
        </w:rPr>
        <w:t>“</w:t>
      </w:r>
      <w:r w:rsidR="00644D9B" w:rsidRPr="00644D9B">
        <w:rPr>
          <w:rStyle w:val="woj"/>
          <w:color w:val="000000"/>
          <w:shd w:val="clear" w:color="auto" w:fill="FFFFFF"/>
        </w:rPr>
        <w:t xml:space="preserve">Your kingdom </w:t>
      </w:r>
      <w:proofErr w:type="gramStart"/>
      <w:r w:rsidR="00644D9B" w:rsidRPr="00644D9B">
        <w:rPr>
          <w:rStyle w:val="woj"/>
          <w:color w:val="000000"/>
          <w:shd w:val="clear" w:color="auto" w:fill="FFFFFF"/>
        </w:rPr>
        <w:t>come</w:t>
      </w:r>
      <w:proofErr w:type="gramEnd"/>
      <w:r w:rsidR="00644D9B" w:rsidRPr="00644D9B">
        <w:rPr>
          <w:rStyle w:val="woj"/>
          <w:color w:val="000000"/>
          <w:shd w:val="clear" w:color="auto" w:fill="FFFFFF"/>
        </w:rPr>
        <w:t>.</w:t>
      </w:r>
      <w:r w:rsidR="00644D9B" w:rsidRPr="00644D9B">
        <w:rPr>
          <w:color w:val="000000"/>
        </w:rPr>
        <w:t xml:space="preserve"> </w:t>
      </w:r>
      <w:r w:rsidR="00644D9B" w:rsidRPr="00644D9B">
        <w:rPr>
          <w:rStyle w:val="woj"/>
          <w:color w:val="000000"/>
          <w:shd w:val="clear" w:color="auto" w:fill="FFFFFF"/>
        </w:rPr>
        <w:t>Your will be done</w:t>
      </w:r>
      <w:r w:rsidR="00644D9B" w:rsidRPr="00644D9B">
        <w:rPr>
          <w:color w:val="000000"/>
        </w:rPr>
        <w:t xml:space="preserve">. </w:t>
      </w:r>
      <w:r w:rsidR="00644D9B" w:rsidRPr="00644D9B">
        <w:rPr>
          <w:rStyle w:val="woj"/>
          <w:color w:val="000000"/>
          <w:shd w:val="clear" w:color="auto" w:fill="FFFFFF"/>
        </w:rPr>
        <w:t>On earth as </w:t>
      </w:r>
      <w:r w:rsidR="00644D9B" w:rsidRPr="00644D9B">
        <w:rPr>
          <w:rStyle w:val="woj"/>
          <w:iCs/>
          <w:color w:val="000000"/>
          <w:shd w:val="clear" w:color="auto" w:fill="FFFFFF"/>
        </w:rPr>
        <w:t>it is</w:t>
      </w:r>
      <w:r w:rsidR="00644D9B" w:rsidRPr="00644D9B">
        <w:rPr>
          <w:rStyle w:val="woj"/>
          <w:color w:val="000000"/>
          <w:shd w:val="clear" w:color="auto" w:fill="FFFFFF"/>
        </w:rPr>
        <w:t xml:space="preserve"> in heaven.” </w:t>
      </w:r>
      <w:r w:rsidR="00644D9B" w:rsidRPr="00644D9B">
        <w:rPr>
          <w:rStyle w:val="woj"/>
          <w:i/>
          <w:color w:val="000000"/>
          <w:shd w:val="clear" w:color="auto" w:fill="FFFFFF"/>
        </w:rPr>
        <w:t>Matthew</w:t>
      </w:r>
      <w:r w:rsidR="00644D9B" w:rsidRPr="00644D9B">
        <w:rPr>
          <w:rStyle w:val="woj"/>
          <w:color w:val="000000"/>
          <w:shd w:val="clear" w:color="auto" w:fill="FFFFFF"/>
        </w:rPr>
        <w:t xml:space="preserve"> 6:10.</w:t>
      </w:r>
      <w:r>
        <w:rPr>
          <w:rStyle w:val="woj"/>
          <w:color w:val="000000"/>
          <w:shd w:val="clear" w:color="auto" w:fill="FFFFFF"/>
        </w:rPr>
        <w:t xml:space="preserve"> </w:t>
      </w:r>
      <w:r w:rsidR="00B0462A">
        <w:rPr>
          <w:rStyle w:val="woj"/>
          <w:color w:val="000000"/>
          <w:shd w:val="clear" w:color="auto" w:fill="FFFFFF"/>
        </w:rPr>
        <w:t>In what way is God’</w:t>
      </w:r>
      <w:r w:rsidR="00D06F3B">
        <w:rPr>
          <w:rStyle w:val="woj"/>
          <w:color w:val="000000"/>
          <w:shd w:val="clear" w:color="auto" w:fill="FFFFFF"/>
        </w:rPr>
        <w:t xml:space="preserve">s will </w:t>
      </w:r>
      <w:proofErr w:type="gramStart"/>
      <w:r w:rsidR="00D06F3B">
        <w:rPr>
          <w:rStyle w:val="woj"/>
          <w:color w:val="000000"/>
          <w:shd w:val="clear" w:color="auto" w:fill="FFFFFF"/>
        </w:rPr>
        <w:t>done</w:t>
      </w:r>
      <w:proofErr w:type="gramEnd"/>
      <w:r w:rsidR="00D06F3B">
        <w:rPr>
          <w:rStyle w:val="woj"/>
          <w:color w:val="000000"/>
          <w:shd w:val="clear" w:color="auto" w:fill="FFFFFF"/>
        </w:rPr>
        <w:t xml:space="preserve"> in heaven and in what way do we pray that it will be done on earth? </w:t>
      </w:r>
    </w:p>
    <w:p w:rsidR="00644D9B" w:rsidRDefault="00D06F3B" w:rsidP="00380FD3">
      <w:pPr>
        <w:pStyle w:val="chapter-1"/>
        <w:shd w:val="clear" w:color="auto" w:fill="FFFFFF"/>
        <w:spacing w:before="0" w:beforeAutospacing="0" w:after="0" w:afterAutospacing="0"/>
        <w:ind w:firstLine="288"/>
        <w:rPr>
          <w:rStyle w:val="woj"/>
          <w:color w:val="000000"/>
          <w:shd w:val="clear" w:color="auto" w:fill="FFFFFF"/>
        </w:rPr>
      </w:pPr>
      <w:r>
        <w:rPr>
          <w:rStyle w:val="woj"/>
          <w:color w:val="000000"/>
          <w:shd w:val="clear" w:color="auto" w:fill="FFFFFF"/>
        </w:rPr>
        <w:t xml:space="preserve">This is very nicely described in </w:t>
      </w:r>
      <w:r w:rsidRPr="00D06F3B">
        <w:rPr>
          <w:rStyle w:val="woj"/>
          <w:i/>
          <w:color w:val="000000"/>
          <w:shd w:val="clear" w:color="auto" w:fill="FFFFFF"/>
        </w:rPr>
        <w:t>Thoughts from the Mount of Blessings.</w:t>
      </w:r>
      <w:r w:rsidR="00EB3B7F">
        <w:rPr>
          <w:rStyle w:val="woj"/>
          <w:i/>
          <w:color w:val="000000"/>
          <w:shd w:val="clear" w:color="auto" w:fill="FFFFFF"/>
        </w:rPr>
        <w:t xml:space="preserve"> </w:t>
      </w:r>
      <w:r w:rsidR="00380FD3" w:rsidRPr="00565466">
        <w:rPr>
          <w:rStyle w:val="woj"/>
          <w:color w:val="000000"/>
          <w:shd w:val="clear" w:color="auto" w:fill="FFFFFF"/>
        </w:rPr>
        <w:t>“</w:t>
      </w:r>
      <w:r w:rsidR="00380FD3" w:rsidRPr="00380FD3">
        <w:rPr>
          <w:rStyle w:val="woj"/>
          <w:color w:val="000000"/>
          <w:shd w:val="clear" w:color="auto" w:fill="FFFFFF"/>
        </w:rPr>
        <w:t xml:space="preserve">But in heaven, service is not rendered in the spirit of legality. When Satan rebelled against the law of Jehovah, the thought that there was a law came to the angels almost as an awakening to something unthought of. In their ministry the angels are not as servants, but as sons. There is perfect unity between them and their Creator. Obedience is to them no drudgery. Love for God makes their service a joy. </w:t>
      </w:r>
      <w:proofErr w:type="gramStart"/>
      <w:r w:rsidR="00380FD3" w:rsidRPr="00380FD3">
        <w:rPr>
          <w:rStyle w:val="woj"/>
          <w:color w:val="000000"/>
          <w:shd w:val="clear" w:color="auto" w:fill="FFFFFF"/>
        </w:rPr>
        <w:t>So</w:t>
      </w:r>
      <w:proofErr w:type="gramEnd"/>
      <w:r w:rsidR="00380FD3" w:rsidRPr="00380FD3">
        <w:rPr>
          <w:rStyle w:val="woj"/>
          <w:color w:val="000000"/>
          <w:shd w:val="clear" w:color="auto" w:fill="FFFFFF"/>
        </w:rPr>
        <w:t xml:space="preserve"> in every soul wherein Christ, the hope of glory, dw</w:t>
      </w:r>
      <w:r w:rsidR="00380FD3">
        <w:rPr>
          <w:rStyle w:val="woj"/>
          <w:color w:val="000000"/>
          <w:shd w:val="clear" w:color="auto" w:fill="FFFFFF"/>
        </w:rPr>
        <w:t>ells, His words are re-echoed, ‘</w:t>
      </w:r>
      <w:r w:rsidR="00380FD3" w:rsidRPr="00380FD3">
        <w:rPr>
          <w:rStyle w:val="woj"/>
          <w:color w:val="000000"/>
          <w:shd w:val="clear" w:color="auto" w:fill="FFFFFF"/>
        </w:rPr>
        <w:t>I delight to do Thy will, O My God: yea, Thy law is</w:t>
      </w:r>
      <w:r w:rsidR="00380FD3">
        <w:rPr>
          <w:rStyle w:val="woj"/>
          <w:color w:val="000000"/>
          <w:shd w:val="clear" w:color="auto" w:fill="FFFFFF"/>
        </w:rPr>
        <w:t xml:space="preserve"> within My heart.’ Psalm 40:8.” </w:t>
      </w:r>
      <w:r w:rsidR="00380FD3" w:rsidRPr="00D06F3B">
        <w:rPr>
          <w:rStyle w:val="woj"/>
          <w:i/>
          <w:color w:val="000000"/>
          <w:shd w:val="clear" w:color="auto" w:fill="FFFFFF"/>
        </w:rPr>
        <w:t>Thoughts from the Mount of Blessings</w:t>
      </w:r>
      <w:r w:rsidR="00380FD3">
        <w:rPr>
          <w:rStyle w:val="woj"/>
          <w:color w:val="000000"/>
          <w:shd w:val="clear" w:color="auto" w:fill="FFFFFF"/>
        </w:rPr>
        <w:t>, 109.2.</w:t>
      </w:r>
    </w:p>
    <w:p w:rsidR="00380FD3" w:rsidRDefault="00565466" w:rsidP="00380FD3">
      <w:pPr>
        <w:pStyle w:val="chapter-1"/>
        <w:shd w:val="clear" w:color="auto" w:fill="FFFFFF"/>
        <w:spacing w:before="0" w:beforeAutospacing="0" w:after="0" w:afterAutospacing="0"/>
        <w:ind w:firstLine="288"/>
        <w:rPr>
          <w:rStyle w:val="woj"/>
          <w:color w:val="000000"/>
          <w:shd w:val="clear" w:color="auto" w:fill="FFFFFF"/>
        </w:rPr>
      </w:pPr>
      <w:r>
        <w:rPr>
          <w:rStyle w:val="woj"/>
          <w:color w:val="000000"/>
          <w:shd w:val="clear" w:color="auto" w:fill="FFFFFF"/>
        </w:rPr>
        <w:t>Just i</w:t>
      </w:r>
      <w:r w:rsidR="00D820B3">
        <w:rPr>
          <w:rStyle w:val="woj"/>
          <w:color w:val="000000"/>
          <w:shd w:val="clear" w:color="auto" w:fill="FFFFFF"/>
        </w:rPr>
        <w:t xml:space="preserve">magine </w:t>
      </w:r>
      <w:r>
        <w:rPr>
          <w:rStyle w:val="woj"/>
          <w:color w:val="000000"/>
          <w:shd w:val="clear" w:color="auto" w:fill="FFFFFF"/>
        </w:rPr>
        <w:t>if th</w:t>
      </w:r>
      <w:r w:rsidR="00D820B3">
        <w:rPr>
          <w:rStyle w:val="woj"/>
          <w:color w:val="000000"/>
          <w:shd w:val="clear" w:color="auto" w:fill="FFFFFF"/>
        </w:rPr>
        <w:t>e angels</w:t>
      </w:r>
      <w:r>
        <w:rPr>
          <w:rStyle w:val="woj"/>
          <w:color w:val="000000"/>
          <w:shd w:val="clear" w:color="auto" w:fill="FFFFFF"/>
        </w:rPr>
        <w:t xml:space="preserve"> had been given a r</w:t>
      </w:r>
      <w:r w:rsidR="00EB3B7F">
        <w:rPr>
          <w:rStyle w:val="woj"/>
          <w:color w:val="000000"/>
          <w:shd w:val="clear" w:color="auto" w:fill="FFFFFF"/>
        </w:rPr>
        <w:t>eward for their obedience, al</w:t>
      </w:r>
      <w:r>
        <w:rPr>
          <w:rStyle w:val="woj"/>
          <w:color w:val="000000"/>
          <w:shd w:val="clear" w:color="auto" w:fill="FFFFFF"/>
        </w:rPr>
        <w:t>though they had been o</w:t>
      </w:r>
      <w:r w:rsidR="00D820B3">
        <w:rPr>
          <w:rStyle w:val="woj"/>
          <w:color w:val="000000"/>
          <w:shd w:val="clear" w:color="auto" w:fill="FFFFFF"/>
        </w:rPr>
        <w:t xml:space="preserve">bedient to the law before they </w:t>
      </w:r>
      <w:r>
        <w:rPr>
          <w:rStyle w:val="woj"/>
          <w:color w:val="000000"/>
          <w:shd w:val="clear" w:color="auto" w:fill="FFFFFF"/>
        </w:rPr>
        <w:t xml:space="preserve">even knew </w:t>
      </w:r>
      <w:r w:rsidR="00EB3B7F">
        <w:rPr>
          <w:rStyle w:val="woj"/>
          <w:color w:val="000000"/>
          <w:shd w:val="clear" w:color="auto" w:fill="FFFFFF"/>
        </w:rPr>
        <w:t>it</w:t>
      </w:r>
      <w:r>
        <w:rPr>
          <w:rStyle w:val="woj"/>
          <w:color w:val="000000"/>
          <w:shd w:val="clear" w:color="auto" w:fill="FFFFFF"/>
        </w:rPr>
        <w:t xml:space="preserve"> existed</w:t>
      </w:r>
      <w:r w:rsidR="00D820B3">
        <w:rPr>
          <w:rStyle w:val="woj"/>
          <w:color w:val="000000"/>
          <w:shd w:val="clear" w:color="auto" w:fill="FFFFFF"/>
        </w:rPr>
        <w:t>. How would they have reacted? They would have said, “What’s this?</w:t>
      </w:r>
      <w:r w:rsidR="00EE531A">
        <w:rPr>
          <w:rStyle w:val="woj"/>
          <w:color w:val="000000"/>
          <w:shd w:val="clear" w:color="auto" w:fill="FFFFFF"/>
        </w:rPr>
        <w:t xml:space="preserve"> Wh</w:t>
      </w:r>
      <w:r>
        <w:rPr>
          <w:rStyle w:val="woj"/>
          <w:color w:val="000000"/>
          <w:shd w:val="clear" w:color="auto" w:fill="FFFFFF"/>
        </w:rPr>
        <w:t>y are we being rewarded?</w:t>
      </w:r>
      <w:r w:rsidR="00EE531A">
        <w:rPr>
          <w:rStyle w:val="woj"/>
          <w:color w:val="000000"/>
          <w:shd w:val="clear" w:color="auto" w:fill="FFFFFF"/>
        </w:rPr>
        <w:t xml:space="preserve">” </w:t>
      </w:r>
    </w:p>
    <w:p w:rsidR="00EE531A" w:rsidRDefault="0000205A" w:rsidP="00380FD3">
      <w:pPr>
        <w:pStyle w:val="chapter-1"/>
        <w:shd w:val="clear" w:color="auto" w:fill="FFFFFF"/>
        <w:spacing w:before="0" w:beforeAutospacing="0" w:after="0" w:afterAutospacing="0"/>
        <w:ind w:firstLine="288"/>
        <w:rPr>
          <w:rStyle w:val="woj"/>
          <w:color w:val="000000"/>
          <w:shd w:val="clear" w:color="auto" w:fill="FFFFFF"/>
        </w:rPr>
      </w:pPr>
      <w:r>
        <w:rPr>
          <w:rStyle w:val="woj"/>
          <w:color w:val="000000"/>
          <w:shd w:val="clear" w:color="auto" w:fill="FFFFFF"/>
        </w:rPr>
        <w:t>What is a rewar</w:t>
      </w:r>
      <w:r w:rsidR="00565466">
        <w:rPr>
          <w:rStyle w:val="woj"/>
          <w:color w:val="000000"/>
          <w:shd w:val="clear" w:color="auto" w:fill="FFFFFF"/>
        </w:rPr>
        <w:t xml:space="preserve">d? A reward is something received </w:t>
      </w:r>
      <w:proofErr w:type="gramStart"/>
      <w:r w:rsidR="00565466">
        <w:rPr>
          <w:rStyle w:val="woj"/>
          <w:color w:val="000000"/>
          <w:shd w:val="clear" w:color="auto" w:fill="FFFFFF"/>
        </w:rPr>
        <w:t>as a result of</w:t>
      </w:r>
      <w:proofErr w:type="gramEnd"/>
      <w:r>
        <w:rPr>
          <w:rStyle w:val="woj"/>
          <w:color w:val="000000"/>
          <w:shd w:val="clear" w:color="auto" w:fill="FFFFFF"/>
        </w:rPr>
        <w:t xml:space="preserve"> an accomplishment. For example, </w:t>
      </w:r>
      <w:r w:rsidR="00565466">
        <w:rPr>
          <w:rStyle w:val="woj"/>
          <w:color w:val="000000"/>
          <w:shd w:val="clear" w:color="auto" w:fill="FFFFFF"/>
        </w:rPr>
        <w:t>good grades in school</w:t>
      </w:r>
      <w:r w:rsidR="00276DE8">
        <w:rPr>
          <w:rStyle w:val="woj"/>
          <w:color w:val="000000"/>
          <w:shd w:val="clear" w:color="auto" w:fill="FFFFFF"/>
        </w:rPr>
        <w:t xml:space="preserve"> or </w:t>
      </w:r>
      <w:r w:rsidR="00565466">
        <w:rPr>
          <w:rStyle w:val="woj"/>
          <w:color w:val="000000"/>
          <w:shd w:val="clear" w:color="auto" w:fill="FFFFFF"/>
        </w:rPr>
        <w:t xml:space="preserve">sports </w:t>
      </w:r>
      <w:r w:rsidR="00276DE8">
        <w:rPr>
          <w:rStyle w:val="woj"/>
          <w:color w:val="000000"/>
          <w:shd w:val="clear" w:color="auto" w:fill="FFFFFF"/>
        </w:rPr>
        <w:t xml:space="preserve">medals </w:t>
      </w:r>
      <w:r w:rsidR="00565466">
        <w:rPr>
          <w:rStyle w:val="woj"/>
          <w:color w:val="000000"/>
          <w:shd w:val="clear" w:color="auto" w:fill="FFFFFF"/>
        </w:rPr>
        <w:t xml:space="preserve">are rewards. A reward is </w:t>
      </w:r>
      <w:r w:rsidR="00276DE8">
        <w:rPr>
          <w:rStyle w:val="woj"/>
          <w:color w:val="000000"/>
          <w:shd w:val="clear" w:color="auto" w:fill="FFFFFF"/>
        </w:rPr>
        <w:t>so</w:t>
      </w:r>
      <w:r w:rsidR="00565466">
        <w:rPr>
          <w:rStyle w:val="woj"/>
          <w:color w:val="000000"/>
          <w:shd w:val="clear" w:color="auto" w:fill="FFFFFF"/>
        </w:rPr>
        <w:t xml:space="preserve">mething you did not have before, something earned by </w:t>
      </w:r>
      <w:r w:rsidR="00276DE8">
        <w:rPr>
          <w:rStyle w:val="woj"/>
          <w:color w:val="000000"/>
          <w:shd w:val="clear" w:color="auto" w:fill="FFFFFF"/>
        </w:rPr>
        <w:t xml:space="preserve">extraordinary deeds. That’s normally how we understand rewards. </w:t>
      </w:r>
      <w:r w:rsidR="007C4067">
        <w:rPr>
          <w:rStyle w:val="woj"/>
          <w:color w:val="000000"/>
          <w:shd w:val="clear" w:color="auto" w:fill="FFFFFF"/>
        </w:rPr>
        <w:t xml:space="preserve">Praise </w:t>
      </w:r>
      <w:r w:rsidR="00565466">
        <w:rPr>
          <w:rStyle w:val="woj"/>
          <w:color w:val="000000"/>
          <w:shd w:val="clear" w:color="auto" w:fill="FFFFFF"/>
        </w:rPr>
        <w:t xml:space="preserve">can also </w:t>
      </w:r>
      <w:r w:rsidR="007C4067">
        <w:rPr>
          <w:rStyle w:val="woj"/>
          <w:color w:val="000000"/>
          <w:shd w:val="clear" w:color="auto" w:fill="FFFFFF"/>
        </w:rPr>
        <w:t>be a reward</w:t>
      </w:r>
      <w:r w:rsidR="00565466">
        <w:rPr>
          <w:rStyle w:val="woj"/>
          <w:color w:val="000000"/>
          <w:shd w:val="clear" w:color="auto" w:fill="FFFFFF"/>
        </w:rPr>
        <w:t xml:space="preserve">, </w:t>
      </w:r>
      <w:r w:rsidR="00EB3B7F">
        <w:rPr>
          <w:rStyle w:val="woj"/>
          <w:color w:val="000000"/>
          <w:shd w:val="clear" w:color="auto" w:fill="FFFFFF"/>
        </w:rPr>
        <w:t>although it is not a</w:t>
      </w:r>
      <w:r w:rsidR="00565466">
        <w:rPr>
          <w:rStyle w:val="woj"/>
          <w:color w:val="000000"/>
          <w:shd w:val="clear" w:color="auto" w:fill="FFFFFF"/>
        </w:rPr>
        <w:t xml:space="preserve"> material</w:t>
      </w:r>
      <w:r w:rsidR="00EB3B7F">
        <w:rPr>
          <w:rStyle w:val="woj"/>
          <w:color w:val="000000"/>
          <w:shd w:val="clear" w:color="auto" w:fill="FFFFFF"/>
        </w:rPr>
        <w:t xml:space="preserve"> one</w:t>
      </w:r>
      <w:r w:rsidR="00565466">
        <w:rPr>
          <w:rStyle w:val="woj"/>
          <w:color w:val="000000"/>
          <w:shd w:val="clear" w:color="auto" w:fill="FFFFFF"/>
        </w:rPr>
        <w:t>.</w:t>
      </w:r>
      <w:r w:rsidR="00A91C09">
        <w:rPr>
          <w:rStyle w:val="woj"/>
          <w:color w:val="000000"/>
          <w:shd w:val="clear" w:color="auto" w:fill="FFFFFF"/>
        </w:rPr>
        <w:t xml:space="preserve"> </w:t>
      </w:r>
    </w:p>
    <w:p w:rsidR="00824F46" w:rsidRDefault="00565466" w:rsidP="004443A6">
      <w:pPr>
        <w:pStyle w:val="chapter-1"/>
        <w:shd w:val="clear" w:color="auto" w:fill="FFFFFF"/>
        <w:spacing w:before="0" w:beforeAutospacing="0" w:after="0" w:afterAutospacing="0"/>
        <w:ind w:firstLine="288"/>
        <w:rPr>
          <w:rStyle w:val="woj"/>
          <w:color w:val="000000"/>
          <w:shd w:val="clear" w:color="auto" w:fill="FFFFFF"/>
        </w:rPr>
      </w:pPr>
      <w:r>
        <w:rPr>
          <w:rStyle w:val="woj"/>
          <w:color w:val="000000"/>
          <w:shd w:val="clear" w:color="auto" w:fill="FFFFFF"/>
        </w:rPr>
        <w:t>It needs to be clear that the</w:t>
      </w:r>
      <w:r w:rsidR="00596444">
        <w:rPr>
          <w:rStyle w:val="woj"/>
          <w:color w:val="000000"/>
          <w:shd w:val="clear" w:color="auto" w:fill="FFFFFF"/>
        </w:rPr>
        <w:t xml:space="preserve"> re</w:t>
      </w:r>
      <w:r w:rsidR="00686D30">
        <w:rPr>
          <w:rStyle w:val="woj"/>
          <w:color w:val="000000"/>
          <w:shd w:val="clear" w:color="auto" w:fill="FFFFFF"/>
        </w:rPr>
        <w:t>lationship between a parent and</w:t>
      </w:r>
      <w:r>
        <w:rPr>
          <w:rStyle w:val="woj"/>
          <w:color w:val="000000"/>
          <w:shd w:val="clear" w:color="auto" w:fill="FFFFFF"/>
        </w:rPr>
        <w:t xml:space="preserve"> </w:t>
      </w:r>
      <w:r w:rsidR="00596444">
        <w:rPr>
          <w:rStyle w:val="woj"/>
          <w:color w:val="000000"/>
          <w:shd w:val="clear" w:color="auto" w:fill="FFFFFF"/>
        </w:rPr>
        <w:t>child</w:t>
      </w:r>
      <w:r>
        <w:rPr>
          <w:rStyle w:val="woj"/>
          <w:color w:val="000000"/>
          <w:shd w:val="clear" w:color="auto" w:fill="FFFFFF"/>
        </w:rPr>
        <w:t xml:space="preserve"> excludes reward giving, which is not the case with masters and servants.</w:t>
      </w:r>
      <w:r w:rsidR="00596444">
        <w:rPr>
          <w:rStyle w:val="woj"/>
          <w:color w:val="000000"/>
          <w:shd w:val="clear" w:color="auto" w:fill="FFFFFF"/>
        </w:rPr>
        <w:t xml:space="preserve"> </w:t>
      </w:r>
      <w:r>
        <w:rPr>
          <w:rStyle w:val="woj"/>
          <w:color w:val="000000"/>
          <w:shd w:val="clear" w:color="auto" w:fill="FFFFFF"/>
        </w:rPr>
        <w:t xml:space="preserve">Otherwise, it would be like giving the angels a reward for their obedience. </w:t>
      </w:r>
      <w:r w:rsidR="004443A6">
        <w:rPr>
          <w:rStyle w:val="woj"/>
          <w:color w:val="000000"/>
          <w:shd w:val="clear" w:color="auto" w:fill="FFFFFF"/>
        </w:rPr>
        <w:t xml:space="preserve">That was </w:t>
      </w:r>
      <w:r>
        <w:rPr>
          <w:rStyle w:val="woj"/>
          <w:color w:val="000000"/>
          <w:shd w:val="clear" w:color="auto" w:fill="FFFFFF"/>
        </w:rPr>
        <w:t xml:space="preserve">absolutely </w:t>
      </w:r>
      <w:r w:rsidR="00686D30">
        <w:rPr>
          <w:rStyle w:val="woj"/>
          <w:color w:val="000000"/>
          <w:shd w:val="clear" w:color="auto" w:fill="FFFFFF"/>
        </w:rPr>
        <w:t>un</w:t>
      </w:r>
      <w:r w:rsidR="004443A6">
        <w:rPr>
          <w:rStyle w:val="woj"/>
          <w:color w:val="000000"/>
          <w:shd w:val="clear" w:color="auto" w:fill="FFFFFF"/>
        </w:rPr>
        <w:t>thought of</w:t>
      </w:r>
      <w:r>
        <w:rPr>
          <w:rStyle w:val="woj"/>
          <w:color w:val="000000"/>
          <w:shd w:val="clear" w:color="auto" w:fill="FFFFFF"/>
        </w:rPr>
        <w:t xml:space="preserve">. </w:t>
      </w:r>
      <w:r w:rsidR="004443A6">
        <w:rPr>
          <w:rStyle w:val="woj"/>
          <w:color w:val="000000"/>
          <w:shd w:val="clear" w:color="auto" w:fill="FFFFFF"/>
        </w:rPr>
        <w:t>Why</w:t>
      </w:r>
      <w:r w:rsidR="00686D30">
        <w:rPr>
          <w:rStyle w:val="woj"/>
          <w:color w:val="000000"/>
          <w:shd w:val="clear" w:color="auto" w:fill="FFFFFF"/>
        </w:rPr>
        <w:t xml:space="preserve"> is that</w:t>
      </w:r>
      <w:r w:rsidR="004443A6">
        <w:rPr>
          <w:rStyle w:val="woj"/>
          <w:color w:val="000000"/>
          <w:shd w:val="clear" w:color="auto" w:fill="FFFFFF"/>
        </w:rPr>
        <w:t xml:space="preserve">? </w:t>
      </w:r>
      <w:r>
        <w:rPr>
          <w:rStyle w:val="woj"/>
          <w:color w:val="000000"/>
          <w:shd w:val="clear" w:color="auto" w:fill="FFFFFF"/>
        </w:rPr>
        <w:t>It is b</w:t>
      </w:r>
      <w:r w:rsidR="004443A6">
        <w:rPr>
          <w:rStyle w:val="woj"/>
          <w:color w:val="000000"/>
          <w:shd w:val="clear" w:color="auto" w:fill="FFFFFF"/>
        </w:rPr>
        <w:t>ecause everything be</w:t>
      </w:r>
      <w:r>
        <w:rPr>
          <w:rStyle w:val="woj"/>
          <w:color w:val="000000"/>
          <w:shd w:val="clear" w:color="auto" w:fill="FFFFFF"/>
        </w:rPr>
        <w:t>longs to the child</w:t>
      </w:r>
      <w:r w:rsidR="00686D30">
        <w:rPr>
          <w:rStyle w:val="woj"/>
          <w:color w:val="000000"/>
          <w:shd w:val="clear" w:color="auto" w:fill="FFFFFF"/>
        </w:rPr>
        <w:t>ren</w:t>
      </w:r>
      <w:r>
        <w:rPr>
          <w:rStyle w:val="woj"/>
          <w:color w:val="000000"/>
          <w:shd w:val="clear" w:color="auto" w:fill="FFFFFF"/>
        </w:rPr>
        <w:t xml:space="preserve"> already. They are</w:t>
      </w:r>
      <w:r w:rsidR="004443A6">
        <w:rPr>
          <w:rStyle w:val="woj"/>
          <w:color w:val="000000"/>
          <w:shd w:val="clear" w:color="auto" w:fill="FFFFFF"/>
        </w:rPr>
        <w:t xml:space="preserve"> </w:t>
      </w:r>
      <w:r>
        <w:rPr>
          <w:rStyle w:val="woj"/>
          <w:color w:val="000000"/>
          <w:shd w:val="clear" w:color="auto" w:fill="FFFFFF"/>
        </w:rPr>
        <w:t>heir</w:t>
      </w:r>
      <w:r w:rsidR="00686D30">
        <w:rPr>
          <w:rStyle w:val="woj"/>
          <w:color w:val="000000"/>
          <w:shd w:val="clear" w:color="auto" w:fill="FFFFFF"/>
        </w:rPr>
        <w:t>s</w:t>
      </w:r>
      <w:r>
        <w:rPr>
          <w:rStyle w:val="woj"/>
          <w:color w:val="000000"/>
          <w:shd w:val="clear" w:color="auto" w:fill="FFFFFF"/>
        </w:rPr>
        <w:t>. To give</w:t>
      </w:r>
      <w:r w:rsidR="001D3C57">
        <w:rPr>
          <w:rStyle w:val="woj"/>
          <w:color w:val="000000"/>
          <w:shd w:val="clear" w:color="auto" w:fill="FFFFFF"/>
        </w:rPr>
        <w:t xml:space="preserve"> them a reward would be to make</w:t>
      </w:r>
      <w:r>
        <w:rPr>
          <w:rStyle w:val="woj"/>
          <w:color w:val="000000"/>
          <w:shd w:val="clear" w:color="auto" w:fill="FFFFFF"/>
        </w:rPr>
        <w:t xml:space="preserve"> the</w:t>
      </w:r>
      <w:r w:rsidR="004443A6">
        <w:rPr>
          <w:rStyle w:val="woj"/>
          <w:color w:val="000000"/>
          <w:shd w:val="clear" w:color="auto" w:fill="FFFFFF"/>
        </w:rPr>
        <w:t xml:space="preserve">m </w:t>
      </w:r>
      <w:r w:rsidR="00686D30">
        <w:rPr>
          <w:rStyle w:val="woj"/>
          <w:color w:val="000000"/>
          <w:shd w:val="clear" w:color="auto" w:fill="FFFFFF"/>
        </w:rPr>
        <w:t xml:space="preserve">into </w:t>
      </w:r>
      <w:r w:rsidR="004443A6">
        <w:rPr>
          <w:rStyle w:val="woj"/>
          <w:color w:val="000000"/>
          <w:shd w:val="clear" w:color="auto" w:fill="FFFFFF"/>
        </w:rPr>
        <w:t xml:space="preserve">a servant. </w:t>
      </w:r>
      <w:r w:rsidR="00686D30">
        <w:rPr>
          <w:rStyle w:val="woj"/>
          <w:color w:val="000000"/>
          <w:shd w:val="clear" w:color="auto" w:fill="FFFFFF"/>
        </w:rPr>
        <w:t>Also</w:t>
      </w:r>
      <w:r>
        <w:rPr>
          <w:rStyle w:val="woj"/>
          <w:color w:val="000000"/>
          <w:shd w:val="clear" w:color="auto" w:fill="FFFFFF"/>
        </w:rPr>
        <w:t xml:space="preserve">, </w:t>
      </w:r>
      <w:r w:rsidR="00824F46">
        <w:rPr>
          <w:rStyle w:val="woj"/>
          <w:color w:val="000000"/>
          <w:shd w:val="clear" w:color="auto" w:fill="FFFFFF"/>
        </w:rPr>
        <w:t xml:space="preserve">every good </w:t>
      </w:r>
      <w:r>
        <w:rPr>
          <w:rStyle w:val="woj"/>
          <w:color w:val="000000"/>
          <w:shd w:val="clear" w:color="auto" w:fill="FFFFFF"/>
        </w:rPr>
        <w:t xml:space="preserve">deed </w:t>
      </w:r>
      <w:r w:rsidR="00824F46">
        <w:rPr>
          <w:rStyle w:val="woj"/>
          <w:color w:val="000000"/>
          <w:shd w:val="clear" w:color="auto" w:fill="FFFFFF"/>
        </w:rPr>
        <w:t xml:space="preserve">we </w:t>
      </w:r>
      <w:r w:rsidR="00686D30">
        <w:rPr>
          <w:rStyle w:val="woj"/>
          <w:color w:val="000000"/>
          <w:shd w:val="clear" w:color="auto" w:fill="FFFFFF"/>
        </w:rPr>
        <w:t>do</w:t>
      </w:r>
      <w:r>
        <w:rPr>
          <w:rStyle w:val="woj"/>
          <w:color w:val="000000"/>
          <w:shd w:val="clear" w:color="auto" w:fill="FFFFFF"/>
        </w:rPr>
        <w:t xml:space="preserve"> and eve</w:t>
      </w:r>
      <w:r w:rsidR="00824F46">
        <w:rPr>
          <w:rStyle w:val="woj"/>
          <w:color w:val="000000"/>
          <w:shd w:val="clear" w:color="auto" w:fill="FFFFFF"/>
        </w:rPr>
        <w:t>ry obedien</w:t>
      </w:r>
      <w:r>
        <w:rPr>
          <w:rStyle w:val="woj"/>
          <w:color w:val="000000"/>
          <w:shd w:val="clear" w:color="auto" w:fill="FFFFFF"/>
        </w:rPr>
        <w:t>t act we p</w:t>
      </w:r>
      <w:r w:rsidR="00824F46">
        <w:rPr>
          <w:rStyle w:val="woj"/>
          <w:color w:val="000000"/>
          <w:shd w:val="clear" w:color="auto" w:fill="FFFFFF"/>
        </w:rPr>
        <w:t>erfor</w:t>
      </w:r>
      <w:r w:rsidR="001C7DAD">
        <w:rPr>
          <w:rStyle w:val="woj"/>
          <w:color w:val="000000"/>
          <w:shd w:val="clear" w:color="auto" w:fill="FFFFFF"/>
        </w:rPr>
        <w:t>m</w:t>
      </w:r>
      <w:r>
        <w:rPr>
          <w:rStyle w:val="woj"/>
          <w:color w:val="000000"/>
          <w:shd w:val="clear" w:color="auto" w:fill="FFFFFF"/>
        </w:rPr>
        <w:t xml:space="preserve"> </w:t>
      </w:r>
      <w:r w:rsidR="00824F46">
        <w:rPr>
          <w:rStyle w:val="woj"/>
          <w:color w:val="000000"/>
          <w:shd w:val="clear" w:color="auto" w:fill="FFFFFF"/>
        </w:rPr>
        <w:t xml:space="preserve">is </w:t>
      </w:r>
      <w:r>
        <w:rPr>
          <w:rStyle w:val="woj"/>
          <w:color w:val="000000"/>
          <w:shd w:val="clear" w:color="auto" w:fill="FFFFFF"/>
        </w:rPr>
        <w:t xml:space="preserve">done </w:t>
      </w:r>
      <w:r w:rsidR="00824F46">
        <w:rPr>
          <w:rStyle w:val="woj"/>
          <w:color w:val="000000"/>
          <w:shd w:val="clear" w:color="auto" w:fill="FFFFFF"/>
        </w:rPr>
        <w:t>by the grace of Christ</w:t>
      </w:r>
      <w:r>
        <w:rPr>
          <w:rStyle w:val="woj"/>
          <w:color w:val="000000"/>
          <w:shd w:val="clear" w:color="auto" w:fill="FFFFFF"/>
        </w:rPr>
        <w:t>, not our own strength. We really need to understand</w:t>
      </w:r>
      <w:r w:rsidR="00686D30">
        <w:rPr>
          <w:rStyle w:val="woj"/>
          <w:color w:val="000000"/>
          <w:shd w:val="clear" w:color="auto" w:fill="FFFFFF"/>
        </w:rPr>
        <w:t xml:space="preserve"> that rewarding </w:t>
      </w:r>
      <w:r w:rsidR="00824F46">
        <w:rPr>
          <w:rStyle w:val="woj"/>
          <w:color w:val="000000"/>
          <w:shd w:val="clear" w:color="auto" w:fill="FFFFFF"/>
        </w:rPr>
        <w:t>child</w:t>
      </w:r>
      <w:r w:rsidR="00686D30">
        <w:rPr>
          <w:rStyle w:val="woj"/>
          <w:color w:val="000000"/>
          <w:shd w:val="clear" w:color="auto" w:fill="FFFFFF"/>
        </w:rPr>
        <w:t>ren</w:t>
      </w:r>
      <w:r w:rsidR="00824F46">
        <w:rPr>
          <w:rStyle w:val="woj"/>
          <w:color w:val="000000"/>
          <w:shd w:val="clear" w:color="auto" w:fill="FFFFFF"/>
        </w:rPr>
        <w:t xml:space="preserve"> changes the relationship between </w:t>
      </w:r>
      <w:r w:rsidR="001D3C57">
        <w:rPr>
          <w:rStyle w:val="woj"/>
          <w:color w:val="000000"/>
          <w:shd w:val="clear" w:color="auto" w:fill="FFFFFF"/>
        </w:rPr>
        <w:t>them and the</w:t>
      </w:r>
      <w:r w:rsidR="00686D30">
        <w:rPr>
          <w:rStyle w:val="woj"/>
          <w:color w:val="000000"/>
          <w:shd w:val="clear" w:color="auto" w:fill="FFFFFF"/>
        </w:rPr>
        <w:t>ir</w:t>
      </w:r>
      <w:r w:rsidR="001D3C57">
        <w:rPr>
          <w:rStyle w:val="woj"/>
          <w:color w:val="000000"/>
          <w:shd w:val="clear" w:color="auto" w:fill="FFFFFF"/>
        </w:rPr>
        <w:t xml:space="preserve"> </w:t>
      </w:r>
      <w:r w:rsidR="00824F46">
        <w:rPr>
          <w:rStyle w:val="woj"/>
          <w:color w:val="000000"/>
          <w:shd w:val="clear" w:color="auto" w:fill="FFFFFF"/>
        </w:rPr>
        <w:t>parent</w:t>
      </w:r>
      <w:r w:rsidR="001D3C57">
        <w:rPr>
          <w:rStyle w:val="woj"/>
          <w:color w:val="000000"/>
          <w:shd w:val="clear" w:color="auto" w:fill="FFFFFF"/>
        </w:rPr>
        <w:t>s. It changes the relationship</w:t>
      </w:r>
      <w:r w:rsidR="00824F46">
        <w:rPr>
          <w:rStyle w:val="woj"/>
          <w:color w:val="000000"/>
          <w:shd w:val="clear" w:color="auto" w:fill="FFFFFF"/>
        </w:rPr>
        <w:t xml:space="preserve"> </w:t>
      </w:r>
      <w:r w:rsidR="00686D30">
        <w:rPr>
          <w:rStyle w:val="woj"/>
          <w:color w:val="000000"/>
          <w:shd w:val="clear" w:color="auto" w:fill="FFFFFF"/>
        </w:rPr>
        <w:t>in</w:t>
      </w:r>
      <w:r w:rsidR="00824F46">
        <w:rPr>
          <w:rStyle w:val="woj"/>
          <w:color w:val="000000"/>
          <w:shd w:val="clear" w:color="auto" w:fill="FFFFFF"/>
        </w:rPr>
        <w:t xml:space="preserve">to master and servant. </w:t>
      </w:r>
      <w:r w:rsidR="00686D30">
        <w:rPr>
          <w:rStyle w:val="woj"/>
          <w:color w:val="000000"/>
          <w:shd w:val="clear" w:color="auto" w:fill="FFFFFF"/>
        </w:rPr>
        <w:t>And when</w:t>
      </w:r>
      <w:r w:rsidR="001D3C57">
        <w:rPr>
          <w:rStyle w:val="woj"/>
          <w:color w:val="000000"/>
          <w:shd w:val="clear" w:color="auto" w:fill="FFFFFF"/>
        </w:rPr>
        <w:t xml:space="preserve"> the r</w:t>
      </w:r>
      <w:r w:rsidR="00686D30">
        <w:rPr>
          <w:rStyle w:val="woj"/>
          <w:color w:val="000000"/>
          <w:shd w:val="clear" w:color="auto" w:fill="FFFFFF"/>
        </w:rPr>
        <w:t>elationship changes from parent-and-child to master-and-</w:t>
      </w:r>
      <w:r w:rsidR="001D3C57">
        <w:rPr>
          <w:rStyle w:val="woj"/>
          <w:color w:val="000000"/>
          <w:shd w:val="clear" w:color="auto" w:fill="FFFFFF"/>
        </w:rPr>
        <w:t>servant, then giving a reward essentially declares, “</w:t>
      </w:r>
      <w:r w:rsidR="004E728A">
        <w:rPr>
          <w:rStyle w:val="woj"/>
          <w:color w:val="000000"/>
          <w:shd w:val="clear" w:color="auto" w:fill="FFFFFF"/>
        </w:rPr>
        <w:t xml:space="preserve">I </w:t>
      </w:r>
      <w:r w:rsidR="00686D30">
        <w:rPr>
          <w:rStyle w:val="woj"/>
          <w:color w:val="000000"/>
          <w:shd w:val="clear" w:color="auto" w:fill="FFFFFF"/>
        </w:rPr>
        <w:t>am giving</w:t>
      </w:r>
      <w:r w:rsidR="004E728A">
        <w:rPr>
          <w:rStyle w:val="woj"/>
          <w:color w:val="000000"/>
          <w:shd w:val="clear" w:color="auto" w:fill="FFFFFF"/>
        </w:rPr>
        <w:t xml:space="preserve"> you a reward for being a good servant.” </w:t>
      </w:r>
    </w:p>
    <w:p w:rsidR="00CC6B92" w:rsidRDefault="00CC6B92" w:rsidP="004443A6">
      <w:pPr>
        <w:pStyle w:val="chapter-1"/>
        <w:shd w:val="clear" w:color="auto" w:fill="FFFFFF"/>
        <w:spacing w:before="0" w:beforeAutospacing="0" w:after="0" w:afterAutospacing="0"/>
        <w:ind w:firstLine="288"/>
        <w:rPr>
          <w:rStyle w:val="woj"/>
          <w:color w:val="000000"/>
          <w:shd w:val="clear" w:color="auto" w:fill="FFFFFF"/>
        </w:rPr>
      </w:pPr>
      <w:r>
        <w:rPr>
          <w:rStyle w:val="woj"/>
          <w:color w:val="000000"/>
          <w:shd w:val="clear" w:color="auto" w:fill="FFFFFF"/>
        </w:rPr>
        <w:t xml:space="preserve">We need to understand that giving a </w:t>
      </w:r>
      <w:r w:rsidR="00934740">
        <w:rPr>
          <w:rStyle w:val="woj"/>
          <w:color w:val="000000"/>
          <w:shd w:val="clear" w:color="auto" w:fill="FFFFFF"/>
        </w:rPr>
        <w:t>r</w:t>
      </w:r>
      <w:r w:rsidR="001D3C57">
        <w:rPr>
          <w:rStyle w:val="woj"/>
          <w:color w:val="000000"/>
          <w:shd w:val="clear" w:color="auto" w:fill="FFFFFF"/>
        </w:rPr>
        <w:t>eward changes the relationship—</w:t>
      </w:r>
      <w:r w:rsidR="00934740">
        <w:rPr>
          <w:rStyle w:val="woj"/>
          <w:color w:val="000000"/>
          <w:shd w:val="clear" w:color="auto" w:fill="FFFFFF"/>
        </w:rPr>
        <w:t>whether we intend it</w:t>
      </w:r>
      <w:r w:rsidR="001D3C57">
        <w:rPr>
          <w:rStyle w:val="woj"/>
          <w:color w:val="000000"/>
          <w:shd w:val="clear" w:color="auto" w:fill="FFFFFF"/>
        </w:rPr>
        <w:t xml:space="preserve"> to or not. It is implied. W</w:t>
      </w:r>
      <w:r w:rsidR="00934740">
        <w:rPr>
          <w:rStyle w:val="woj"/>
          <w:color w:val="000000"/>
          <w:shd w:val="clear" w:color="auto" w:fill="FFFFFF"/>
        </w:rPr>
        <w:t>e ma</w:t>
      </w:r>
      <w:r w:rsidR="001D3C57">
        <w:rPr>
          <w:rStyle w:val="woj"/>
          <w:color w:val="000000"/>
          <w:shd w:val="clear" w:color="auto" w:fill="FFFFFF"/>
        </w:rPr>
        <w:t>y have good intentions of encouraging</w:t>
      </w:r>
      <w:r w:rsidR="00934740">
        <w:rPr>
          <w:rStyle w:val="woj"/>
          <w:color w:val="000000"/>
          <w:shd w:val="clear" w:color="auto" w:fill="FFFFFF"/>
        </w:rPr>
        <w:t xml:space="preserve"> the child</w:t>
      </w:r>
      <w:r w:rsidR="001D3C57">
        <w:rPr>
          <w:rStyle w:val="woj"/>
          <w:color w:val="000000"/>
          <w:shd w:val="clear" w:color="auto" w:fill="FFFFFF"/>
        </w:rPr>
        <w:t>, bu</w:t>
      </w:r>
      <w:r w:rsidR="00934740">
        <w:rPr>
          <w:rStyle w:val="woj"/>
          <w:color w:val="000000"/>
          <w:shd w:val="clear" w:color="auto" w:fill="FFFFFF"/>
        </w:rPr>
        <w:t xml:space="preserve">t we </w:t>
      </w:r>
      <w:r w:rsidR="00686D30">
        <w:rPr>
          <w:rStyle w:val="woj"/>
          <w:color w:val="000000"/>
          <w:shd w:val="clear" w:color="auto" w:fill="FFFFFF"/>
        </w:rPr>
        <w:t xml:space="preserve">are </w:t>
      </w:r>
      <w:proofErr w:type="gramStart"/>
      <w:r w:rsidR="00934740">
        <w:rPr>
          <w:rStyle w:val="woj"/>
          <w:color w:val="000000"/>
          <w:shd w:val="clear" w:color="auto" w:fill="FFFFFF"/>
        </w:rPr>
        <w:t>actually</w:t>
      </w:r>
      <w:r w:rsidR="00686D30">
        <w:rPr>
          <w:rStyle w:val="woj"/>
          <w:color w:val="000000"/>
          <w:shd w:val="clear" w:color="auto" w:fill="FFFFFF"/>
        </w:rPr>
        <w:t xml:space="preserve"> changing</w:t>
      </w:r>
      <w:proofErr w:type="gramEnd"/>
      <w:r w:rsidR="001D3C57">
        <w:rPr>
          <w:rStyle w:val="woj"/>
          <w:color w:val="000000"/>
          <w:shd w:val="clear" w:color="auto" w:fill="FFFFFF"/>
        </w:rPr>
        <w:t xml:space="preserve"> </w:t>
      </w:r>
      <w:r w:rsidR="00686D30">
        <w:rPr>
          <w:rStyle w:val="woj"/>
          <w:color w:val="000000"/>
          <w:shd w:val="clear" w:color="auto" w:fill="FFFFFF"/>
        </w:rPr>
        <w:t>our</w:t>
      </w:r>
      <w:r w:rsidR="001D3C57">
        <w:rPr>
          <w:rStyle w:val="woj"/>
          <w:color w:val="000000"/>
          <w:shd w:val="clear" w:color="auto" w:fill="FFFFFF"/>
        </w:rPr>
        <w:t xml:space="preserve"> relationship with them</w:t>
      </w:r>
      <w:r w:rsidR="00934740">
        <w:rPr>
          <w:rStyle w:val="woj"/>
          <w:color w:val="000000"/>
          <w:shd w:val="clear" w:color="auto" w:fill="FFFFFF"/>
        </w:rPr>
        <w:t>.</w:t>
      </w:r>
    </w:p>
    <w:p w:rsidR="001D3C57" w:rsidRDefault="001D3C57" w:rsidP="004443A6">
      <w:pPr>
        <w:pStyle w:val="chapter-1"/>
        <w:shd w:val="clear" w:color="auto" w:fill="FFFFFF"/>
        <w:spacing w:before="0" w:beforeAutospacing="0" w:after="0" w:afterAutospacing="0"/>
        <w:ind w:firstLine="288"/>
        <w:rPr>
          <w:rStyle w:val="woj"/>
          <w:color w:val="000000"/>
          <w:shd w:val="clear" w:color="auto" w:fill="FFFFFF"/>
        </w:rPr>
      </w:pPr>
      <w:r>
        <w:rPr>
          <w:rStyle w:val="woj"/>
          <w:color w:val="000000"/>
          <w:shd w:val="clear" w:color="auto" w:fill="FFFFFF"/>
        </w:rPr>
        <w:t xml:space="preserve">However, it </w:t>
      </w:r>
      <w:r w:rsidR="00686D30">
        <w:rPr>
          <w:rStyle w:val="woj"/>
          <w:color w:val="000000"/>
          <w:shd w:val="clear" w:color="auto" w:fill="FFFFFF"/>
        </w:rPr>
        <w:t>is true</w:t>
      </w:r>
      <w:r>
        <w:rPr>
          <w:rStyle w:val="woj"/>
          <w:color w:val="000000"/>
          <w:shd w:val="clear" w:color="auto" w:fill="FFFFFF"/>
        </w:rPr>
        <w:t xml:space="preserve"> that </w:t>
      </w:r>
      <w:r w:rsidR="00880C4F">
        <w:rPr>
          <w:rStyle w:val="woj"/>
          <w:color w:val="000000"/>
          <w:shd w:val="clear" w:color="auto" w:fill="FFFFFF"/>
        </w:rPr>
        <w:t xml:space="preserve">the Bible </w:t>
      </w:r>
      <w:r w:rsidR="00686D30">
        <w:rPr>
          <w:rStyle w:val="woj"/>
          <w:color w:val="000000"/>
          <w:shd w:val="clear" w:color="auto" w:fill="FFFFFF"/>
        </w:rPr>
        <w:t>does speak</w:t>
      </w:r>
      <w:r w:rsidR="00880C4F">
        <w:rPr>
          <w:rStyle w:val="woj"/>
          <w:color w:val="000000"/>
          <w:shd w:val="clear" w:color="auto" w:fill="FFFFFF"/>
        </w:rPr>
        <w:t xml:space="preserve"> of reward</w:t>
      </w:r>
      <w:r w:rsidR="00686D30">
        <w:rPr>
          <w:rStyle w:val="woj"/>
          <w:color w:val="000000"/>
          <w:shd w:val="clear" w:color="auto" w:fill="FFFFFF"/>
        </w:rPr>
        <w:t>s</w:t>
      </w:r>
      <w:r w:rsidR="00880C4F">
        <w:rPr>
          <w:rStyle w:val="woj"/>
          <w:color w:val="000000"/>
          <w:shd w:val="clear" w:color="auto" w:fill="FFFFFF"/>
        </w:rPr>
        <w:t xml:space="preserve">. </w:t>
      </w:r>
      <w:r w:rsidR="00686D30">
        <w:rPr>
          <w:rStyle w:val="woj"/>
          <w:color w:val="000000"/>
          <w:shd w:val="clear" w:color="auto" w:fill="FFFFFF"/>
        </w:rPr>
        <w:t xml:space="preserve">We’ll </w:t>
      </w:r>
      <w:r>
        <w:rPr>
          <w:rStyle w:val="woj"/>
          <w:color w:val="000000"/>
          <w:shd w:val="clear" w:color="auto" w:fill="FFFFFF"/>
        </w:rPr>
        <w:t xml:space="preserve">read a </w:t>
      </w:r>
      <w:r w:rsidR="00686D30">
        <w:rPr>
          <w:rStyle w:val="woj"/>
          <w:color w:val="000000"/>
          <w:shd w:val="clear" w:color="auto" w:fill="FFFFFF"/>
        </w:rPr>
        <w:t>couple of</w:t>
      </w:r>
      <w:r>
        <w:rPr>
          <w:rStyle w:val="woj"/>
          <w:color w:val="000000"/>
          <w:shd w:val="clear" w:color="auto" w:fill="FFFFFF"/>
        </w:rPr>
        <w:t xml:space="preserve"> examples of this.</w:t>
      </w:r>
      <w:r w:rsidR="00880C4F">
        <w:rPr>
          <w:rStyle w:val="woj"/>
          <w:color w:val="000000"/>
          <w:shd w:val="clear" w:color="auto" w:fill="FFFFFF"/>
        </w:rPr>
        <w:t xml:space="preserve"> </w:t>
      </w:r>
    </w:p>
    <w:p w:rsidR="00D84D6C" w:rsidRDefault="006067C1" w:rsidP="001D3C57">
      <w:pPr>
        <w:pStyle w:val="chapter-1"/>
        <w:shd w:val="clear" w:color="auto" w:fill="FFFFFF"/>
        <w:spacing w:before="0" w:beforeAutospacing="0" w:after="0" w:afterAutospacing="0"/>
        <w:ind w:firstLine="288"/>
        <w:rPr>
          <w:color w:val="000000"/>
          <w:shd w:val="clear" w:color="auto" w:fill="FFFFFF"/>
        </w:rPr>
      </w:pPr>
      <w:r w:rsidRPr="006067C1">
        <w:rPr>
          <w:color w:val="000000"/>
          <w:shd w:val="clear" w:color="auto" w:fill="FFFFFF"/>
        </w:rPr>
        <w:t>“Take heed that you do not do your charitable deeds before men, to be seen by them. Otherwise you have no reward from your Father in heaven.”</w:t>
      </w:r>
      <w:r>
        <w:rPr>
          <w:rFonts w:ascii="Verdana" w:hAnsi="Verdana"/>
          <w:color w:val="000000"/>
          <w:shd w:val="clear" w:color="auto" w:fill="FFFFFF"/>
        </w:rPr>
        <w:t xml:space="preserve"> </w:t>
      </w:r>
      <w:r w:rsidRPr="006067C1">
        <w:rPr>
          <w:i/>
          <w:color w:val="000000"/>
          <w:shd w:val="clear" w:color="auto" w:fill="FFFFFF"/>
        </w:rPr>
        <w:t>Matthew</w:t>
      </w:r>
      <w:r w:rsidRPr="006067C1">
        <w:rPr>
          <w:color w:val="000000"/>
          <w:shd w:val="clear" w:color="auto" w:fill="FFFFFF"/>
        </w:rPr>
        <w:t xml:space="preserve"> 6:1.</w:t>
      </w:r>
      <w:r w:rsidR="001D3C57">
        <w:rPr>
          <w:color w:val="000000"/>
          <w:shd w:val="clear" w:color="auto" w:fill="FFFFFF"/>
        </w:rPr>
        <w:t xml:space="preserve"> This speaks of</w:t>
      </w:r>
      <w:r w:rsidR="00511723">
        <w:rPr>
          <w:color w:val="000000"/>
          <w:shd w:val="clear" w:color="auto" w:fill="FFFFFF"/>
        </w:rPr>
        <w:t xml:space="preserve"> a reward that our Father gives</w:t>
      </w:r>
      <w:r w:rsidR="00686D30">
        <w:rPr>
          <w:color w:val="000000"/>
          <w:shd w:val="clear" w:color="auto" w:fill="FFFFFF"/>
        </w:rPr>
        <w:t xml:space="preserve"> us</w:t>
      </w:r>
      <w:r w:rsidR="00511723">
        <w:rPr>
          <w:color w:val="000000"/>
          <w:shd w:val="clear" w:color="auto" w:fill="FFFFFF"/>
        </w:rPr>
        <w:t xml:space="preserve">. </w:t>
      </w:r>
      <w:r w:rsidR="001D3C57">
        <w:rPr>
          <w:color w:val="000000"/>
          <w:shd w:val="clear" w:color="auto" w:fill="FFFFFF"/>
        </w:rPr>
        <w:t xml:space="preserve">You can also look up other texts about rewards. </w:t>
      </w:r>
      <w:r w:rsidR="00511723">
        <w:rPr>
          <w:color w:val="000000"/>
          <w:shd w:val="clear" w:color="auto" w:fill="FFFFFF"/>
        </w:rPr>
        <w:t xml:space="preserve">We will </w:t>
      </w:r>
      <w:r w:rsidR="001D3C57">
        <w:rPr>
          <w:color w:val="000000"/>
          <w:shd w:val="clear" w:color="auto" w:fill="FFFFFF"/>
        </w:rPr>
        <w:t xml:space="preserve">read </w:t>
      </w:r>
      <w:r w:rsidR="00511723">
        <w:rPr>
          <w:color w:val="000000"/>
          <w:shd w:val="clear" w:color="auto" w:fill="FFFFFF"/>
        </w:rPr>
        <w:t xml:space="preserve">just </w:t>
      </w:r>
      <w:r w:rsidR="001D3C57">
        <w:rPr>
          <w:color w:val="000000"/>
          <w:shd w:val="clear" w:color="auto" w:fill="FFFFFF"/>
        </w:rPr>
        <w:t>one more together. “</w:t>
      </w:r>
      <w:r w:rsidR="00D84D6C">
        <w:rPr>
          <w:color w:val="000000"/>
          <w:shd w:val="clear" w:color="auto" w:fill="FFFFFF"/>
        </w:rPr>
        <w:t>E</w:t>
      </w:r>
      <w:r w:rsidR="006A6BAA" w:rsidRPr="006A6BAA">
        <w:rPr>
          <w:color w:val="000000"/>
          <w:shd w:val="clear" w:color="auto" w:fill="FFFFFF"/>
        </w:rPr>
        <w:t>steeming the reproach of Christ greater riches than the treasures in</w:t>
      </w:r>
      <w:r w:rsidR="00C70507">
        <w:rPr>
          <w:color w:val="000000"/>
          <w:sz w:val="15"/>
          <w:szCs w:val="15"/>
          <w:shd w:val="clear" w:color="auto" w:fill="FFFFFF"/>
          <w:vertAlign w:val="superscript"/>
        </w:rPr>
        <w:t xml:space="preserve"> </w:t>
      </w:r>
      <w:r w:rsidR="006A6BAA" w:rsidRPr="006A6BAA">
        <w:rPr>
          <w:color w:val="000000"/>
          <w:shd w:val="clear" w:color="auto" w:fill="FFFFFF"/>
        </w:rPr>
        <w:t xml:space="preserve">Egypt; for he looked to the reward.” </w:t>
      </w:r>
      <w:r w:rsidR="006A6BAA" w:rsidRPr="006A6BAA">
        <w:rPr>
          <w:i/>
          <w:color w:val="000000"/>
          <w:shd w:val="clear" w:color="auto" w:fill="FFFFFF"/>
        </w:rPr>
        <w:t>Hebrews</w:t>
      </w:r>
      <w:r w:rsidR="006A6BAA" w:rsidRPr="006A6BAA">
        <w:rPr>
          <w:color w:val="000000"/>
          <w:shd w:val="clear" w:color="auto" w:fill="FFFFFF"/>
        </w:rPr>
        <w:t xml:space="preserve"> 11:26.</w:t>
      </w:r>
      <w:r w:rsidR="006A6BAA">
        <w:rPr>
          <w:color w:val="000000"/>
          <w:shd w:val="clear" w:color="auto" w:fill="FFFFFF"/>
        </w:rPr>
        <w:t xml:space="preserve"> </w:t>
      </w:r>
      <w:r w:rsidR="001D3C57">
        <w:rPr>
          <w:color w:val="000000"/>
          <w:shd w:val="clear" w:color="auto" w:fill="FFFFFF"/>
        </w:rPr>
        <w:t xml:space="preserve">He looked to the reward. That means </w:t>
      </w:r>
      <w:r w:rsidR="00EC4EDB">
        <w:rPr>
          <w:color w:val="000000"/>
          <w:shd w:val="clear" w:color="auto" w:fill="FFFFFF"/>
        </w:rPr>
        <w:t xml:space="preserve">he expected a reward. </w:t>
      </w:r>
      <w:r w:rsidR="001D3C57">
        <w:rPr>
          <w:color w:val="000000"/>
          <w:shd w:val="clear" w:color="auto" w:fill="FFFFFF"/>
        </w:rPr>
        <w:t xml:space="preserve">So, doesn’t rewarding have a place? </w:t>
      </w:r>
      <w:r w:rsidR="0057077A">
        <w:rPr>
          <w:color w:val="000000"/>
          <w:shd w:val="clear" w:color="auto" w:fill="FFFFFF"/>
        </w:rPr>
        <w:t>And</w:t>
      </w:r>
      <w:r w:rsidR="001D3C57">
        <w:rPr>
          <w:color w:val="000000"/>
          <w:shd w:val="clear" w:color="auto" w:fill="FFFFFF"/>
        </w:rPr>
        <w:t xml:space="preserve"> is praising a child a reward</w:t>
      </w:r>
      <w:r w:rsidR="0057077A">
        <w:rPr>
          <w:color w:val="000000"/>
          <w:shd w:val="clear" w:color="auto" w:fill="FFFFFF"/>
        </w:rPr>
        <w:t>,</w:t>
      </w:r>
      <w:r w:rsidR="001D3C57">
        <w:rPr>
          <w:color w:val="000000"/>
          <w:shd w:val="clear" w:color="auto" w:fill="FFFFFF"/>
        </w:rPr>
        <w:t xml:space="preserve"> or an encouragement?</w:t>
      </w:r>
    </w:p>
    <w:p w:rsidR="005B4E18" w:rsidRDefault="0057077A" w:rsidP="004443A6">
      <w:pPr>
        <w:pStyle w:val="chapter-1"/>
        <w:shd w:val="clear" w:color="auto" w:fill="FFFFFF"/>
        <w:spacing w:before="0" w:beforeAutospacing="0" w:after="0" w:afterAutospacing="0"/>
        <w:ind w:firstLine="288"/>
        <w:rPr>
          <w:color w:val="000000"/>
          <w:shd w:val="clear" w:color="auto" w:fill="FFFFFF"/>
        </w:rPr>
      </w:pPr>
      <w:r w:rsidRPr="005B4E18">
        <w:rPr>
          <w:i/>
          <w:color w:val="000000"/>
          <w:shd w:val="clear" w:color="auto" w:fill="FFFFFF"/>
        </w:rPr>
        <w:t>Naomi</w:t>
      </w:r>
      <w:r w:rsidR="005B4E18" w:rsidRPr="001D3C57">
        <w:rPr>
          <w:color w:val="000000"/>
          <w:shd w:val="clear" w:color="auto" w:fill="FFFFFF"/>
        </w:rPr>
        <w:t xml:space="preserve">: </w:t>
      </w:r>
      <w:r w:rsidR="000B00B7">
        <w:rPr>
          <w:color w:val="000000"/>
          <w:shd w:val="clear" w:color="auto" w:fill="FFFFFF"/>
        </w:rPr>
        <w:t>I</w:t>
      </w:r>
      <w:r w:rsidR="001D3C57">
        <w:rPr>
          <w:color w:val="000000"/>
          <w:shd w:val="clear" w:color="auto" w:fill="FFFFFF"/>
        </w:rPr>
        <w:t>t depends on whether</w:t>
      </w:r>
      <w:r w:rsidR="005B4E18">
        <w:rPr>
          <w:color w:val="000000"/>
          <w:shd w:val="clear" w:color="auto" w:fill="FFFFFF"/>
        </w:rPr>
        <w:t xml:space="preserve"> you are praising the effort or the result. If you praise</w:t>
      </w:r>
      <w:r w:rsidR="001D3C57">
        <w:rPr>
          <w:color w:val="000000"/>
          <w:shd w:val="clear" w:color="auto" w:fill="FFFFFF"/>
        </w:rPr>
        <w:t xml:space="preserve"> outcomes</w:t>
      </w:r>
      <w:r>
        <w:rPr>
          <w:color w:val="000000"/>
          <w:shd w:val="clear" w:color="auto" w:fill="FFFFFF"/>
        </w:rPr>
        <w:t>,</w:t>
      </w:r>
      <w:r w:rsidR="001D3C57">
        <w:rPr>
          <w:color w:val="000000"/>
          <w:shd w:val="clear" w:color="auto" w:fill="FFFFFF"/>
        </w:rPr>
        <w:t xml:space="preserve"> it’s a discouragement. B</w:t>
      </w:r>
      <w:r w:rsidR="005B4E18">
        <w:rPr>
          <w:color w:val="000000"/>
          <w:shd w:val="clear" w:color="auto" w:fill="FFFFFF"/>
        </w:rPr>
        <w:t>ut if you praise efforts</w:t>
      </w:r>
      <w:r>
        <w:rPr>
          <w:color w:val="000000"/>
          <w:shd w:val="clear" w:color="auto" w:fill="FFFFFF"/>
        </w:rPr>
        <w:t>,</w:t>
      </w:r>
      <w:r w:rsidR="005B4E18">
        <w:rPr>
          <w:color w:val="000000"/>
          <w:shd w:val="clear" w:color="auto" w:fill="FFFFFF"/>
        </w:rPr>
        <w:t xml:space="preserve"> </w:t>
      </w:r>
      <w:r w:rsidR="001D3C57">
        <w:rPr>
          <w:color w:val="000000"/>
          <w:shd w:val="clear" w:color="auto" w:fill="FFFFFF"/>
        </w:rPr>
        <w:t>then i</w:t>
      </w:r>
      <w:r w:rsidR="005B4E18">
        <w:rPr>
          <w:color w:val="000000"/>
          <w:shd w:val="clear" w:color="auto" w:fill="FFFFFF"/>
        </w:rPr>
        <w:t xml:space="preserve">t can be an encouragement to recognize what they have done. </w:t>
      </w:r>
    </w:p>
    <w:p w:rsidR="005B4E18" w:rsidRDefault="005B4E18" w:rsidP="004443A6">
      <w:pPr>
        <w:pStyle w:val="chapter-1"/>
        <w:shd w:val="clear" w:color="auto" w:fill="FFFFFF"/>
        <w:spacing w:before="0" w:beforeAutospacing="0" w:after="0" w:afterAutospacing="0"/>
        <w:ind w:firstLine="288"/>
        <w:rPr>
          <w:color w:val="000000"/>
          <w:shd w:val="clear" w:color="auto" w:fill="FFFFFF"/>
        </w:rPr>
      </w:pPr>
      <w:r w:rsidRPr="005B4E18">
        <w:rPr>
          <w:i/>
          <w:color w:val="000000"/>
          <w:shd w:val="clear" w:color="auto" w:fill="FFFFFF"/>
        </w:rPr>
        <w:lastRenderedPageBreak/>
        <w:t>Andreas:</w:t>
      </w:r>
      <w:r>
        <w:rPr>
          <w:i/>
          <w:color w:val="000000"/>
          <w:shd w:val="clear" w:color="auto" w:fill="FFFFFF"/>
        </w:rPr>
        <w:t xml:space="preserve"> </w:t>
      </w:r>
      <w:r w:rsidR="00660AA8">
        <w:rPr>
          <w:color w:val="000000"/>
          <w:shd w:val="clear" w:color="auto" w:fill="FFFFFF"/>
        </w:rPr>
        <w:t xml:space="preserve">That’s a good differentiation. </w:t>
      </w:r>
    </w:p>
    <w:p w:rsidR="00980AA3" w:rsidRDefault="00980AA3" w:rsidP="004443A6">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Let</w:t>
      </w:r>
      <w:r w:rsidR="000B00B7">
        <w:rPr>
          <w:color w:val="000000"/>
          <w:shd w:val="clear" w:color="auto" w:fill="FFFFFF"/>
        </w:rPr>
        <w:t xml:space="preserve">’s think about </w:t>
      </w:r>
      <w:r>
        <w:rPr>
          <w:color w:val="000000"/>
          <w:shd w:val="clear" w:color="auto" w:fill="FFFFFF"/>
        </w:rPr>
        <w:t xml:space="preserve">the reward </w:t>
      </w:r>
      <w:r w:rsidR="00D63D0D">
        <w:rPr>
          <w:color w:val="000000"/>
          <w:shd w:val="clear" w:color="auto" w:fill="FFFFFF"/>
        </w:rPr>
        <w:t xml:space="preserve">that is expected in </w:t>
      </w:r>
      <w:r w:rsidR="00D63D0D" w:rsidRPr="00D63D0D">
        <w:rPr>
          <w:i/>
          <w:color w:val="000000"/>
          <w:shd w:val="clear" w:color="auto" w:fill="FFFFFF"/>
        </w:rPr>
        <w:t>Hebrews</w:t>
      </w:r>
      <w:r w:rsidR="00D63D0D">
        <w:rPr>
          <w:color w:val="000000"/>
          <w:shd w:val="clear" w:color="auto" w:fill="FFFFFF"/>
        </w:rPr>
        <w:t xml:space="preserve"> 11</w:t>
      </w:r>
      <w:r w:rsidR="000B00B7">
        <w:rPr>
          <w:color w:val="000000"/>
          <w:shd w:val="clear" w:color="auto" w:fill="FFFFFF"/>
        </w:rPr>
        <w:t>, as well as t</w:t>
      </w:r>
      <w:r w:rsidR="00D63D0D">
        <w:rPr>
          <w:color w:val="000000"/>
          <w:shd w:val="clear" w:color="auto" w:fill="FFFFFF"/>
        </w:rPr>
        <w:t xml:space="preserve">he reward that the Father in heaven gives. </w:t>
      </w:r>
      <w:r w:rsidR="00E65917">
        <w:rPr>
          <w:color w:val="000000"/>
          <w:shd w:val="clear" w:color="auto" w:fill="FFFFFF"/>
        </w:rPr>
        <w:t xml:space="preserve">It must be a different kind of reward—one that doesn’t change the relationship. As you have said already, it depends </w:t>
      </w:r>
      <w:r w:rsidR="000B00B7">
        <w:rPr>
          <w:color w:val="000000"/>
          <w:shd w:val="clear" w:color="auto" w:fill="FFFFFF"/>
        </w:rPr>
        <w:t xml:space="preserve">on what you praise in the child. But it also makes a difference what </w:t>
      </w:r>
      <w:r w:rsidR="009E38A3">
        <w:rPr>
          <w:color w:val="000000"/>
          <w:shd w:val="clear" w:color="auto" w:fill="FFFFFF"/>
        </w:rPr>
        <w:t xml:space="preserve">kind of reward </w:t>
      </w:r>
      <w:r w:rsidR="000B00B7">
        <w:rPr>
          <w:color w:val="000000"/>
          <w:shd w:val="clear" w:color="auto" w:fill="FFFFFF"/>
        </w:rPr>
        <w:t>you give to the</w:t>
      </w:r>
      <w:r w:rsidR="009E38A3">
        <w:rPr>
          <w:color w:val="000000"/>
          <w:shd w:val="clear" w:color="auto" w:fill="FFFFFF"/>
        </w:rPr>
        <w:t xml:space="preserve"> child. Do you give the child a reward that fulfills the following </w:t>
      </w:r>
      <w:r w:rsidR="0057077A">
        <w:rPr>
          <w:color w:val="000000"/>
          <w:shd w:val="clear" w:color="auto" w:fill="FFFFFF"/>
        </w:rPr>
        <w:t xml:space="preserve">three </w:t>
      </w:r>
      <w:r w:rsidR="009E38A3">
        <w:rPr>
          <w:color w:val="000000"/>
          <w:shd w:val="clear" w:color="auto" w:fill="FFFFFF"/>
        </w:rPr>
        <w:t>conditions?</w:t>
      </w:r>
    </w:p>
    <w:p w:rsidR="009E38A3" w:rsidRDefault="003D776C" w:rsidP="003D776C">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First</w:t>
      </w:r>
      <w:r w:rsidR="0057077A">
        <w:rPr>
          <w:color w:val="000000"/>
          <w:shd w:val="clear" w:color="auto" w:fill="FFFFFF"/>
        </w:rPr>
        <w:t>ly</w:t>
      </w:r>
      <w:r>
        <w:rPr>
          <w:color w:val="000000"/>
          <w:shd w:val="clear" w:color="auto" w:fill="FFFFFF"/>
        </w:rPr>
        <w:t>, i</w:t>
      </w:r>
      <w:r w:rsidR="009E38A3">
        <w:rPr>
          <w:color w:val="000000"/>
          <w:shd w:val="clear" w:color="auto" w:fill="FFFFFF"/>
        </w:rPr>
        <w:t xml:space="preserve">t </w:t>
      </w:r>
      <w:r>
        <w:rPr>
          <w:color w:val="000000"/>
          <w:shd w:val="clear" w:color="auto" w:fill="FFFFFF"/>
        </w:rPr>
        <w:t xml:space="preserve">must </w:t>
      </w:r>
      <w:r w:rsidR="002F5B43">
        <w:rPr>
          <w:color w:val="000000"/>
          <w:shd w:val="clear" w:color="auto" w:fill="FFFFFF"/>
        </w:rPr>
        <w:t>recognize that everything belongs to the child anyway.</w:t>
      </w:r>
      <w:r>
        <w:rPr>
          <w:color w:val="000000"/>
          <w:shd w:val="clear" w:color="auto" w:fill="FFFFFF"/>
        </w:rPr>
        <w:t xml:space="preserve"> It must be very clear that the</w:t>
      </w:r>
      <w:r w:rsidR="002F5B43">
        <w:rPr>
          <w:color w:val="000000"/>
          <w:shd w:val="clear" w:color="auto" w:fill="FFFFFF"/>
        </w:rPr>
        <w:t xml:space="preserve"> reward is not given as a payoff</w:t>
      </w:r>
      <w:r>
        <w:rPr>
          <w:color w:val="000000"/>
          <w:shd w:val="clear" w:color="auto" w:fill="FFFFFF"/>
        </w:rPr>
        <w:t>. Rather</w:t>
      </w:r>
      <w:r w:rsidR="0057077A">
        <w:rPr>
          <w:color w:val="000000"/>
          <w:shd w:val="clear" w:color="auto" w:fill="FFFFFF"/>
        </w:rPr>
        <w:t>,</w:t>
      </w:r>
      <w:r w:rsidR="002F5B43">
        <w:rPr>
          <w:color w:val="000000"/>
          <w:shd w:val="clear" w:color="auto" w:fill="FFFFFF"/>
        </w:rPr>
        <w:t xml:space="preserve"> </w:t>
      </w:r>
      <w:r>
        <w:rPr>
          <w:color w:val="000000"/>
          <w:shd w:val="clear" w:color="auto" w:fill="FFFFFF"/>
        </w:rPr>
        <w:t xml:space="preserve">it is </w:t>
      </w:r>
      <w:r w:rsidR="002F5B43">
        <w:rPr>
          <w:color w:val="000000"/>
          <w:shd w:val="clear" w:color="auto" w:fill="FFFFFF"/>
        </w:rPr>
        <w:t>part of what belongs to the child anyway.</w:t>
      </w:r>
    </w:p>
    <w:p w:rsidR="002F5B43" w:rsidRDefault="003D776C" w:rsidP="003D776C">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Second</w:t>
      </w:r>
      <w:r w:rsidR="0057077A">
        <w:rPr>
          <w:color w:val="000000"/>
          <w:shd w:val="clear" w:color="auto" w:fill="FFFFFF"/>
        </w:rPr>
        <w:t>ly</w:t>
      </w:r>
      <w:r>
        <w:rPr>
          <w:color w:val="000000"/>
          <w:shd w:val="clear" w:color="auto" w:fill="FFFFFF"/>
        </w:rPr>
        <w:t>, the</w:t>
      </w:r>
      <w:r w:rsidR="002F5B43">
        <w:rPr>
          <w:color w:val="000000"/>
          <w:shd w:val="clear" w:color="auto" w:fill="FFFFFF"/>
        </w:rPr>
        <w:t xml:space="preserve"> reward </w:t>
      </w:r>
      <w:r>
        <w:rPr>
          <w:color w:val="000000"/>
          <w:shd w:val="clear" w:color="auto" w:fill="FFFFFF"/>
        </w:rPr>
        <w:t xml:space="preserve">given </w:t>
      </w:r>
      <w:r w:rsidR="002F5B43">
        <w:rPr>
          <w:color w:val="000000"/>
          <w:shd w:val="clear" w:color="auto" w:fill="FFFFFF"/>
        </w:rPr>
        <w:t>must not exalt the child</w:t>
      </w:r>
      <w:r>
        <w:rPr>
          <w:color w:val="000000"/>
          <w:shd w:val="clear" w:color="auto" w:fill="FFFFFF"/>
        </w:rPr>
        <w:t>. I</w:t>
      </w:r>
      <w:r w:rsidR="002F5B43">
        <w:rPr>
          <w:color w:val="000000"/>
          <w:shd w:val="clear" w:color="auto" w:fill="FFFFFF"/>
        </w:rPr>
        <w:t xml:space="preserve">t must exalt God. </w:t>
      </w:r>
      <w:r w:rsidR="00EE6C7E">
        <w:rPr>
          <w:color w:val="000000"/>
          <w:shd w:val="clear" w:color="auto" w:fill="FFFFFF"/>
        </w:rPr>
        <w:t>That’s another very important aspect.</w:t>
      </w:r>
    </w:p>
    <w:p w:rsidR="00EE6C7E" w:rsidRDefault="003D776C" w:rsidP="003D776C">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Third</w:t>
      </w:r>
      <w:r w:rsidR="0057077A">
        <w:rPr>
          <w:color w:val="000000"/>
          <w:shd w:val="clear" w:color="auto" w:fill="FFFFFF"/>
        </w:rPr>
        <w:t>ly</w:t>
      </w:r>
      <w:r>
        <w:rPr>
          <w:color w:val="000000"/>
          <w:shd w:val="clear" w:color="auto" w:fill="FFFFFF"/>
        </w:rPr>
        <w:t xml:space="preserve">, </w:t>
      </w:r>
      <w:r w:rsidR="00EE6C7E">
        <w:rPr>
          <w:color w:val="000000"/>
          <w:shd w:val="clear" w:color="auto" w:fill="FFFFFF"/>
        </w:rPr>
        <w:t xml:space="preserve">it must not create a distance between parent and child. </w:t>
      </w:r>
    </w:p>
    <w:p w:rsidR="00DA1178" w:rsidRDefault="004D1E4B" w:rsidP="003D776C">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 xml:space="preserve">If </w:t>
      </w:r>
      <w:proofErr w:type="gramStart"/>
      <w:r>
        <w:rPr>
          <w:color w:val="000000"/>
          <w:shd w:val="clear" w:color="auto" w:fill="FFFFFF"/>
        </w:rPr>
        <w:t>all of these</w:t>
      </w:r>
      <w:proofErr w:type="gramEnd"/>
      <w:r>
        <w:rPr>
          <w:color w:val="000000"/>
          <w:shd w:val="clear" w:color="auto" w:fill="FFFFFF"/>
        </w:rPr>
        <w:t xml:space="preserve"> conditions are fulfilled</w:t>
      </w:r>
      <w:r w:rsidR="0057077A">
        <w:rPr>
          <w:color w:val="000000"/>
          <w:shd w:val="clear" w:color="auto" w:fill="FFFFFF"/>
        </w:rPr>
        <w:t>,</w:t>
      </w:r>
      <w:r>
        <w:rPr>
          <w:color w:val="000000"/>
          <w:shd w:val="clear" w:color="auto" w:fill="FFFFFF"/>
        </w:rPr>
        <w:t xml:space="preserve"> t</w:t>
      </w:r>
      <w:r w:rsidR="0057077A">
        <w:rPr>
          <w:color w:val="000000"/>
          <w:shd w:val="clear" w:color="auto" w:fill="FFFFFF"/>
        </w:rPr>
        <w:t>hen the reward would be of the</w:t>
      </w:r>
      <w:r>
        <w:rPr>
          <w:color w:val="000000"/>
          <w:shd w:val="clear" w:color="auto" w:fill="FFFFFF"/>
        </w:rPr>
        <w:t xml:space="preserve"> right order. </w:t>
      </w:r>
      <w:r w:rsidR="00DA1178">
        <w:rPr>
          <w:color w:val="000000"/>
          <w:shd w:val="clear" w:color="auto" w:fill="FFFFFF"/>
        </w:rPr>
        <w:t>Is there such a reward and how can you give such a reward?</w:t>
      </w:r>
      <w:r w:rsidR="003D776C">
        <w:rPr>
          <w:color w:val="000000"/>
          <w:shd w:val="clear" w:color="auto" w:fill="FFFFFF"/>
        </w:rPr>
        <w:t xml:space="preserve"> </w:t>
      </w:r>
      <w:proofErr w:type="gramStart"/>
      <w:r w:rsidR="00DA1178">
        <w:rPr>
          <w:color w:val="000000"/>
          <w:shd w:val="clear" w:color="auto" w:fill="FFFFFF"/>
        </w:rPr>
        <w:t>I</w:t>
      </w:r>
      <w:r w:rsidR="003D776C">
        <w:rPr>
          <w:color w:val="000000"/>
          <w:shd w:val="clear" w:color="auto" w:fill="FFFFFF"/>
        </w:rPr>
        <w:t>n order to</w:t>
      </w:r>
      <w:proofErr w:type="gramEnd"/>
      <w:r w:rsidR="003D776C">
        <w:rPr>
          <w:color w:val="000000"/>
          <w:shd w:val="clear" w:color="auto" w:fill="FFFFFF"/>
        </w:rPr>
        <w:t xml:space="preserve"> understand this</w:t>
      </w:r>
      <w:r w:rsidR="00DA1178">
        <w:rPr>
          <w:color w:val="000000"/>
          <w:shd w:val="clear" w:color="auto" w:fill="FFFFFF"/>
        </w:rPr>
        <w:t xml:space="preserve"> better</w:t>
      </w:r>
      <w:r w:rsidR="0057077A">
        <w:rPr>
          <w:color w:val="000000"/>
          <w:shd w:val="clear" w:color="auto" w:fill="FFFFFF"/>
        </w:rPr>
        <w:t>,</w:t>
      </w:r>
      <w:r w:rsidR="00DA1178">
        <w:rPr>
          <w:color w:val="000000"/>
          <w:shd w:val="clear" w:color="auto" w:fill="FFFFFF"/>
        </w:rPr>
        <w:t xml:space="preserve"> let us come back to the text that we read earlier in </w:t>
      </w:r>
      <w:r w:rsidR="00DA1178" w:rsidRPr="00DA1178">
        <w:rPr>
          <w:i/>
          <w:color w:val="000000"/>
          <w:shd w:val="clear" w:color="auto" w:fill="FFFFFF"/>
        </w:rPr>
        <w:t>Matthew</w:t>
      </w:r>
      <w:r w:rsidR="00DA1178">
        <w:rPr>
          <w:color w:val="000000"/>
          <w:shd w:val="clear" w:color="auto" w:fill="FFFFFF"/>
        </w:rPr>
        <w:t xml:space="preserve"> 6</w:t>
      </w:r>
      <w:r w:rsidR="003D776C">
        <w:rPr>
          <w:color w:val="000000"/>
          <w:shd w:val="clear" w:color="auto" w:fill="FFFFFF"/>
        </w:rPr>
        <w:t>,</w:t>
      </w:r>
      <w:r w:rsidR="00DA1178">
        <w:rPr>
          <w:color w:val="000000"/>
          <w:shd w:val="clear" w:color="auto" w:fill="FFFFFF"/>
        </w:rPr>
        <w:t xml:space="preserve"> where Jesus </w:t>
      </w:r>
      <w:r w:rsidR="002F24D1">
        <w:rPr>
          <w:color w:val="000000"/>
          <w:shd w:val="clear" w:color="auto" w:fill="FFFFFF"/>
        </w:rPr>
        <w:t>makes a</w:t>
      </w:r>
      <w:r w:rsidR="00DA1178">
        <w:rPr>
          <w:color w:val="000000"/>
          <w:shd w:val="clear" w:color="auto" w:fill="FFFFFF"/>
        </w:rPr>
        <w:t xml:space="preserve"> difference be</w:t>
      </w:r>
      <w:r w:rsidR="002F24D1">
        <w:rPr>
          <w:color w:val="000000"/>
          <w:shd w:val="clear" w:color="auto" w:fill="FFFFFF"/>
        </w:rPr>
        <w:t>tween</w:t>
      </w:r>
      <w:r w:rsidR="003D776C">
        <w:rPr>
          <w:color w:val="000000"/>
          <w:shd w:val="clear" w:color="auto" w:fill="FFFFFF"/>
        </w:rPr>
        <w:t xml:space="preserve"> the two kinds of rewards. W</w:t>
      </w:r>
      <w:r w:rsidR="002F24D1">
        <w:rPr>
          <w:color w:val="000000"/>
          <w:shd w:val="clear" w:color="auto" w:fill="FFFFFF"/>
        </w:rPr>
        <w:t xml:space="preserve">e </w:t>
      </w:r>
      <w:r w:rsidR="0057077A">
        <w:rPr>
          <w:color w:val="000000"/>
          <w:shd w:val="clear" w:color="auto" w:fill="FFFFFF"/>
        </w:rPr>
        <w:t>need</w:t>
      </w:r>
      <w:r w:rsidR="002F24D1">
        <w:rPr>
          <w:color w:val="000000"/>
          <w:shd w:val="clear" w:color="auto" w:fill="FFFFFF"/>
        </w:rPr>
        <w:t xml:space="preserve"> to understand them now.</w:t>
      </w:r>
    </w:p>
    <w:p w:rsidR="00071606" w:rsidRDefault="002F24D1" w:rsidP="002F5B43">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 xml:space="preserve">In the first verse </w:t>
      </w:r>
      <w:r w:rsidR="00ED7845">
        <w:rPr>
          <w:color w:val="000000"/>
          <w:shd w:val="clear" w:color="auto" w:fill="FFFFFF"/>
        </w:rPr>
        <w:t>we read, “</w:t>
      </w:r>
      <w:r w:rsidR="00ED7845" w:rsidRPr="006067C1">
        <w:rPr>
          <w:color w:val="000000"/>
          <w:shd w:val="clear" w:color="auto" w:fill="FFFFFF"/>
        </w:rPr>
        <w:t>Otherwise you have no rew</w:t>
      </w:r>
      <w:r w:rsidR="003D776C">
        <w:rPr>
          <w:color w:val="000000"/>
          <w:shd w:val="clear" w:color="auto" w:fill="FFFFFF"/>
        </w:rPr>
        <w:t>ard from your Father in heaven. [</w:t>
      </w:r>
      <w:r w:rsidR="00CB2DE3">
        <w:rPr>
          <w:color w:val="000000"/>
          <w:shd w:val="clear" w:color="auto" w:fill="FFFFFF"/>
        </w:rPr>
        <w:t>In other words</w:t>
      </w:r>
      <w:r w:rsidR="003D776C">
        <w:rPr>
          <w:color w:val="000000"/>
          <w:shd w:val="clear" w:color="auto" w:fill="FFFFFF"/>
        </w:rPr>
        <w:t>,</w:t>
      </w:r>
      <w:r w:rsidR="00CB2DE3">
        <w:rPr>
          <w:color w:val="000000"/>
          <w:shd w:val="clear" w:color="auto" w:fill="FFFFFF"/>
        </w:rPr>
        <w:t xml:space="preserve"> you expect to get a reward from your Father in heaven and you will get </w:t>
      </w:r>
      <w:r w:rsidR="003D776C">
        <w:rPr>
          <w:color w:val="000000"/>
          <w:shd w:val="clear" w:color="auto" w:fill="FFFFFF"/>
        </w:rPr>
        <w:t>one. B</w:t>
      </w:r>
      <w:r w:rsidR="00CB2DE3">
        <w:rPr>
          <w:color w:val="000000"/>
          <w:shd w:val="clear" w:color="auto" w:fill="FFFFFF"/>
        </w:rPr>
        <w:t xml:space="preserve">ut </w:t>
      </w:r>
      <w:r w:rsidR="003D776C">
        <w:rPr>
          <w:color w:val="000000"/>
          <w:shd w:val="clear" w:color="auto" w:fill="FFFFFF"/>
        </w:rPr>
        <w:t xml:space="preserve">it will not be the reward you are expecting.] </w:t>
      </w:r>
      <w:r w:rsidR="00035E3C" w:rsidRPr="00035E3C">
        <w:rPr>
          <w:rStyle w:val="woj"/>
          <w:color w:val="000000"/>
          <w:shd w:val="clear" w:color="auto" w:fill="FFFFFF"/>
        </w:rPr>
        <w:t>Therefore, when you do a charitable deed, do not sound a trumpet before you as the hypocrites do in the synagogues and in the streets, that they may have glory from men. Assuredly, I say to you, they have their reward</w:t>
      </w:r>
      <w:r w:rsidR="00035E3C">
        <w:rPr>
          <w:rStyle w:val="woj"/>
          <w:rFonts w:ascii="Verdana" w:hAnsi="Verdana"/>
          <w:color w:val="000000"/>
          <w:shd w:val="clear" w:color="auto" w:fill="FFFFFF"/>
        </w:rPr>
        <w:t>.</w:t>
      </w:r>
      <w:r w:rsidR="003D776C">
        <w:rPr>
          <w:rStyle w:val="woj"/>
          <w:rFonts w:ascii="Verdana" w:hAnsi="Verdana"/>
          <w:color w:val="000000"/>
          <w:shd w:val="clear" w:color="auto" w:fill="FFFFFF"/>
        </w:rPr>
        <w:t xml:space="preserve"> [T</w:t>
      </w:r>
      <w:r w:rsidR="00035E3C">
        <w:rPr>
          <w:color w:val="000000"/>
          <w:shd w:val="clear" w:color="auto" w:fill="FFFFFF"/>
        </w:rPr>
        <w:t xml:space="preserve">hey have their reward—that’s </w:t>
      </w:r>
      <w:proofErr w:type="gramStart"/>
      <w:r w:rsidR="00035E3C">
        <w:rPr>
          <w:color w:val="000000"/>
          <w:shd w:val="clear" w:color="auto" w:fill="FFFFFF"/>
        </w:rPr>
        <w:t>interesting</w:t>
      </w:r>
      <w:proofErr w:type="gramEnd"/>
      <w:r w:rsidR="00035E3C">
        <w:rPr>
          <w:color w:val="000000"/>
          <w:shd w:val="clear" w:color="auto" w:fill="FFFFFF"/>
        </w:rPr>
        <w:t xml:space="preserve"> isn’t it?</w:t>
      </w:r>
      <w:r w:rsidR="003D776C">
        <w:rPr>
          <w:color w:val="000000"/>
          <w:shd w:val="clear" w:color="auto" w:fill="FFFFFF"/>
        </w:rPr>
        <w:t xml:space="preserve">] </w:t>
      </w:r>
      <w:r w:rsidR="00071606" w:rsidRPr="00071606">
        <w:rPr>
          <w:rStyle w:val="woj"/>
          <w:color w:val="000000"/>
          <w:shd w:val="clear" w:color="auto" w:fill="FFFFFF"/>
        </w:rPr>
        <w:t>But when you do a charitable deed, do not let your left hand know what your right hand is doing,</w:t>
      </w:r>
      <w:r w:rsidR="00071606">
        <w:rPr>
          <w:rStyle w:val="text"/>
          <w:b/>
          <w:bCs/>
          <w:color w:val="000000"/>
          <w:shd w:val="clear" w:color="auto" w:fill="FFFFFF"/>
          <w:vertAlign w:val="superscript"/>
        </w:rPr>
        <w:t xml:space="preserve"> </w:t>
      </w:r>
      <w:r w:rsidR="00071606" w:rsidRPr="00071606">
        <w:rPr>
          <w:rStyle w:val="woj"/>
          <w:color w:val="000000"/>
          <w:shd w:val="clear" w:color="auto" w:fill="FFFFFF"/>
        </w:rPr>
        <w:t>that your charitable deed may be in secret; and your Father who sees in secret will Himself reward you openly</w:t>
      </w:r>
      <w:r w:rsidR="00071606">
        <w:rPr>
          <w:rStyle w:val="woj"/>
          <w:color w:val="000000"/>
          <w:shd w:val="clear" w:color="auto" w:fill="FFFFFF"/>
        </w:rPr>
        <w:t xml:space="preserve">.” </w:t>
      </w:r>
      <w:r w:rsidR="00071606" w:rsidRPr="006067C1">
        <w:rPr>
          <w:i/>
          <w:color w:val="000000"/>
          <w:shd w:val="clear" w:color="auto" w:fill="FFFFFF"/>
        </w:rPr>
        <w:t>Matthew</w:t>
      </w:r>
      <w:r w:rsidR="00071606">
        <w:rPr>
          <w:color w:val="000000"/>
          <w:shd w:val="clear" w:color="auto" w:fill="FFFFFF"/>
        </w:rPr>
        <w:t xml:space="preserve"> 6:</w:t>
      </w:r>
      <w:r w:rsidR="003D776C">
        <w:rPr>
          <w:color w:val="000000"/>
          <w:shd w:val="clear" w:color="auto" w:fill="FFFFFF"/>
        </w:rPr>
        <w:t>1-</w:t>
      </w:r>
      <w:r w:rsidR="00071606">
        <w:rPr>
          <w:color w:val="000000"/>
          <w:shd w:val="clear" w:color="auto" w:fill="FFFFFF"/>
        </w:rPr>
        <w:t>4.</w:t>
      </w:r>
    </w:p>
    <w:p w:rsidR="00071606" w:rsidRDefault="003D776C" w:rsidP="002F5B43">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 xml:space="preserve">The word “openly” </w:t>
      </w:r>
      <w:r w:rsidR="0057077A">
        <w:rPr>
          <w:color w:val="000000"/>
          <w:shd w:val="clear" w:color="auto" w:fill="FFFFFF"/>
        </w:rPr>
        <w:t>was</w:t>
      </w:r>
      <w:r>
        <w:rPr>
          <w:color w:val="000000"/>
          <w:shd w:val="clear" w:color="auto" w:fill="FFFFFF"/>
        </w:rPr>
        <w:t xml:space="preserve"> added</w:t>
      </w:r>
      <w:r w:rsidR="0057077A">
        <w:rPr>
          <w:color w:val="000000"/>
          <w:shd w:val="clear" w:color="auto" w:fill="FFFFFF"/>
        </w:rPr>
        <w:t xml:space="preserve"> by the translators</w:t>
      </w:r>
      <w:r>
        <w:rPr>
          <w:color w:val="000000"/>
          <w:shd w:val="clear" w:color="auto" w:fill="FFFFFF"/>
        </w:rPr>
        <w:t xml:space="preserve"> to </w:t>
      </w:r>
      <w:r w:rsidR="0057077A">
        <w:rPr>
          <w:color w:val="000000"/>
          <w:shd w:val="clear" w:color="auto" w:fill="FFFFFF"/>
        </w:rPr>
        <w:t xml:space="preserve">this version of </w:t>
      </w:r>
      <w:r>
        <w:rPr>
          <w:color w:val="000000"/>
          <w:shd w:val="clear" w:color="auto" w:fill="FFFFFF"/>
        </w:rPr>
        <w:t xml:space="preserve">the text later, </w:t>
      </w:r>
      <w:r w:rsidR="0057077A">
        <w:rPr>
          <w:color w:val="000000"/>
          <w:shd w:val="clear" w:color="auto" w:fill="FFFFFF"/>
        </w:rPr>
        <w:t>so</w:t>
      </w:r>
      <w:r>
        <w:rPr>
          <w:color w:val="000000"/>
          <w:shd w:val="clear" w:color="auto" w:fill="FFFFFF"/>
        </w:rPr>
        <w:t xml:space="preserve"> it</w:t>
      </w:r>
      <w:r w:rsidR="0057077A">
        <w:rPr>
          <w:color w:val="000000"/>
          <w:shd w:val="clear" w:color="auto" w:fill="FFFFFF"/>
        </w:rPr>
        <w:t>’s</w:t>
      </w:r>
      <w:r>
        <w:rPr>
          <w:color w:val="000000"/>
          <w:shd w:val="clear" w:color="auto" w:fill="FFFFFF"/>
        </w:rPr>
        <w:t xml:space="preserve"> </w:t>
      </w:r>
      <w:r w:rsidR="0057077A">
        <w:rPr>
          <w:color w:val="000000"/>
          <w:shd w:val="clear" w:color="auto" w:fill="FFFFFF"/>
        </w:rPr>
        <w:t>not</w:t>
      </w:r>
      <w:r>
        <w:rPr>
          <w:color w:val="000000"/>
          <w:shd w:val="clear" w:color="auto" w:fill="FFFFFF"/>
        </w:rPr>
        <w:t xml:space="preserve"> </w:t>
      </w:r>
      <w:r w:rsidR="0057077A">
        <w:rPr>
          <w:color w:val="000000"/>
          <w:shd w:val="clear" w:color="auto" w:fill="FFFFFF"/>
        </w:rPr>
        <w:t>relevant</w:t>
      </w:r>
      <w:r>
        <w:rPr>
          <w:color w:val="000000"/>
          <w:shd w:val="clear" w:color="auto" w:fill="FFFFFF"/>
        </w:rPr>
        <w:t xml:space="preserve"> for us now. </w:t>
      </w:r>
      <w:r w:rsidR="00D81135">
        <w:rPr>
          <w:color w:val="000000"/>
          <w:shd w:val="clear" w:color="auto" w:fill="FFFFFF"/>
        </w:rPr>
        <w:t xml:space="preserve">The difference is made again between the reward that the Father gives and another reward that we receive when we trumpet our good deeds </w:t>
      </w:r>
      <w:r w:rsidR="0057077A">
        <w:rPr>
          <w:color w:val="000000"/>
          <w:shd w:val="clear" w:color="auto" w:fill="FFFFFF"/>
        </w:rPr>
        <w:t>in front of</w:t>
      </w:r>
      <w:r w:rsidR="00D81135">
        <w:rPr>
          <w:color w:val="000000"/>
          <w:shd w:val="clear" w:color="auto" w:fill="FFFFFF"/>
        </w:rPr>
        <w:t xml:space="preserve"> pe</w:t>
      </w:r>
      <w:r>
        <w:rPr>
          <w:color w:val="000000"/>
          <w:shd w:val="clear" w:color="auto" w:fill="FFFFFF"/>
        </w:rPr>
        <w:t xml:space="preserve">ople. What kind of reward do we get when we trumpet </w:t>
      </w:r>
      <w:r w:rsidR="00D81135">
        <w:rPr>
          <w:color w:val="000000"/>
          <w:shd w:val="clear" w:color="auto" w:fill="FFFFFF"/>
        </w:rPr>
        <w:t xml:space="preserve">our good deeds? </w:t>
      </w:r>
      <w:r>
        <w:rPr>
          <w:color w:val="000000"/>
          <w:shd w:val="clear" w:color="auto" w:fill="FFFFFF"/>
        </w:rPr>
        <w:t xml:space="preserve">What do </w:t>
      </w:r>
      <w:r w:rsidR="0057077A">
        <w:rPr>
          <w:color w:val="000000"/>
          <w:shd w:val="clear" w:color="auto" w:fill="FFFFFF"/>
        </w:rPr>
        <w:t>people</w:t>
      </w:r>
      <w:r>
        <w:rPr>
          <w:color w:val="000000"/>
          <w:shd w:val="clear" w:color="auto" w:fill="FFFFFF"/>
        </w:rPr>
        <w:t xml:space="preserve"> give</w:t>
      </w:r>
      <w:r w:rsidR="009B04F6">
        <w:rPr>
          <w:color w:val="000000"/>
          <w:shd w:val="clear" w:color="auto" w:fill="FFFFFF"/>
        </w:rPr>
        <w:t xml:space="preserve">? </w:t>
      </w:r>
      <w:r>
        <w:rPr>
          <w:color w:val="000000"/>
          <w:shd w:val="clear" w:color="auto" w:fill="FFFFFF"/>
        </w:rPr>
        <w:t>They give p</w:t>
      </w:r>
      <w:r w:rsidR="009B04F6">
        <w:rPr>
          <w:color w:val="000000"/>
          <w:shd w:val="clear" w:color="auto" w:fill="FFFFFF"/>
        </w:rPr>
        <w:t xml:space="preserve">raise, adoration, applause, a higher position, acknowledgement, attention, fame and </w:t>
      </w:r>
      <w:r>
        <w:rPr>
          <w:color w:val="000000"/>
          <w:shd w:val="clear" w:color="auto" w:fill="FFFFFF"/>
        </w:rPr>
        <w:t>so on.</w:t>
      </w:r>
      <w:r w:rsidR="009B04F6">
        <w:rPr>
          <w:color w:val="000000"/>
          <w:shd w:val="clear" w:color="auto" w:fill="FFFFFF"/>
        </w:rPr>
        <w:t xml:space="preserve"> </w:t>
      </w:r>
      <w:r>
        <w:rPr>
          <w:color w:val="000000"/>
          <w:shd w:val="clear" w:color="auto" w:fill="FFFFFF"/>
        </w:rPr>
        <w:t>W</w:t>
      </w:r>
      <w:r w:rsidR="009B04F6">
        <w:rPr>
          <w:color w:val="000000"/>
          <w:shd w:val="clear" w:color="auto" w:fill="FFFFFF"/>
        </w:rPr>
        <w:t xml:space="preserve">hat </w:t>
      </w:r>
      <w:r w:rsidR="00B64D0C">
        <w:rPr>
          <w:color w:val="000000"/>
          <w:shd w:val="clear" w:color="auto" w:fill="FFFFFF"/>
        </w:rPr>
        <w:t xml:space="preserve">is lacking in all these rewards? </w:t>
      </w:r>
      <w:r w:rsidR="008C5F40">
        <w:rPr>
          <w:color w:val="000000"/>
          <w:shd w:val="clear" w:color="auto" w:fill="FFFFFF"/>
        </w:rPr>
        <w:t>A relationship to the people</w:t>
      </w:r>
      <w:r>
        <w:rPr>
          <w:color w:val="000000"/>
          <w:shd w:val="clear" w:color="auto" w:fill="FFFFFF"/>
        </w:rPr>
        <w:t xml:space="preserve"> is lacking</w:t>
      </w:r>
      <w:r w:rsidR="008C5F40">
        <w:rPr>
          <w:color w:val="000000"/>
          <w:shd w:val="clear" w:color="auto" w:fill="FFFFFF"/>
        </w:rPr>
        <w:t>. In other words, they may praise you today and cast you off tomorrow.</w:t>
      </w:r>
    </w:p>
    <w:p w:rsidR="007D5A19" w:rsidRDefault="003D776C" w:rsidP="007A26CD">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 xml:space="preserve">A good example of this fact is the story of </w:t>
      </w:r>
      <w:r w:rsidR="009D7EB5">
        <w:rPr>
          <w:color w:val="000000"/>
          <w:shd w:val="clear" w:color="auto" w:fill="FFFFFF"/>
        </w:rPr>
        <w:t xml:space="preserve">Paul </w:t>
      </w:r>
      <w:r>
        <w:rPr>
          <w:color w:val="000000"/>
          <w:shd w:val="clear" w:color="auto" w:fill="FFFFFF"/>
        </w:rPr>
        <w:t xml:space="preserve">and Barnabas </w:t>
      </w:r>
      <w:r w:rsidR="007D5A19">
        <w:rPr>
          <w:color w:val="000000"/>
          <w:shd w:val="clear" w:color="auto" w:fill="FFFFFF"/>
        </w:rPr>
        <w:t>when they</w:t>
      </w:r>
      <w:r>
        <w:rPr>
          <w:color w:val="000000"/>
          <w:shd w:val="clear" w:color="auto" w:fill="FFFFFF"/>
        </w:rPr>
        <w:t xml:space="preserve"> preached and healed at Ly</w:t>
      </w:r>
      <w:r w:rsidR="006464A3">
        <w:rPr>
          <w:color w:val="000000"/>
          <w:shd w:val="clear" w:color="auto" w:fill="FFFFFF"/>
        </w:rPr>
        <w:t>stra</w:t>
      </w:r>
      <w:r>
        <w:rPr>
          <w:color w:val="000000"/>
          <w:shd w:val="clear" w:color="auto" w:fill="FFFFFF"/>
        </w:rPr>
        <w:t xml:space="preserve">. The </w:t>
      </w:r>
      <w:r w:rsidR="006464A3">
        <w:rPr>
          <w:color w:val="000000"/>
          <w:shd w:val="clear" w:color="auto" w:fill="FFFFFF"/>
        </w:rPr>
        <w:t>people</w:t>
      </w:r>
      <w:r>
        <w:rPr>
          <w:color w:val="000000"/>
          <w:shd w:val="clear" w:color="auto" w:fill="FFFFFF"/>
        </w:rPr>
        <w:t xml:space="preserve"> were so enthusiastic about the</w:t>
      </w:r>
      <w:r w:rsidR="006464A3">
        <w:rPr>
          <w:color w:val="000000"/>
          <w:shd w:val="clear" w:color="auto" w:fill="FFFFFF"/>
        </w:rPr>
        <w:t xml:space="preserve"> miracle of heali</w:t>
      </w:r>
      <w:r>
        <w:rPr>
          <w:color w:val="000000"/>
          <w:shd w:val="clear" w:color="auto" w:fill="FFFFFF"/>
        </w:rPr>
        <w:t>ng that they wanted to</w:t>
      </w:r>
      <w:r w:rsidR="007D5A19">
        <w:rPr>
          <w:color w:val="000000"/>
          <w:shd w:val="clear" w:color="auto" w:fill="FFFFFF"/>
        </w:rPr>
        <w:t xml:space="preserve"> proclaim them as gods. Paul and Barnabas had a difficult time</w:t>
      </w:r>
      <w:r w:rsidR="0057077A">
        <w:rPr>
          <w:color w:val="000000"/>
          <w:shd w:val="clear" w:color="auto" w:fill="FFFFFF"/>
        </w:rPr>
        <w:t xml:space="preserve"> trying to stop this</w:t>
      </w:r>
      <w:r w:rsidR="007D5A19">
        <w:rPr>
          <w:color w:val="000000"/>
          <w:shd w:val="clear" w:color="auto" w:fill="FFFFFF"/>
        </w:rPr>
        <w:t xml:space="preserve"> popular movement. When the people finally calmed down, another movement arose. The same people wanted to kill them by stoning them. We can see that</w:t>
      </w:r>
      <w:r w:rsidR="00B20047">
        <w:rPr>
          <w:color w:val="000000"/>
          <w:shd w:val="clear" w:color="auto" w:fill="FFFFFF"/>
        </w:rPr>
        <w:t xml:space="preserve"> the relat</w:t>
      </w:r>
      <w:r w:rsidR="007D5A19">
        <w:rPr>
          <w:color w:val="000000"/>
          <w:shd w:val="clear" w:color="auto" w:fill="FFFFFF"/>
        </w:rPr>
        <w:t xml:space="preserve">ionship was not a very good one. </w:t>
      </w:r>
    </w:p>
    <w:p w:rsidR="007A26CD" w:rsidRDefault="007D5A19" w:rsidP="007A26CD">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 xml:space="preserve">In our day, we know that someone who is awarded as the best </w:t>
      </w:r>
      <w:r w:rsidR="00033817">
        <w:rPr>
          <w:color w:val="000000"/>
          <w:shd w:val="clear" w:color="auto" w:fill="FFFFFF"/>
        </w:rPr>
        <w:t xml:space="preserve">one day, </w:t>
      </w:r>
      <w:r>
        <w:rPr>
          <w:color w:val="000000"/>
          <w:shd w:val="clear" w:color="auto" w:fill="FFFFFF"/>
        </w:rPr>
        <w:t xml:space="preserve">may be forgotten the next. Often </w:t>
      </w:r>
      <w:r w:rsidR="00033817">
        <w:rPr>
          <w:color w:val="000000"/>
          <w:shd w:val="clear" w:color="auto" w:fill="FFFFFF"/>
        </w:rPr>
        <w:t>such</w:t>
      </w:r>
      <w:r>
        <w:rPr>
          <w:color w:val="000000"/>
          <w:shd w:val="clear" w:color="auto" w:fill="FFFFFF"/>
        </w:rPr>
        <w:t xml:space="preserve"> people sink into despair. T</w:t>
      </w:r>
      <w:r w:rsidR="007A26CD">
        <w:rPr>
          <w:color w:val="000000"/>
          <w:shd w:val="clear" w:color="auto" w:fill="FFFFFF"/>
        </w:rPr>
        <w:t>he relationship</w:t>
      </w:r>
      <w:r>
        <w:rPr>
          <w:color w:val="000000"/>
          <w:shd w:val="clear" w:color="auto" w:fill="FFFFFF"/>
        </w:rPr>
        <w:t xml:space="preserve">s are not </w:t>
      </w:r>
      <w:r w:rsidR="00033817">
        <w:rPr>
          <w:color w:val="000000"/>
          <w:shd w:val="clear" w:color="auto" w:fill="FFFFFF"/>
        </w:rPr>
        <w:t>so</w:t>
      </w:r>
      <w:r>
        <w:rPr>
          <w:color w:val="000000"/>
          <w:shd w:val="clear" w:color="auto" w:fill="FFFFFF"/>
        </w:rPr>
        <w:t xml:space="preserve"> good</w:t>
      </w:r>
      <w:r w:rsidR="00033817">
        <w:rPr>
          <w:color w:val="000000"/>
          <w:shd w:val="clear" w:color="auto" w:fill="FFFFFF"/>
        </w:rPr>
        <w:t>,</w:t>
      </w:r>
      <w:r>
        <w:rPr>
          <w:color w:val="000000"/>
          <w:shd w:val="clear" w:color="auto" w:fill="FFFFFF"/>
        </w:rPr>
        <w:t xml:space="preserve"> </w:t>
      </w:r>
      <w:r w:rsidR="00516B9F">
        <w:rPr>
          <w:color w:val="000000"/>
          <w:shd w:val="clear" w:color="auto" w:fill="FFFFFF"/>
        </w:rPr>
        <w:t>with</w:t>
      </w:r>
      <w:r>
        <w:rPr>
          <w:color w:val="000000"/>
          <w:shd w:val="clear" w:color="auto" w:fill="FFFFFF"/>
        </w:rPr>
        <w:t xml:space="preserve"> that</w:t>
      </w:r>
      <w:r w:rsidR="007A26CD">
        <w:rPr>
          <w:color w:val="000000"/>
          <w:shd w:val="clear" w:color="auto" w:fill="FFFFFF"/>
        </w:rPr>
        <w:t xml:space="preserve"> kind of reward.</w:t>
      </w:r>
      <w:r>
        <w:rPr>
          <w:color w:val="000000"/>
          <w:shd w:val="clear" w:color="auto" w:fill="FFFFFF"/>
        </w:rPr>
        <w:t xml:space="preserve"> An athlete, for example, </w:t>
      </w:r>
      <w:r w:rsidR="00151D44">
        <w:rPr>
          <w:color w:val="000000"/>
          <w:shd w:val="clear" w:color="auto" w:fill="FFFFFF"/>
        </w:rPr>
        <w:t>may win many gold medals today</w:t>
      </w:r>
      <w:r w:rsidR="00033817">
        <w:rPr>
          <w:color w:val="000000"/>
          <w:shd w:val="clear" w:color="auto" w:fill="FFFFFF"/>
        </w:rPr>
        <w:t>,</w:t>
      </w:r>
      <w:r w:rsidR="00151D44">
        <w:rPr>
          <w:color w:val="000000"/>
          <w:shd w:val="clear" w:color="auto" w:fill="FFFFFF"/>
        </w:rPr>
        <w:t xml:space="preserve"> but </w:t>
      </w:r>
      <w:r>
        <w:rPr>
          <w:color w:val="000000"/>
          <w:shd w:val="clear" w:color="auto" w:fill="FFFFFF"/>
        </w:rPr>
        <w:t>not receive any more rewards tomorrow. It i</w:t>
      </w:r>
      <w:r w:rsidR="00151D44">
        <w:rPr>
          <w:color w:val="000000"/>
          <w:shd w:val="clear" w:color="auto" w:fill="FFFFFF"/>
        </w:rPr>
        <w:t xml:space="preserve">s a </w:t>
      </w:r>
      <w:r>
        <w:rPr>
          <w:color w:val="000000"/>
          <w:shd w:val="clear" w:color="auto" w:fill="FFFFFF"/>
        </w:rPr>
        <w:t xml:space="preserve">kind of </w:t>
      </w:r>
      <w:r w:rsidR="00151D44">
        <w:rPr>
          <w:color w:val="000000"/>
          <w:shd w:val="clear" w:color="auto" w:fill="FFFFFF"/>
        </w:rPr>
        <w:t xml:space="preserve">reward that </w:t>
      </w:r>
      <w:proofErr w:type="gramStart"/>
      <w:r>
        <w:rPr>
          <w:color w:val="000000"/>
          <w:shd w:val="clear" w:color="auto" w:fill="FFFFFF"/>
        </w:rPr>
        <w:t xml:space="preserve">definitely </w:t>
      </w:r>
      <w:r w:rsidR="00151D44">
        <w:rPr>
          <w:color w:val="000000"/>
          <w:shd w:val="clear" w:color="auto" w:fill="FFFFFF"/>
        </w:rPr>
        <w:t>exalts</w:t>
      </w:r>
      <w:proofErr w:type="gramEnd"/>
      <w:r w:rsidR="00151D44">
        <w:rPr>
          <w:color w:val="000000"/>
          <w:shd w:val="clear" w:color="auto" w:fill="FFFFFF"/>
        </w:rPr>
        <w:t xml:space="preserve"> th</w:t>
      </w:r>
      <w:r>
        <w:rPr>
          <w:color w:val="000000"/>
          <w:shd w:val="clear" w:color="auto" w:fill="FFFFFF"/>
        </w:rPr>
        <w:t>e person and not God</w:t>
      </w:r>
      <w:r w:rsidR="00151D44">
        <w:rPr>
          <w:color w:val="000000"/>
          <w:shd w:val="clear" w:color="auto" w:fill="FFFFFF"/>
        </w:rPr>
        <w:t xml:space="preserve">. </w:t>
      </w:r>
      <w:r>
        <w:rPr>
          <w:color w:val="000000"/>
          <w:shd w:val="clear" w:color="auto" w:fill="FFFFFF"/>
        </w:rPr>
        <w:t>It i</w:t>
      </w:r>
      <w:r w:rsidR="00197246">
        <w:rPr>
          <w:color w:val="000000"/>
          <w:shd w:val="clear" w:color="auto" w:fill="FFFFFF"/>
        </w:rPr>
        <w:t xml:space="preserve">s a reward that is lent. It’s not something that is given forever. Remember </w:t>
      </w:r>
      <w:r>
        <w:rPr>
          <w:color w:val="000000"/>
          <w:shd w:val="clear" w:color="auto" w:fill="FFFFFF"/>
        </w:rPr>
        <w:t xml:space="preserve">that </w:t>
      </w:r>
      <w:r w:rsidR="00197246">
        <w:rPr>
          <w:color w:val="000000"/>
          <w:shd w:val="clear" w:color="auto" w:fill="FFFFFF"/>
        </w:rPr>
        <w:t>the child remains in the house forever</w:t>
      </w:r>
      <w:r>
        <w:rPr>
          <w:color w:val="000000"/>
          <w:shd w:val="clear" w:color="auto" w:fill="FFFFFF"/>
        </w:rPr>
        <w:t xml:space="preserve">. If we </w:t>
      </w:r>
      <w:r w:rsidR="00197246">
        <w:rPr>
          <w:color w:val="000000"/>
          <w:shd w:val="clear" w:color="auto" w:fill="FFFFFF"/>
        </w:rPr>
        <w:t xml:space="preserve">receive a reward from people </w:t>
      </w:r>
      <w:r>
        <w:rPr>
          <w:color w:val="000000"/>
          <w:shd w:val="clear" w:color="auto" w:fill="FFFFFF"/>
        </w:rPr>
        <w:t xml:space="preserve">by trumpeting our good deeds before them, it will </w:t>
      </w:r>
      <w:proofErr w:type="gramStart"/>
      <w:r>
        <w:rPr>
          <w:color w:val="000000"/>
          <w:shd w:val="clear" w:color="auto" w:fill="FFFFFF"/>
        </w:rPr>
        <w:t>definitely not</w:t>
      </w:r>
      <w:proofErr w:type="gramEnd"/>
      <w:r>
        <w:rPr>
          <w:color w:val="000000"/>
          <w:shd w:val="clear" w:color="auto" w:fill="FFFFFF"/>
        </w:rPr>
        <w:t xml:space="preserve"> last</w:t>
      </w:r>
      <w:r w:rsidR="00197246">
        <w:rPr>
          <w:color w:val="000000"/>
          <w:shd w:val="clear" w:color="auto" w:fill="FFFFFF"/>
        </w:rPr>
        <w:t xml:space="preserve"> forever. </w:t>
      </w:r>
    </w:p>
    <w:p w:rsidR="005226FD" w:rsidRDefault="007D5A19" w:rsidP="00E00898">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 xml:space="preserve">The </w:t>
      </w:r>
      <w:r w:rsidR="00033817">
        <w:rPr>
          <w:color w:val="000000"/>
          <w:shd w:val="clear" w:color="auto" w:fill="FFFFFF"/>
        </w:rPr>
        <w:t>following</w:t>
      </w:r>
      <w:r>
        <w:rPr>
          <w:color w:val="000000"/>
          <w:shd w:val="clear" w:color="auto" w:fill="FFFFFF"/>
        </w:rPr>
        <w:t xml:space="preserve"> verses speak</w:t>
      </w:r>
      <w:r w:rsidR="0088659A">
        <w:rPr>
          <w:color w:val="000000"/>
          <w:shd w:val="clear" w:color="auto" w:fill="FFFFFF"/>
        </w:rPr>
        <w:t xml:space="preserve"> about prayer</w:t>
      </w:r>
      <w:r>
        <w:rPr>
          <w:color w:val="000000"/>
          <w:shd w:val="clear" w:color="auto" w:fill="FFFFFF"/>
        </w:rPr>
        <w:t>. We find the same principle</w:t>
      </w:r>
      <w:r w:rsidR="00033817">
        <w:rPr>
          <w:color w:val="000000"/>
          <w:shd w:val="clear" w:color="auto" w:fill="FFFFFF"/>
        </w:rPr>
        <w:t xml:space="preserve"> here</w:t>
      </w:r>
      <w:r>
        <w:rPr>
          <w:color w:val="000000"/>
          <w:shd w:val="clear" w:color="auto" w:fill="FFFFFF"/>
        </w:rPr>
        <w:t>.</w:t>
      </w:r>
      <w:r w:rsidR="0088659A">
        <w:rPr>
          <w:color w:val="000000"/>
          <w:shd w:val="clear" w:color="auto" w:fill="FFFFFF"/>
        </w:rPr>
        <w:t xml:space="preserve"> </w:t>
      </w:r>
      <w:r w:rsidR="000C0650" w:rsidRPr="000C0650">
        <w:rPr>
          <w:color w:val="000000"/>
          <w:shd w:val="clear" w:color="auto" w:fill="FFFFFF"/>
        </w:rPr>
        <w:t>“And when you pray, you shall not be like the hypocrites. For they love to pray standing in the synagogues and on the corners of the stree</w:t>
      </w:r>
      <w:r>
        <w:rPr>
          <w:color w:val="000000"/>
          <w:shd w:val="clear" w:color="auto" w:fill="FFFFFF"/>
        </w:rPr>
        <w:t>ts, that they may be seen by men.</w:t>
      </w:r>
      <w:r w:rsidRPr="00184DCE">
        <w:rPr>
          <w:color w:val="000000"/>
          <w:shd w:val="clear" w:color="auto" w:fill="FFFFFF"/>
        </w:rPr>
        <w:t xml:space="preserve"> </w:t>
      </w:r>
      <w:r w:rsidR="00184DCE" w:rsidRPr="00184DCE">
        <w:rPr>
          <w:color w:val="000000"/>
          <w:shd w:val="clear" w:color="auto" w:fill="FFFFFF"/>
        </w:rPr>
        <w:t>Assuredly, I say to you, they have their reward.</w:t>
      </w:r>
      <w:r>
        <w:rPr>
          <w:color w:val="000000"/>
          <w:shd w:val="clear" w:color="auto" w:fill="FFFFFF"/>
        </w:rPr>
        <w:t xml:space="preserve"> [It i</w:t>
      </w:r>
      <w:r w:rsidR="00184DCE">
        <w:rPr>
          <w:color w:val="000000"/>
          <w:shd w:val="clear" w:color="auto" w:fill="FFFFFF"/>
        </w:rPr>
        <w:t>s their reward, so it</w:t>
      </w:r>
      <w:r>
        <w:rPr>
          <w:color w:val="000000"/>
          <w:shd w:val="clear" w:color="auto" w:fill="FFFFFF"/>
        </w:rPr>
        <w:t xml:space="preserve">’s another kind of reward.] </w:t>
      </w:r>
      <w:r w:rsidR="002B01A1" w:rsidRPr="00E00898">
        <w:rPr>
          <w:rStyle w:val="woj"/>
          <w:color w:val="000000"/>
          <w:shd w:val="clear" w:color="auto" w:fill="FFFFFF"/>
        </w:rPr>
        <w:t>But</w:t>
      </w:r>
      <w:r w:rsidR="002B01A1">
        <w:rPr>
          <w:rStyle w:val="woj"/>
          <w:rFonts w:ascii="Verdana" w:hAnsi="Verdana"/>
          <w:color w:val="000000"/>
          <w:shd w:val="clear" w:color="auto" w:fill="FFFFFF"/>
        </w:rPr>
        <w:t xml:space="preserve"> </w:t>
      </w:r>
      <w:r w:rsidR="002B01A1" w:rsidRPr="002B01A1">
        <w:rPr>
          <w:rStyle w:val="woj"/>
          <w:color w:val="000000"/>
          <w:shd w:val="clear" w:color="auto" w:fill="FFFFFF"/>
        </w:rPr>
        <w:t>you, when you pray, go into your room, and when you have shut your door, pray to your Father who </w:t>
      </w:r>
      <w:r w:rsidR="002B01A1" w:rsidRPr="002B01A1">
        <w:rPr>
          <w:rStyle w:val="woj"/>
          <w:iCs/>
          <w:color w:val="000000"/>
          <w:shd w:val="clear" w:color="auto" w:fill="FFFFFF"/>
        </w:rPr>
        <w:t>is</w:t>
      </w:r>
      <w:r w:rsidR="002B01A1" w:rsidRPr="002B01A1">
        <w:rPr>
          <w:rStyle w:val="woj"/>
          <w:color w:val="000000"/>
          <w:shd w:val="clear" w:color="auto" w:fill="FFFFFF"/>
        </w:rPr>
        <w:t> in the secret </w:t>
      </w:r>
      <w:r w:rsidR="002B01A1" w:rsidRPr="002B01A1">
        <w:rPr>
          <w:rStyle w:val="woj"/>
          <w:iCs/>
          <w:color w:val="000000"/>
          <w:shd w:val="clear" w:color="auto" w:fill="FFFFFF"/>
        </w:rPr>
        <w:t>place;</w:t>
      </w:r>
      <w:r w:rsidR="002B01A1" w:rsidRPr="002B01A1">
        <w:rPr>
          <w:rStyle w:val="woj"/>
          <w:color w:val="000000"/>
          <w:shd w:val="clear" w:color="auto" w:fill="FFFFFF"/>
        </w:rPr>
        <w:t xml:space="preserve"> and your Father who sees </w:t>
      </w:r>
      <w:r w:rsidR="005226FD">
        <w:rPr>
          <w:rStyle w:val="woj"/>
          <w:color w:val="000000"/>
          <w:shd w:val="clear" w:color="auto" w:fill="FFFFFF"/>
        </w:rPr>
        <w:t>in secret will reward you</w:t>
      </w:r>
      <w:r>
        <w:rPr>
          <w:rStyle w:val="woj"/>
          <w:color w:val="000000"/>
          <w:shd w:val="clear" w:color="auto" w:fill="FFFFFF"/>
        </w:rPr>
        <w:t>. [The Father gives a very</w:t>
      </w:r>
      <w:r w:rsidR="005226FD">
        <w:rPr>
          <w:color w:val="000000"/>
          <w:shd w:val="clear" w:color="auto" w:fill="FFFFFF"/>
        </w:rPr>
        <w:t xml:space="preserve"> different </w:t>
      </w:r>
      <w:r>
        <w:rPr>
          <w:color w:val="000000"/>
          <w:shd w:val="clear" w:color="auto" w:fill="FFFFFF"/>
        </w:rPr>
        <w:t xml:space="preserve">kind of </w:t>
      </w:r>
      <w:r w:rsidR="005226FD">
        <w:rPr>
          <w:color w:val="000000"/>
          <w:shd w:val="clear" w:color="auto" w:fill="FFFFFF"/>
        </w:rPr>
        <w:t xml:space="preserve">reward </w:t>
      </w:r>
      <w:r w:rsidR="00033817">
        <w:rPr>
          <w:color w:val="000000"/>
          <w:shd w:val="clear" w:color="auto" w:fill="FFFFFF"/>
        </w:rPr>
        <w:t>from</w:t>
      </w:r>
      <w:r>
        <w:rPr>
          <w:color w:val="000000"/>
          <w:shd w:val="clear" w:color="auto" w:fill="FFFFFF"/>
        </w:rPr>
        <w:t xml:space="preserve"> </w:t>
      </w:r>
      <w:r w:rsidR="005226FD">
        <w:rPr>
          <w:color w:val="000000"/>
          <w:shd w:val="clear" w:color="auto" w:fill="FFFFFF"/>
        </w:rPr>
        <w:t>what the people give when you are seen by them.</w:t>
      </w:r>
      <w:r>
        <w:rPr>
          <w:color w:val="000000"/>
          <w:shd w:val="clear" w:color="auto" w:fill="FFFFFF"/>
        </w:rPr>
        <w:t xml:space="preserve">] </w:t>
      </w:r>
      <w:r w:rsidR="0063705E" w:rsidRPr="0063705E">
        <w:rPr>
          <w:color w:val="000000"/>
          <w:shd w:val="clear" w:color="auto" w:fill="FFFFFF"/>
        </w:rPr>
        <w:t>And when you pray, do not use vain repetitions as the heathen </w:t>
      </w:r>
      <w:r w:rsidR="0063705E" w:rsidRPr="0063705E">
        <w:rPr>
          <w:iCs/>
          <w:color w:val="000000"/>
          <w:shd w:val="clear" w:color="auto" w:fill="FFFFFF"/>
        </w:rPr>
        <w:t>do</w:t>
      </w:r>
      <w:r w:rsidR="0063705E" w:rsidRPr="0063705E">
        <w:rPr>
          <w:i/>
          <w:iCs/>
          <w:color w:val="000000"/>
          <w:shd w:val="clear" w:color="auto" w:fill="FFFFFF"/>
        </w:rPr>
        <w:t>.</w:t>
      </w:r>
      <w:r w:rsidR="0063705E" w:rsidRPr="0063705E">
        <w:rPr>
          <w:color w:val="000000"/>
          <w:shd w:val="clear" w:color="auto" w:fill="FFFFFF"/>
        </w:rPr>
        <w:t> For they think that they will be heard for their many words.”</w:t>
      </w:r>
      <w:r w:rsidR="0063705E">
        <w:rPr>
          <w:color w:val="000000"/>
          <w:shd w:val="clear" w:color="auto" w:fill="FFFFFF"/>
        </w:rPr>
        <w:t xml:space="preserve"> </w:t>
      </w:r>
      <w:r w:rsidR="0063705E" w:rsidRPr="000C0650">
        <w:rPr>
          <w:i/>
          <w:color w:val="000000"/>
          <w:shd w:val="clear" w:color="auto" w:fill="FFFFFF"/>
        </w:rPr>
        <w:t>Matthew</w:t>
      </w:r>
      <w:r w:rsidR="0063705E">
        <w:rPr>
          <w:color w:val="000000"/>
          <w:shd w:val="clear" w:color="auto" w:fill="FFFFFF"/>
        </w:rPr>
        <w:t xml:space="preserve"> 6:</w:t>
      </w:r>
      <w:r>
        <w:rPr>
          <w:color w:val="000000"/>
          <w:shd w:val="clear" w:color="auto" w:fill="FFFFFF"/>
        </w:rPr>
        <w:t>5-</w:t>
      </w:r>
      <w:r w:rsidR="0063705E">
        <w:rPr>
          <w:color w:val="000000"/>
          <w:shd w:val="clear" w:color="auto" w:fill="FFFFFF"/>
        </w:rPr>
        <w:t>7.</w:t>
      </w:r>
    </w:p>
    <w:p w:rsidR="00E450A0" w:rsidRDefault="007D5A19" w:rsidP="00E00898">
      <w:pPr>
        <w:pStyle w:val="chapter-1"/>
        <w:shd w:val="clear" w:color="auto" w:fill="FFFFFF"/>
        <w:spacing w:before="0" w:beforeAutospacing="0" w:after="0" w:afterAutospacing="0"/>
        <w:ind w:firstLine="288"/>
        <w:rPr>
          <w:rStyle w:val="woj"/>
          <w:color w:val="000000"/>
          <w:shd w:val="clear" w:color="auto" w:fill="FFFFFF"/>
        </w:rPr>
      </w:pPr>
      <w:r>
        <w:rPr>
          <w:color w:val="000000"/>
          <w:shd w:val="clear" w:color="auto" w:fill="FFFFFF"/>
        </w:rPr>
        <w:lastRenderedPageBreak/>
        <w:t xml:space="preserve">In the next verses, Jesus </w:t>
      </w:r>
      <w:r w:rsidR="00AA6F52">
        <w:rPr>
          <w:color w:val="000000"/>
          <w:shd w:val="clear" w:color="auto" w:fill="FFFFFF"/>
        </w:rPr>
        <w:t xml:space="preserve">instructs us </w:t>
      </w:r>
      <w:r>
        <w:rPr>
          <w:color w:val="000000"/>
          <w:shd w:val="clear" w:color="auto" w:fill="FFFFFF"/>
        </w:rPr>
        <w:t>h</w:t>
      </w:r>
      <w:r w:rsidR="00AA6F52">
        <w:rPr>
          <w:color w:val="000000"/>
          <w:shd w:val="clear" w:color="auto" w:fill="FFFFFF"/>
        </w:rPr>
        <w:t>ow to pray. “Your kingdom come, your will be done,”</w:t>
      </w:r>
      <w:r>
        <w:rPr>
          <w:color w:val="000000"/>
          <w:shd w:val="clear" w:color="auto" w:fill="FFFFFF"/>
        </w:rPr>
        <w:t xml:space="preserve"> and so on. Then</w:t>
      </w:r>
      <w:r w:rsidR="00073A45">
        <w:rPr>
          <w:color w:val="000000"/>
          <w:shd w:val="clear" w:color="auto" w:fill="FFFFFF"/>
        </w:rPr>
        <w:t xml:space="preserve"> He says, </w:t>
      </w:r>
      <w:r w:rsidR="00683AB5">
        <w:rPr>
          <w:color w:val="000000"/>
          <w:shd w:val="clear" w:color="auto" w:fill="FFFFFF"/>
        </w:rPr>
        <w:t>“</w:t>
      </w:r>
      <w:r w:rsidR="00683AB5" w:rsidRPr="00683AB5">
        <w:rPr>
          <w:rStyle w:val="woj"/>
          <w:color w:val="000000"/>
          <w:shd w:val="clear" w:color="auto" w:fill="FFFFFF"/>
        </w:rPr>
        <w:t>For if you forgive men their trespasses, your heavenly Father will also forgive you.</w:t>
      </w:r>
      <w:r w:rsidR="00683AB5" w:rsidRPr="00683AB5">
        <w:rPr>
          <w:rStyle w:val="text"/>
          <w:color w:val="000000"/>
          <w:shd w:val="clear" w:color="auto" w:fill="FFFFFF"/>
        </w:rPr>
        <w:t> </w:t>
      </w:r>
      <w:r w:rsidR="00683AB5" w:rsidRPr="00683AB5">
        <w:rPr>
          <w:rStyle w:val="woj"/>
          <w:color w:val="000000"/>
          <w:shd w:val="clear" w:color="auto" w:fill="FFFFFF"/>
        </w:rPr>
        <w:t xml:space="preserve">But if you do not forgive men their trespasses, neither will your Father forgive your trespasses.” </w:t>
      </w:r>
      <w:r w:rsidR="00683AB5" w:rsidRPr="00683AB5">
        <w:rPr>
          <w:rStyle w:val="woj"/>
          <w:i/>
          <w:color w:val="000000"/>
          <w:shd w:val="clear" w:color="auto" w:fill="FFFFFF"/>
        </w:rPr>
        <w:t>Matthew</w:t>
      </w:r>
      <w:r w:rsidR="00683AB5" w:rsidRPr="00683AB5">
        <w:rPr>
          <w:rStyle w:val="woj"/>
          <w:color w:val="000000"/>
          <w:shd w:val="clear" w:color="auto" w:fill="FFFFFF"/>
        </w:rPr>
        <w:t xml:space="preserve"> 6:14, 15.</w:t>
      </w:r>
    </w:p>
    <w:p w:rsidR="00A110CC" w:rsidRDefault="004D4E5A" w:rsidP="00A110CC">
      <w:pPr>
        <w:pStyle w:val="chapter-1"/>
        <w:shd w:val="clear" w:color="auto" w:fill="FFFFFF"/>
        <w:spacing w:before="0" w:beforeAutospacing="0" w:after="0" w:afterAutospacing="0"/>
        <w:ind w:firstLine="288"/>
        <w:rPr>
          <w:rStyle w:val="woj"/>
          <w:color w:val="000000"/>
          <w:shd w:val="clear" w:color="auto" w:fill="FFFFFF"/>
        </w:rPr>
      </w:pPr>
      <w:r>
        <w:rPr>
          <w:rStyle w:val="woj"/>
          <w:color w:val="000000"/>
          <w:shd w:val="clear" w:color="auto" w:fill="FFFFFF"/>
        </w:rPr>
        <w:t xml:space="preserve">This shows </w:t>
      </w:r>
      <w:r w:rsidR="004867BB">
        <w:rPr>
          <w:rStyle w:val="woj"/>
          <w:color w:val="000000"/>
          <w:shd w:val="clear" w:color="auto" w:fill="FFFFFF"/>
        </w:rPr>
        <w:t xml:space="preserve">how temporary the reward is </w:t>
      </w:r>
      <w:r>
        <w:rPr>
          <w:rStyle w:val="woj"/>
          <w:color w:val="000000"/>
          <w:shd w:val="clear" w:color="auto" w:fill="FFFFFF"/>
        </w:rPr>
        <w:t>that we are seeking here on</w:t>
      </w:r>
      <w:r w:rsidR="004867BB">
        <w:rPr>
          <w:rStyle w:val="woj"/>
          <w:color w:val="000000"/>
          <w:shd w:val="clear" w:color="auto" w:fill="FFFFFF"/>
        </w:rPr>
        <w:t xml:space="preserve"> earth. It is </w:t>
      </w:r>
      <w:proofErr w:type="gramStart"/>
      <w:r w:rsidR="004867BB">
        <w:rPr>
          <w:rStyle w:val="woj"/>
          <w:color w:val="000000"/>
          <w:shd w:val="clear" w:color="auto" w:fill="FFFFFF"/>
        </w:rPr>
        <w:t>definitely not</w:t>
      </w:r>
      <w:proofErr w:type="gramEnd"/>
      <w:r w:rsidR="004867BB">
        <w:rPr>
          <w:rStyle w:val="woj"/>
          <w:color w:val="000000"/>
          <w:shd w:val="clear" w:color="auto" w:fill="FFFFFF"/>
        </w:rPr>
        <w:t xml:space="preserve"> everlasting. </w:t>
      </w:r>
      <w:r>
        <w:rPr>
          <w:rStyle w:val="woj"/>
          <w:color w:val="000000"/>
          <w:shd w:val="clear" w:color="auto" w:fill="FFFFFF"/>
        </w:rPr>
        <w:t>The same is true about</w:t>
      </w:r>
      <w:r w:rsidR="004867BB">
        <w:rPr>
          <w:rStyle w:val="woj"/>
          <w:color w:val="000000"/>
          <w:shd w:val="clear" w:color="auto" w:fill="FFFFFF"/>
        </w:rPr>
        <w:t xml:space="preserve"> fasti</w:t>
      </w:r>
      <w:r>
        <w:rPr>
          <w:rStyle w:val="woj"/>
          <w:color w:val="000000"/>
          <w:shd w:val="clear" w:color="auto" w:fill="FFFFFF"/>
        </w:rPr>
        <w:t>ng. When we fast</w:t>
      </w:r>
      <w:r w:rsidR="00D23A92">
        <w:rPr>
          <w:rStyle w:val="woj"/>
          <w:color w:val="000000"/>
          <w:shd w:val="clear" w:color="auto" w:fill="FFFFFF"/>
        </w:rPr>
        <w:t xml:space="preserve"> before men, </w:t>
      </w:r>
      <w:r>
        <w:rPr>
          <w:rStyle w:val="woj"/>
          <w:color w:val="000000"/>
          <w:shd w:val="clear" w:color="auto" w:fill="FFFFFF"/>
        </w:rPr>
        <w:t xml:space="preserve">Jesus says, </w:t>
      </w:r>
      <w:r w:rsidR="00D23A92">
        <w:rPr>
          <w:rStyle w:val="woj"/>
          <w:color w:val="000000"/>
          <w:shd w:val="clear" w:color="auto" w:fill="FFFFFF"/>
        </w:rPr>
        <w:t xml:space="preserve">“I say to you, they have their reward,” </w:t>
      </w:r>
      <w:r w:rsidR="00D23A92" w:rsidRPr="00D23A92">
        <w:rPr>
          <w:rStyle w:val="woj"/>
          <w:i/>
          <w:color w:val="000000"/>
          <w:shd w:val="clear" w:color="auto" w:fill="FFFFFF"/>
        </w:rPr>
        <w:t>Matthew</w:t>
      </w:r>
      <w:r>
        <w:rPr>
          <w:rStyle w:val="woj"/>
          <w:color w:val="000000"/>
          <w:shd w:val="clear" w:color="auto" w:fill="FFFFFF"/>
        </w:rPr>
        <w:t xml:space="preserve"> 6:16. We have it already. We</w:t>
      </w:r>
      <w:r w:rsidR="00D23A92">
        <w:rPr>
          <w:rStyle w:val="woj"/>
          <w:color w:val="000000"/>
          <w:shd w:val="clear" w:color="auto" w:fill="FFFFFF"/>
        </w:rPr>
        <w:t xml:space="preserve"> can’t get another. </w:t>
      </w:r>
      <w:r w:rsidR="004A5AA8">
        <w:rPr>
          <w:rStyle w:val="woj"/>
          <w:color w:val="000000"/>
          <w:shd w:val="clear" w:color="auto" w:fill="FFFFFF"/>
        </w:rPr>
        <w:t>T</w:t>
      </w:r>
      <w:r w:rsidR="00D23A92">
        <w:rPr>
          <w:rStyle w:val="woj"/>
          <w:color w:val="000000"/>
          <w:shd w:val="clear" w:color="auto" w:fill="FFFFFF"/>
        </w:rPr>
        <w:t xml:space="preserve">he wrong </w:t>
      </w:r>
      <w:r w:rsidR="004D1BAB">
        <w:rPr>
          <w:rStyle w:val="woj"/>
          <w:color w:val="000000"/>
          <w:shd w:val="clear" w:color="auto" w:fill="FFFFFF"/>
        </w:rPr>
        <w:t>reward excludes the right r</w:t>
      </w:r>
      <w:r w:rsidR="004A5AA8">
        <w:rPr>
          <w:rStyle w:val="woj"/>
          <w:color w:val="000000"/>
          <w:shd w:val="clear" w:color="auto" w:fill="FFFFFF"/>
        </w:rPr>
        <w:t>eward. Therefore, i</w:t>
      </w:r>
      <w:r w:rsidR="004D1BAB">
        <w:rPr>
          <w:rStyle w:val="woj"/>
          <w:color w:val="000000"/>
          <w:shd w:val="clear" w:color="auto" w:fill="FFFFFF"/>
        </w:rPr>
        <w:t xml:space="preserve">f we are seeking the wrong reward we will miss out on the right reward, which is from the Father. </w:t>
      </w:r>
      <w:r w:rsidR="00842667">
        <w:rPr>
          <w:rStyle w:val="woj"/>
          <w:color w:val="000000"/>
          <w:shd w:val="clear" w:color="auto" w:fill="FFFFFF"/>
        </w:rPr>
        <w:t xml:space="preserve">This text very clearly shows the two different kinds of rewards. </w:t>
      </w:r>
    </w:p>
    <w:p w:rsidR="00842667" w:rsidRDefault="00842667" w:rsidP="00E00898">
      <w:pPr>
        <w:pStyle w:val="chapter-1"/>
        <w:shd w:val="clear" w:color="auto" w:fill="FFFFFF"/>
        <w:spacing w:before="0" w:beforeAutospacing="0" w:after="0" w:afterAutospacing="0"/>
        <w:ind w:firstLine="288"/>
        <w:rPr>
          <w:rStyle w:val="woj"/>
          <w:color w:val="000000"/>
          <w:shd w:val="clear" w:color="auto" w:fill="FFFFFF"/>
        </w:rPr>
      </w:pPr>
      <w:r>
        <w:rPr>
          <w:rStyle w:val="woj"/>
          <w:color w:val="000000"/>
          <w:shd w:val="clear" w:color="auto" w:fill="FFFFFF"/>
        </w:rPr>
        <w:t xml:space="preserve">Let us now look at </w:t>
      </w:r>
      <w:r w:rsidR="00033817">
        <w:rPr>
          <w:rStyle w:val="woj"/>
          <w:color w:val="000000"/>
          <w:shd w:val="clear" w:color="auto" w:fill="FFFFFF"/>
        </w:rPr>
        <w:t>the</w:t>
      </w:r>
      <w:r>
        <w:rPr>
          <w:rStyle w:val="woj"/>
          <w:color w:val="000000"/>
          <w:shd w:val="clear" w:color="auto" w:fill="FFFFFF"/>
        </w:rPr>
        <w:t xml:space="preserve"> text </w:t>
      </w:r>
      <w:r w:rsidR="00033817">
        <w:rPr>
          <w:rStyle w:val="woj"/>
          <w:color w:val="000000"/>
          <w:shd w:val="clear" w:color="auto" w:fill="FFFFFF"/>
        </w:rPr>
        <w:t xml:space="preserve">about the talents, </w:t>
      </w:r>
      <w:r>
        <w:rPr>
          <w:rStyle w:val="woj"/>
          <w:color w:val="000000"/>
          <w:shd w:val="clear" w:color="auto" w:fill="FFFFFF"/>
        </w:rPr>
        <w:t>that shows the difference betwe</w:t>
      </w:r>
      <w:r w:rsidR="00033817">
        <w:rPr>
          <w:rStyle w:val="woj"/>
          <w:color w:val="000000"/>
          <w:shd w:val="clear" w:color="auto" w:fill="FFFFFF"/>
        </w:rPr>
        <w:t>en the two rewards</w:t>
      </w:r>
      <w:r w:rsidR="00A246F8">
        <w:rPr>
          <w:rStyle w:val="woj"/>
          <w:color w:val="000000"/>
          <w:shd w:val="clear" w:color="auto" w:fill="FFFFFF"/>
        </w:rPr>
        <w:t xml:space="preserve">. </w:t>
      </w:r>
      <w:r w:rsidR="006C4704">
        <w:rPr>
          <w:rStyle w:val="woj"/>
          <w:color w:val="000000"/>
          <w:shd w:val="clear" w:color="auto" w:fill="FFFFFF"/>
        </w:rPr>
        <w:t>“</w:t>
      </w:r>
      <w:r w:rsidR="006C4704" w:rsidRPr="00F02D32">
        <w:rPr>
          <w:rStyle w:val="woj"/>
          <w:color w:val="000000"/>
          <w:shd w:val="clear" w:color="auto" w:fill="FFFFFF"/>
        </w:rPr>
        <w:t>His lord said to him, ‘Well </w:t>
      </w:r>
      <w:r w:rsidR="006C4704" w:rsidRPr="00F02D32">
        <w:rPr>
          <w:rStyle w:val="woj"/>
          <w:iCs/>
          <w:color w:val="000000"/>
          <w:shd w:val="clear" w:color="auto" w:fill="FFFFFF"/>
        </w:rPr>
        <w:t>done</w:t>
      </w:r>
      <w:r w:rsidR="006C4704" w:rsidRPr="00F02D32">
        <w:rPr>
          <w:rStyle w:val="woj"/>
          <w:i/>
          <w:iCs/>
          <w:color w:val="000000"/>
          <w:shd w:val="clear" w:color="auto" w:fill="FFFFFF"/>
        </w:rPr>
        <w:t>,</w:t>
      </w:r>
      <w:r w:rsidR="006C4704" w:rsidRPr="00F02D32">
        <w:rPr>
          <w:rStyle w:val="woj"/>
          <w:color w:val="000000"/>
          <w:shd w:val="clear" w:color="auto" w:fill="FFFFFF"/>
        </w:rPr>
        <w:t> good and faithful servant; you were faithful over a few things, I will make you ruler over many things. Enter into the joy of your lord.’</w:t>
      </w:r>
      <w:r w:rsidR="006C4704" w:rsidRPr="00F02D32">
        <w:rPr>
          <w:rStyle w:val="text"/>
          <w:color w:val="000000"/>
          <w:shd w:val="clear" w:color="auto" w:fill="FFFFFF"/>
        </w:rPr>
        <w:t> </w:t>
      </w:r>
      <w:r w:rsidR="006C4704" w:rsidRPr="00F02D32">
        <w:rPr>
          <w:rStyle w:val="woj"/>
          <w:color w:val="000000"/>
          <w:shd w:val="clear" w:color="auto" w:fill="FFFFFF"/>
        </w:rPr>
        <w:t>He also who had received two talents came and said, ‘Lord, you delivered to me two talents; look, I have gained two more talents besides them.’</w:t>
      </w:r>
      <w:r w:rsidR="00F02D32">
        <w:rPr>
          <w:rStyle w:val="text"/>
          <w:color w:val="000000"/>
          <w:shd w:val="clear" w:color="auto" w:fill="FFFFFF"/>
        </w:rPr>
        <w:t xml:space="preserve"> </w:t>
      </w:r>
      <w:r w:rsidR="006C4704" w:rsidRPr="00F02D32">
        <w:rPr>
          <w:rStyle w:val="woj"/>
          <w:color w:val="000000"/>
          <w:shd w:val="clear" w:color="auto" w:fill="FFFFFF"/>
        </w:rPr>
        <w:t>His lord said to him, ‘Well </w:t>
      </w:r>
      <w:r w:rsidR="006C4704" w:rsidRPr="00F02D32">
        <w:rPr>
          <w:rStyle w:val="woj"/>
          <w:iCs/>
          <w:color w:val="000000"/>
          <w:shd w:val="clear" w:color="auto" w:fill="FFFFFF"/>
        </w:rPr>
        <w:t>done</w:t>
      </w:r>
      <w:r w:rsidR="006C4704" w:rsidRPr="00F02D32">
        <w:rPr>
          <w:rStyle w:val="woj"/>
          <w:i/>
          <w:iCs/>
          <w:color w:val="000000"/>
          <w:shd w:val="clear" w:color="auto" w:fill="FFFFFF"/>
        </w:rPr>
        <w:t>,</w:t>
      </w:r>
      <w:r w:rsidR="006C4704" w:rsidRPr="00F02D32">
        <w:rPr>
          <w:rStyle w:val="woj"/>
          <w:color w:val="000000"/>
          <w:shd w:val="clear" w:color="auto" w:fill="FFFFFF"/>
        </w:rPr>
        <w:t xml:space="preserve"> good and faithful servant; you have been faithful over a few things, I will make you ruler over many things. </w:t>
      </w:r>
      <w:proofErr w:type="gramStart"/>
      <w:r w:rsidR="006C4704" w:rsidRPr="00F02D32">
        <w:rPr>
          <w:rStyle w:val="woj"/>
          <w:color w:val="000000"/>
          <w:shd w:val="clear" w:color="auto" w:fill="FFFFFF"/>
        </w:rPr>
        <w:t>Enter into</w:t>
      </w:r>
      <w:proofErr w:type="gramEnd"/>
      <w:r w:rsidR="006C4704" w:rsidRPr="00F02D32">
        <w:rPr>
          <w:rStyle w:val="woj"/>
          <w:color w:val="000000"/>
          <w:shd w:val="clear" w:color="auto" w:fill="FFFFFF"/>
        </w:rPr>
        <w:t xml:space="preserve"> the joy of your lord.’” </w:t>
      </w:r>
      <w:r w:rsidR="006C4704" w:rsidRPr="00F02D32">
        <w:rPr>
          <w:rStyle w:val="woj"/>
          <w:i/>
          <w:color w:val="000000"/>
          <w:shd w:val="clear" w:color="auto" w:fill="FFFFFF"/>
        </w:rPr>
        <w:t>Matthew</w:t>
      </w:r>
      <w:r w:rsidR="006C4704" w:rsidRPr="00F02D32">
        <w:rPr>
          <w:rStyle w:val="woj"/>
          <w:color w:val="000000"/>
          <w:shd w:val="clear" w:color="auto" w:fill="FFFFFF"/>
        </w:rPr>
        <w:t xml:space="preserve"> 25:21-23.</w:t>
      </w:r>
    </w:p>
    <w:p w:rsidR="00A911A9" w:rsidRDefault="004D4E5A" w:rsidP="00E00898">
      <w:pPr>
        <w:pStyle w:val="chapter-1"/>
        <w:shd w:val="clear" w:color="auto" w:fill="FFFFFF"/>
        <w:spacing w:before="0" w:beforeAutospacing="0" w:after="0" w:afterAutospacing="0"/>
        <w:ind w:firstLine="288"/>
        <w:rPr>
          <w:rStyle w:val="woj"/>
          <w:color w:val="000000"/>
          <w:shd w:val="clear" w:color="auto" w:fill="FFFFFF"/>
        </w:rPr>
      </w:pPr>
      <w:r>
        <w:rPr>
          <w:rStyle w:val="woj"/>
          <w:color w:val="000000"/>
          <w:shd w:val="clear" w:color="auto" w:fill="FFFFFF"/>
        </w:rPr>
        <w:t xml:space="preserve">We can </w:t>
      </w:r>
      <w:r w:rsidR="00033817">
        <w:rPr>
          <w:rStyle w:val="woj"/>
          <w:color w:val="000000"/>
          <w:shd w:val="clear" w:color="auto" w:fill="FFFFFF"/>
        </w:rPr>
        <w:t xml:space="preserve">clearly </w:t>
      </w:r>
      <w:r>
        <w:rPr>
          <w:rStyle w:val="woj"/>
          <w:color w:val="000000"/>
          <w:shd w:val="clear" w:color="auto" w:fill="FFFFFF"/>
        </w:rPr>
        <w:t xml:space="preserve">see the </w:t>
      </w:r>
      <w:r w:rsidR="001F1E1E">
        <w:rPr>
          <w:rStyle w:val="woj"/>
          <w:color w:val="000000"/>
          <w:shd w:val="clear" w:color="auto" w:fill="FFFFFF"/>
        </w:rPr>
        <w:t xml:space="preserve">difference that Naomi made </w:t>
      </w:r>
      <w:r w:rsidR="00033817">
        <w:rPr>
          <w:rStyle w:val="woj"/>
          <w:color w:val="000000"/>
          <w:shd w:val="clear" w:color="auto" w:fill="FFFFFF"/>
        </w:rPr>
        <w:t>previously</w:t>
      </w:r>
      <w:r w:rsidR="001F1E1E">
        <w:rPr>
          <w:rStyle w:val="woj"/>
          <w:color w:val="000000"/>
          <w:shd w:val="clear" w:color="auto" w:fill="FFFFFF"/>
        </w:rPr>
        <w:t xml:space="preserve"> in our study. </w:t>
      </w:r>
      <w:r w:rsidR="00D85B44">
        <w:rPr>
          <w:rStyle w:val="woj"/>
          <w:color w:val="000000"/>
          <w:shd w:val="clear" w:color="auto" w:fill="FFFFFF"/>
        </w:rPr>
        <w:t xml:space="preserve">Jesus </w:t>
      </w:r>
      <w:r w:rsidR="00033817">
        <w:rPr>
          <w:rStyle w:val="woj"/>
          <w:color w:val="000000"/>
          <w:shd w:val="clear" w:color="auto" w:fill="FFFFFF"/>
        </w:rPr>
        <w:t>does not reward or praise</w:t>
      </w:r>
      <w:r w:rsidR="00D85B44">
        <w:rPr>
          <w:rStyle w:val="woj"/>
          <w:color w:val="000000"/>
          <w:shd w:val="clear" w:color="auto" w:fill="FFFFFF"/>
        </w:rPr>
        <w:t xml:space="preserve"> the accomp</w:t>
      </w:r>
      <w:r w:rsidR="00033817">
        <w:rPr>
          <w:rStyle w:val="woj"/>
          <w:color w:val="000000"/>
          <w:shd w:val="clear" w:color="auto" w:fill="FFFFFF"/>
        </w:rPr>
        <w:t>lishment. He does not say, “It’s g</w:t>
      </w:r>
      <w:r>
        <w:rPr>
          <w:rStyle w:val="woj"/>
          <w:color w:val="000000"/>
          <w:shd w:val="clear" w:color="auto" w:fill="FFFFFF"/>
        </w:rPr>
        <w:t>ood that you have ten talents!</w:t>
      </w:r>
      <w:r w:rsidR="00D85B44">
        <w:rPr>
          <w:rStyle w:val="woj"/>
          <w:color w:val="000000"/>
          <w:shd w:val="clear" w:color="auto" w:fill="FFFFFF"/>
        </w:rPr>
        <w:t>” or, “</w:t>
      </w:r>
      <w:r w:rsidR="00033817">
        <w:rPr>
          <w:rStyle w:val="woj"/>
          <w:color w:val="000000"/>
          <w:shd w:val="clear" w:color="auto" w:fill="FFFFFF"/>
        </w:rPr>
        <w:t>It’s g</w:t>
      </w:r>
      <w:r>
        <w:rPr>
          <w:rStyle w:val="woj"/>
          <w:color w:val="000000"/>
          <w:shd w:val="clear" w:color="auto" w:fill="FFFFFF"/>
        </w:rPr>
        <w:t>ood that you have four talents!</w:t>
      </w:r>
      <w:r w:rsidR="00D85B44">
        <w:rPr>
          <w:rStyle w:val="woj"/>
          <w:color w:val="000000"/>
          <w:shd w:val="clear" w:color="auto" w:fill="FFFFFF"/>
        </w:rPr>
        <w:t xml:space="preserve">” </w:t>
      </w:r>
      <w:r w:rsidR="00033817">
        <w:rPr>
          <w:rStyle w:val="woj"/>
          <w:color w:val="000000"/>
          <w:shd w:val="clear" w:color="auto" w:fill="FFFFFF"/>
        </w:rPr>
        <w:t xml:space="preserve">Instead, </w:t>
      </w:r>
      <w:r>
        <w:rPr>
          <w:rStyle w:val="woj"/>
          <w:color w:val="000000"/>
          <w:shd w:val="clear" w:color="auto" w:fill="FFFFFF"/>
        </w:rPr>
        <w:t xml:space="preserve">He </w:t>
      </w:r>
      <w:r w:rsidR="005227F5">
        <w:rPr>
          <w:rStyle w:val="woj"/>
          <w:color w:val="000000"/>
          <w:shd w:val="clear" w:color="auto" w:fill="FFFFFF"/>
        </w:rPr>
        <w:t xml:space="preserve">commends the effort. </w:t>
      </w:r>
      <w:r>
        <w:rPr>
          <w:rStyle w:val="woj"/>
          <w:color w:val="000000"/>
          <w:shd w:val="clear" w:color="auto" w:fill="FFFFFF"/>
        </w:rPr>
        <w:t>We know</w:t>
      </w:r>
      <w:r w:rsidR="005227F5">
        <w:rPr>
          <w:rStyle w:val="woj"/>
          <w:color w:val="000000"/>
          <w:shd w:val="clear" w:color="auto" w:fill="FFFFFF"/>
        </w:rPr>
        <w:t xml:space="preserve"> this because He makes no difference between the </w:t>
      </w:r>
      <w:r w:rsidR="00033817">
        <w:rPr>
          <w:rStyle w:val="woj"/>
          <w:color w:val="000000"/>
          <w:shd w:val="clear" w:color="auto" w:fill="FFFFFF"/>
        </w:rPr>
        <w:t>servant</w:t>
      </w:r>
      <w:r w:rsidR="005227F5">
        <w:rPr>
          <w:rStyle w:val="woj"/>
          <w:color w:val="000000"/>
          <w:shd w:val="clear" w:color="auto" w:fill="FFFFFF"/>
        </w:rPr>
        <w:t xml:space="preserve"> with the four talents and the one with the ten talents. </w:t>
      </w:r>
      <w:r>
        <w:rPr>
          <w:rStyle w:val="woj"/>
          <w:color w:val="000000"/>
          <w:shd w:val="clear" w:color="auto" w:fill="FFFFFF"/>
        </w:rPr>
        <w:t>He treats them equall</w:t>
      </w:r>
      <w:r w:rsidR="003C0B4C">
        <w:rPr>
          <w:rStyle w:val="woj"/>
          <w:color w:val="000000"/>
          <w:shd w:val="clear" w:color="auto" w:fill="FFFFFF"/>
        </w:rPr>
        <w:t xml:space="preserve">y, and </w:t>
      </w:r>
      <w:r w:rsidR="00033817">
        <w:rPr>
          <w:rStyle w:val="woj"/>
          <w:color w:val="000000"/>
          <w:shd w:val="clear" w:color="auto" w:fill="FFFFFF"/>
        </w:rPr>
        <w:t xml:space="preserve">in this </w:t>
      </w:r>
      <w:proofErr w:type="gramStart"/>
      <w:r w:rsidR="00033817">
        <w:rPr>
          <w:rStyle w:val="woj"/>
          <w:color w:val="000000"/>
          <w:shd w:val="clear" w:color="auto" w:fill="FFFFFF"/>
        </w:rPr>
        <w:t>way</w:t>
      </w:r>
      <w:proofErr w:type="gramEnd"/>
      <w:r>
        <w:rPr>
          <w:rStyle w:val="woj"/>
          <w:color w:val="000000"/>
          <w:shd w:val="clear" w:color="auto" w:fill="FFFFFF"/>
        </w:rPr>
        <w:t xml:space="preserve"> He actually </w:t>
      </w:r>
      <w:r w:rsidR="003C0B4C">
        <w:rPr>
          <w:rStyle w:val="woj"/>
          <w:color w:val="000000"/>
          <w:shd w:val="clear" w:color="auto" w:fill="FFFFFF"/>
        </w:rPr>
        <w:t>commends t</w:t>
      </w:r>
      <w:r w:rsidR="00A448C9">
        <w:rPr>
          <w:rStyle w:val="woj"/>
          <w:color w:val="000000"/>
          <w:shd w:val="clear" w:color="auto" w:fill="FFFFFF"/>
        </w:rPr>
        <w:t>he</w:t>
      </w:r>
      <w:r>
        <w:rPr>
          <w:rStyle w:val="woj"/>
          <w:color w:val="000000"/>
          <w:shd w:val="clear" w:color="auto" w:fill="FFFFFF"/>
        </w:rPr>
        <w:t>ir</w:t>
      </w:r>
      <w:r w:rsidR="00A448C9">
        <w:rPr>
          <w:rStyle w:val="woj"/>
          <w:color w:val="000000"/>
          <w:shd w:val="clear" w:color="auto" w:fill="FFFFFF"/>
        </w:rPr>
        <w:t xml:space="preserve"> efforts</w:t>
      </w:r>
      <w:r>
        <w:rPr>
          <w:rStyle w:val="woj"/>
          <w:color w:val="000000"/>
          <w:shd w:val="clear" w:color="auto" w:fill="FFFFFF"/>
        </w:rPr>
        <w:t xml:space="preserve"> instead of</w:t>
      </w:r>
      <w:r w:rsidR="00A448C9">
        <w:rPr>
          <w:rStyle w:val="woj"/>
          <w:color w:val="000000"/>
          <w:shd w:val="clear" w:color="auto" w:fill="FFFFFF"/>
        </w:rPr>
        <w:t xml:space="preserve"> the results of the</w:t>
      </w:r>
      <w:r>
        <w:rPr>
          <w:rStyle w:val="woj"/>
          <w:color w:val="000000"/>
          <w:shd w:val="clear" w:color="auto" w:fill="FFFFFF"/>
        </w:rPr>
        <w:t>ir</w:t>
      </w:r>
      <w:r w:rsidR="00A448C9">
        <w:rPr>
          <w:rStyle w:val="woj"/>
          <w:color w:val="000000"/>
          <w:shd w:val="clear" w:color="auto" w:fill="FFFFFF"/>
        </w:rPr>
        <w:t xml:space="preserve"> work.</w:t>
      </w:r>
      <w:r w:rsidR="00A911A9">
        <w:rPr>
          <w:rStyle w:val="woj"/>
          <w:color w:val="000000"/>
          <w:shd w:val="clear" w:color="auto" w:fill="FFFFFF"/>
        </w:rPr>
        <w:t xml:space="preserve"> </w:t>
      </w:r>
    </w:p>
    <w:p w:rsidR="00F02D32" w:rsidRDefault="00A911A9" w:rsidP="00E00898">
      <w:pPr>
        <w:pStyle w:val="chapter-1"/>
        <w:shd w:val="clear" w:color="auto" w:fill="FFFFFF"/>
        <w:spacing w:before="0" w:beforeAutospacing="0" w:after="0" w:afterAutospacing="0"/>
        <w:ind w:firstLine="288"/>
        <w:rPr>
          <w:rStyle w:val="woj"/>
          <w:color w:val="000000"/>
          <w:shd w:val="clear" w:color="auto" w:fill="FFFFFF"/>
        </w:rPr>
      </w:pPr>
      <w:r>
        <w:rPr>
          <w:rStyle w:val="woj"/>
          <w:color w:val="000000"/>
          <w:shd w:val="clear" w:color="auto" w:fill="FFFFFF"/>
        </w:rPr>
        <w:t>Furthermore</w:t>
      </w:r>
      <w:r w:rsidR="004D4E5A">
        <w:rPr>
          <w:rStyle w:val="woj"/>
          <w:color w:val="000000"/>
          <w:shd w:val="clear" w:color="auto" w:fill="FFFFFF"/>
        </w:rPr>
        <w:t>, i</w:t>
      </w:r>
      <w:r>
        <w:rPr>
          <w:rStyle w:val="woj"/>
          <w:color w:val="000000"/>
          <w:shd w:val="clear" w:color="auto" w:fill="FFFFFF"/>
        </w:rPr>
        <w:t>t may not be ne</w:t>
      </w:r>
      <w:r w:rsidR="004D4E5A">
        <w:rPr>
          <w:rStyle w:val="woj"/>
          <w:color w:val="000000"/>
          <w:shd w:val="clear" w:color="auto" w:fill="FFFFFF"/>
        </w:rPr>
        <w:t>cessary to say</w:t>
      </w:r>
      <w:r w:rsidR="002246ED">
        <w:rPr>
          <w:rStyle w:val="woj"/>
          <w:color w:val="000000"/>
          <w:shd w:val="clear" w:color="auto" w:fill="FFFFFF"/>
        </w:rPr>
        <w:t xml:space="preserve"> much at all</w:t>
      </w:r>
      <w:r w:rsidR="004D4E5A">
        <w:rPr>
          <w:rStyle w:val="woj"/>
          <w:color w:val="000000"/>
          <w:shd w:val="clear" w:color="auto" w:fill="FFFFFF"/>
        </w:rPr>
        <w:t>. The</w:t>
      </w:r>
      <w:r w:rsidR="002246ED">
        <w:rPr>
          <w:rStyle w:val="woj"/>
          <w:color w:val="000000"/>
          <w:shd w:val="clear" w:color="auto" w:fill="FFFFFF"/>
        </w:rPr>
        <w:t xml:space="preserve"> work itself </w:t>
      </w:r>
      <w:r w:rsidR="004D4E5A">
        <w:rPr>
          <w:rStyle w:val="woj"/>
          <w:color w:val="000000"/>
          <w:shd w:val="clear" w:color="auto" w:fill="FFFFFF"/>
        </w:rPr>
        <w:t>has a reward.</w:t>
      </w:r>
      <w:r w:rsidR="002246ED">
        <w:rPr>
          <w:rStyle w:val="woj"/>
          <w:color w:val="000000"/>
          <w:shd w:val="clear" w:color="auto" w:fill="FFFFFF"/>
        </w:rPr>
        <w:t xml:space="preserve"> In other words, if I see that the five talents have </w:t>
      </w:r>
      <w:r w:rsidR="004D4E5A">
        <w:rPr>
          <w:rStyle w:val="woj"/>
          <w:color w:val="000000"/>
          <w:shd w:val="clear" w:color="auto" w:fill="FFFFFF"/>
        </w:rPr>
        <w:t xml:space="preserve">multiplied to </w:t>
      </w:r>
      <w:r w:rsidR="002246ED">
        <w:rPr>
          <w:rStyle w:val="woj"/>
          <w:color w:val="000000"/>
          <w:shd w:val="clear" w:color="auto" w:fill="FFFFFF"/>
        </w:rPr>
        <w:t>ten talents</w:t>
      </w:r>
      <w:r w:rsidR="00033817">
        <w:rPr>
          <w:rStyle w:val="woj"/>
          <w:color w:val="000000"/>
          <w:shd w:val="clear" w:color="auto" w:fill="FFFFFF"/>
        </w:rPr>
        <w:t>,</w:t>
      </w:r>
      <w:r w:rsidR="004D4E5A">
        <w:rPr>
          <w:rStyle w:val="woj"/>
          <w:color w:val="000000"/>
          <w:shd w:val="clear" w:color="auto" w:fill="FFFFFF"/>
        </w:rPr>
        <w:t xml:space="preserve"> then</w:t>
      </w:r>
      <w:r w:rsidR="00954A9C">
        <w:rPr>
          <w:rStyle w:val="woj"/>
          <w:color w:val="000000"/>
          <w:shd w:val="clear" w:color="auto" w:fill="FFFFFF"/>
        </w:rPr>
        <w:t xml:space="preserve"> the result of the work is the </w:t>
      </w:r>
      <w:r w:rsidR="004D4E5A">
        <w:rPr>
          <w:rStyle w:val="woj"/>
          <w:color w:val="000000"/>
          <w:shd w:val="clear" w:color="auto" w:fill="FFFFFF"/>
        </w:rPr>
        <w:t>reward, without any extra</w:t>
      </w:r>
      <w:r w:rsidR="003109B5">
        <w:rPr>
          <w:rStyle w:val="woj"/>
          <w:color w:val="000000"/>
          <w:shd w:val="clear" w:color="auto" w:fill="FFFFFF"/>
        </w:rPr>
        <w:t xml:space="preserve"> </w:t>
      </w:r>
      <w:r w:rsidR="00954A9C">
        <w:rPr>
          <w:rStyle w:val="woj"/>
          <w:color w:val="000000"/>
          <w:shd w:val="clear" w:color="auto" w:fill="FFFFFF"/>
        </w:rPr>
        <w:t xml:space="preserve">praise </w:t>
      </w:r>
      <w:r w:rsidR="00033817">
        <w:rPr>
          <w:rStyle w:val="woj"/>
          <w:color w:val="000000"/>
          <w:shd w:val="clear" w:color="auto" w:fill="FFFFFF"/>
        </w:rPr>
        <w:t xml:space="preserve">being </w:t>
      </w:r>
      <w:r w:rsidR="00954A9C">
        <w:rPr>
          <w:rStyle w:val="woj"/>
          <w:color w:val="000000"/>
          <w:shd w:val="clear" w:color="auto" w:fill="FFFFFF"/>
        </w:rPr>
        <w:t xml:space="preserve">given. </w:t>
      </w:r>
      <w:r w:rsidR="004D4E5A">
        <w:rPr>
          <w:rStyle w:val="woj"/>
          <w:color w:val="000000"/>
          <w:shd w:val="clear" w:color="auto" w:fill="FFFFFF"/>
        </w:rPr>
        <w:t xml:space="preserve">Seeing the result of the work brings satisfaction and the </w:t>
      </w:r>
      <w:r w:rsidR="00033817">
        <w:rPr>
          <w:rStyle w:val="woj"/>
          <w:color w:val="000000"/>
          <w:shd w:val="clear" w:color="auto" w:fill="FFFFFF"/>
        </w:rPr>
        <w:t xml:space="preserve">inherent </w:t>
      </w:r>
      <w:r w:rsidR="004D4E5A">
        <w:rPr>
          <w:rStyle w:val="woj"/>
          <w:color w:val="000000"/>
          <w:shd w:val="clear" w:color="auto" w:fill="FFFFFF"/>
        </w:rPr>
        <w:t xml:space="preserve">reward. </w:t>
      </w:r>
      <w:r w:rsidR="00033817">
        <w:rPr>
          <w:rStyle w:val="woj"/>
          <w:color w:val="000000"/>
          <w:shd w:val="clear" w:color="auto" w:fill="FFFFFF"/>
        </w:rPr>
        <w:t>It’s unnatural</w:t>
      </w:r>
      <w:r w:rsidR="004D4E5A">
        <w:rPr>
          <w:rStyle w:val="woj"/>
          <w:color w:val="000000"/>
          <w:shd w:val="clear" w:color="auto" w:fill="FFFFFF"/>
        </w:rPr>
        <w:t xml:space="preserve"> </w:t>
      </w:r>
      <w:r w:rsidR="00033817">
        <w:rPr>
          <w:rStyle w:val="woj"/>
          <w:color w:val="000000"/>
          <w:shd w:val="clear" w:color="auto" w:fill="FFFFFF"/>
        </w:rPr>
        <w:t xml:space="preserve">to </w:t>
      </w:r>
      <w:r w:rsidR="004D4E5A">
        <w:rPr>
          <w:rStyle w:val="woj"/>
          <w:color w:val="000000"/>
          <w:shd w:val="clear" w:color="auto" w:fill="FFFFFF"/>
        </w:rPr>
        <w:t>give an</w:t>
      </w:r>
      <w:r w:rsidR="00B55619">
        <w:rPr>
          <w:rStyle w:val="woj"/>
          <w:color w:val="000000"/>
          <w:shd w:val="clear" w:color="auto" w:fill="FFFFFF"/>
        </w:rPr>
        <w:t>other</w:t>
      </w:r>
      <w:r w:rsidR="004D4E5A">
        <w:rPr>
          <w:rStyle w:val="woj"/>
          <w:color w:val="000000"/>
          <w:shd w:val="clear" w:color="auto" w:fill="FFFFFF"/>
        </w:rPr>
        <w:t xml:space="preserve"> </w:t>
      </w:r>
      <w:r w:rsidR="00B55619">
        <w:rPr>
          <w:rStyle w:val="woj"/>
          <w:color w:val="000000"/>
          <w:shd w:val="clear" w:color="auto" w:fill="FFFFFF"/>
        </w:rPr>
        <w:t>reward</w:t>
      </w:r>
      <w:r w:rsidR="004D4E5A">
        <w:rPr>
          <w:rStyle w:val="woj"/>
          <w:color w:val="000000"/>
          <w:shd w:val="clear" w:color="auto" w:fill="FFFFFF"/>
        </w:rPr>
        <w:t xml:space="preserve"> </w:t>
      </w:r>
      <w:r w:rsidR="00033817">
        <w:rPr>
          <w:rStyle w:val="woj"/>
          <w:color w:val="000000"/>
          <w:shd w:val="clear" w:color="auto" w:fill="FFFFFF"/>
        </w:rPr>
        <w:t>as well</w:t>
      </w:r>
      <w:r w:rsidR="00B55619">
        <w:rPr>
          <w:rStyle w:val="woj"/>
          <w:color w:val="000000"/>
          <w:shd w:val="clear" w:color="auto" w:fill="FFFFFF"/>
        </w:rPr>
        <w:t xml:space="preserve">. It’s not wanted. </w:t>
      </w:r>
    </w:p>
    <w:p w:rsidR="00BE4669" w:rsidRDefault="00BE4669" w:rsidP="00BE4669">
      <w:pPr>
        <w:pStyle w:val="chapter-1"/>
        <w:shd w:val="clear" w:color="auto" w:fill="FFFFFF"/>
        <w:spacing w:before="0" w:beforeAutospacing="0" w:after="0" w:afterAutospacing="0"/>
        <w:ind w:firstLine="288"/>
        <w:rPr>
          <w:rStyle w:val="woj"/>
          <w:color w:val="000000"/>
          <w:shd w:val="clear" w:color="auto" w:fill="FFFFFF"/>
        </w:rPr>
      </w:pPr>
      <w:r w:rsidRPr="00B12429">
        <w:rPr>
          <w:rStyle w:val="woj"/>
          <w:color w:val="000000"/>
        </w:rPr>
        <w:t>Let’s think again about the</w:t>
      </w:r>
      <w:r w:rsidRPr="00B12429">
        <w:rPr>
          <w:rStyle w:val="woj"/>
          <w:color w:val="000000"/>
          <w:shd w:val="clear" w:color="auto" w:fill="FFFFFF"/>
        </w:rPr>
        <w:t xml:space="preserve"> angels before they were aware that there was a law. Obedience to the law was so natural to them that</w:t>
      </w:r>
      <w:r>
        <w:rPr>
          <w:rStyle w:val="woj"/>
          <w:color w:val="000000"/>
          <w:shd w:val="clear" w:color="auto" w:fill="FFFFFF"/>
        </w:rPr>
        <w:t xml:space="preserve"> they would not even think of receiving a reward. The</w:t>
      </w:r>
      <w:r w:rsidR="00B12429">
        <w:rPr>
          <w:rStyle w:val="woj"/>
          <w:color w:val="000000"/>
          <w:shd w:val="clear" w:color="auto" w:fill="FFFFFF"/>
        </w:rPr>
        <w:t>ir</w:t>
      </w:r>
      <w:r>
        <w:rPr>
          <w:rStyle w:val="woj"/>
          <w:color w:val="000000"/>
          <w:shd w:val="clear" w:color="auto" w:fill="FFFFFF"/>
        </w:rPr>
        <w:t xml:space="preserve"> reward was their happiness. They were overjoyed to be able to do what their master wanted. Good work brings its own reward</w:t>
      </w:r>
      <w:r w:rsidR="00B12429">
        <w:rPr>
          <w:rStyle w:val="woj"/>
          <w:color w:val="000000"/>
          <w:shd w:val="clear" w:color="auto" w:fill="FFFFFF"/>
        </w:rPr>
        <w:t>,</w:t>
      </w:r>
      <w:r>
        <w:rPr>
          <w:rStyle w:val="woj"/>
          <w:color w:val="000000"/>
          <w:shd w:val="clear" w:color="auto" w:fill="FFFFFF"/>
        </w:rPr>
        <w:t xml:space="preserve"> so that we want to continue the same work. That is an encouragement. </w:t>
      </w:r>
    </w:p>
    <w:p w:rsidR="00BE4669" w:rsidRDefault="00BE4669" w:rsidP="00BE4669">
      <w:pPr>
        <w:pStyle w:val="chapter-1"/>
        <w:shd w:val="clear" w:color="auto" w:fill="FFFFFF"/>
        <w:spacing w:before="0" w:beforeAutospacing="0" w:after="0" w:afterAutospacing="0"/>
        <w:ind w:firstLine="288"/>
        <w:rPr>
          <w:rStyle w:val="woj"/>
          <w:color w:val="000000"/>
          <w:shd w:val="clear" w:color="auto" w:fill="FFFFFF"/>
        </w:rPr>
      </w:pPr>
      <w:r>
        <w:rPr>
          <w:rStyle w:val="woj"/>
          <w:color w:val="000000"/>
          <w:shd w:val="clear" w:color="auto" w:fill="FFFFFF"/>
        </w:rPr>
        <w:t xml:space="preserve">What can a parent do to give their child a reward like that? Obviously, they must give them the opportunity to experience success. In other words, if you give a child a task which accomplishes something good, perhaps you can give a little acknowledgement of success at the beginning, but you shouldn’t give too much. Otherwise they will become dependent upon </w:t>
      </w:r>
      <w:r w:rsidR="00B12429">
        <w:rPr>
          <w:rStyle w:val="woj"/>
          <w:color w:val="000000"/>
          <w:shd w:val="clear" w:color="auto" w:fill="FFFFFF"/>
        </w:rPr>
        <w:t>such</w:t>
      </w:r>
      <w:r>
        <w:rPr>
          <w:rStyle w:val="woj"/>
          <w:color w:val="000000"/>
          <w:shd w:val="clear" w:color="auto" w:fill="FFFFFF"/>
        </w:rPr>
        <w:t xml:space="preserve"> </w:t>
      </w:r>
      <w:r w:rsidR="00B12429">
        <w:rPr>
          <w:rStyle w:val="woj"/>
          <w:color w:val="000000"/>
          <w:shd w:val="clear" w:color="auto" w:fill="FFFFFF"/>
        </w:rPr>
        <w:t>recognition</w:t>
      </w:r>
      <w:r>
        <w:rPr>
          <w:rStyle w:val="woj"/>
          <w:color w:val="000000"/>
          <w:shd w:val="clear" w:color="auto" w:fill="FFFFFF"/>
        </w:rPr>
        <w:t>. If they see that their work is successful, they will not need extra acknowledgement for it</w:t>
      </w:r>
      <w:r w:rsidR="00B12429">
        <w:rPr>
          <w:rStyle w:val="woj"/>
          <w:color w:val="000000"/>
          <w:shd w:val="clear" w:color="auto" w:fill="FFFFFF"/>
        </w:rPr>
        <w:t>,</w:t>
      </w:r>
      <w:r>
        <w:rPr>
          <w:rStyle w:val="woj"/>
          <w:color w:val="000000"/>
          <w:shd w:val="clear" w:color="auto" w:fill="FFFFFF"/>
        </w:rPr>
        <w:t xml:space="preserve"> because the work itself will bring its own sa</w:t>
      </w:r>
      <w:r w:rsidR="00B12429">
        <w:rPr>
          <w:rStyle w:val="woj"/>
          <w:color w:val="000000"/>
          <w:shd w:val="clear" w:color="auto" w:fill="FFFFFF"/>
        </w:rPr>
        <w:t>tisfaction—</w:t>
      </w:r>
      <w:r>
        <w:rPr>
          <w:rStyle w:val="woj"/>
          <w:color w:val="000000"/>
          <w:shd w:val="clear" w:color="auto" w:fill="FFFFFF"/>
        </w:rPr>
        <w:t xml:space="preserve">its own reward. Then the child will want to continue with that work. </w:t>
      </w:r>
    </w:p>
    <w:p w:rsidR="00BE4669" w:rsidRDefault="00BE4669" w:rsidP="00BE4669">
      <w:pPr>
        <w:pStyle w:val="chapter-1"/>
        <w:shd w:val="clear" w:color="auto" w:fill="FFFFFF"/>
        <w:spacing w:before="0" w:beforeAutospacing="0" w:after="0" w:afterAutospacing="0"/>
        <w:ind w:firstLine="288"/>
        <w:rPr>
          <w:lang w:val="en-NZ"/>
        </w:rPr>
      </w:pPr>
      <w:r>
        <w:rPr>
          <w:rStyle w:val="woj"/>
          <w:color w:val="000000"/>
          <w:shd w:val="clear" w:color="auto" w:fill="FFFFFF"/>
        </w:rPr>
        <w:t>That is how God works with us. When we have accomplished something</w:t>
      </w:r>
      <w:r w:rsidR="00AC4962">
        <w:rPr>
          <w:rStyle w:val="woj"/>
          <w:color w:val="000000"/>
          <w:shd w:val="clear" w:color="auto" w:fill="FFFFFF"/>
        </w:rPr>
        <w:t xml:space="preserve"> good</w:t>
      </w:r>
      <w:r>
        <w:rPr>
          <w:rStyle w:val="woj"/>
          <w:color w:val="000000"/>
          <w:shd w:val="clear" w:color="auto" w:fill="FFFFFF"/>
        </w:rPr>
        <w:t xml:space="preserve">, God doesn’t praise us on a job well done. Rather, we see </w:t>
      </w:r>
      <w:r w:rsidR="00AC4962">
        <w:rPr>
          <w:rStyle w:val="woj"/>
          <w:color w:val="000000"/>
          <w:shd w:val="clear" w:color="auto" w:fill="FFFFFF"/>
        </w:rPr>
        <w:t>the</w:t>
      </w:r>
      <w:r>
        <w:rPr>
          <w:rStyle w:val="woj"/>
          <w:color w:val="000000"/>
          <w:shd w:val="clear" w:color="auto" w:fill="FFFFFF"/>
        </w:rPr>
        <w:t xml:space="preserve"> result </w:t>
      </w:r>
      <w:r w:rsidR="00AC4962">
        <w:rPr>
          <w:rStyle w:val="woj"/>
          <w:color w:val="000000"/>
          <w:shd w:val="clear" w:color="auto" w:fill="FFFFFF"/>
        </w:rPr>
        <w:t>of the work and such results make us happy</w:t>
      </w:r>
      <w:r>
        <w:rPr>
          <w:rStyle w:val="woj"/>
          <w:color w:val="000000"/>
          <w:shd w:val="clear" w:color="auto" w:fill="FFFFFF"/>
        </w:rPr>
        <w:t>. The same is true about the commendation, “</w:t>
      </w:r>
      <w:r>
        <w:rPr>
          <w:color w:val="000000"/>
          <w:shd w:val="clear" w:color="auto" w:fill="FFFFFF"/>
        </w:rPr>
        <w:t xml:space="preserve">Well done, good and faithful servant.” It is not so much the words that play a role, but rather the result. When we enter </w:t>
      </w:r>
      <w:proofErr w:type="gramStart"/>
      <w:r>
        <w:rPr>
          <w:color w:val="000000"/>
          <w:shd w:val="clear" w:color="auto" w:fill="FFFFFF"/>
        </w:rPr>
        <w:t>heaven</w:t>
      </w:r>
      <w:proofErr w:type="gramEnd"/>
      <w:r>
        <w:rPr>
          <w:color w:val="000000"/>
          <w:shd w:val="clear" w:color="auto" w:fill="FFFFFF"/>
        </w:rPr>
        <w:t xml:space="preserve"> and continue the same work that we have received here on earth it is exactly the reward that we are looking for. That brings satisfaction. We are happy to do it, espec</w:t>
      </w:r>
      <w:r w:rsidR="00AC4962">
        <w:rPr>
          <w:color w:val="000000"/>
          <w:shd w:val="clear" w:color="auto" w:fill="FFFFFF"/>
        </w:rPr>
        <w:t>ially if it is work for others—</w:t>
      </w:r>
      <w:r>
        <w:rPr>
          <w:color w:val="000000"/>
          <w:shd w:val="clear" w:color="auto" w:fill="FFFFFF"/>
        </w:rPr>
        <w:t xml:space="preserve">especially if it is a work that will make other people happy. </w:t>
      </w:r>
      <w:r w:rsidR="00ED35E2">
        <w:rPr>
          <w:color w:val="000000"/>
          <w:shd w:val="clear" w:color="auto" w:fill="FFFFFF"/>
        </w:rPr>
        <w:t>Let’s</w:t>
      </w:r>
      <w:r>
        <w:rPr>
          <w:color w:val="000000"/>
          <w:shd w:val="clear" w:color="auto" w:fill="FFFFFF"/>
        </w:rPr>
        <w:t xml:space="preserve"> read two statements in this connection. </w:t>
      </w:r>
    </w:p>
    <w:p w:rsidR="00BE4669" w:rsidRDefault="00BE4669" w:rsidP="00BE4669">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 xml:space="preserve">“Those things which seem to the Christian most grievous to be borne often prove his greatest blessing. Reproach and falsehood have ever followed those who were faithful in the discharge of duty. A righteous character, though blackened in reputation by slander and falsehood, will preserve the purity of its virtue and excellence. Trampled in the mire, or exalted to heaven, the Christian’s life should be the same, and the proud consciousness of innocence is its own reward. The persecution of enemies tests the foundation upon which the reputation really rests. Sooner or later it </w:t>
      </w:r>
      <w:r>
        <w:rPr>
          <w:color w:val="000000"/>
          <w:shd w:val="clear" w:color="auto" w:fill="FFFFFF"/>
        </w:rPr>
        <w:lastRenderedPageBreak/>
        <w:t xml:space="preserve">is revealed to the world </w:t>
      </w:r>
      <w:proofErr w:type="gramStart"/>
      <w:r>
        <w:rPr>
          <w:color w:val="000000"/>
          <w:shd w:val="clear" w:color="auto" w:fill="FFFFFF"/>
        </w:rPr>
        <w:t>whether or not</w:t>
      </w:r>
      <w:proofErr w:type="gramEnd"/>
      <w:r>
        <w:rPr>
          <w:color w:val="000000"/>
          <w:shd w:val="clear" w:color="auto" w:fill="FFFFFF"/>
        </w:rPr>
        <w:t xml:space="preserve"> the evil reports were true, or were the poisoned shafts of malice and revenge. Constancy in serving God is the only safe manner of settling such questions. Jesus would have his people use great care to give the enemies of his cause no ground to condemn their holy faith. No wrong action should cast a stigma upon its purity. When all arguments fail, the slanderers frequently open their galling fire upon the besieged servants of God; but their lying tongues eventually bring curses upon themselves. God will finally vindicate the right, honor the guiltless, and hide them in the secret of his pavilion from the strife of tongues.”  </w:t>
      </w:r>
      <w:r>
        <w:rPr>
          <w:i/>
          <w:iCs/>
          <w:color w:val="000000"/>
          <w:shd w:val="clear" w:color="auto" w:fill="FFFFFF"/>
        </w:rPr>
        <w:t>The Spirit of Prophecy</w:t>
      </w:r>
      <w:r>
        <w:rPr>
          <w:color w:val="000000"/>
          <w:shd w:val="clear" w:color="auto" w:fill="FFFFFF"/>
        </w:rPr>
        <w:t xml:space="preserve"> 2:212.1.</w:t>
      </w:r>
    </w:p>
    <w:p w:rsidR="00BE4669" w:rsidRDefault="00BE4669" w:rsidP="00BE4669">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The important point here is that the consciousness of innocence will bring its own reward. You don’t need another confirmation</w:t>
      </w:r>
      <w:r w:rsidR="00ED35E2">
        <w:rPr>
          <w:color w:val="000000"/>
          <w:shd w:val="clear" w:color="auto" w:fill="FFFFFF"/>
        </w:rPr>
        <w:t>,</w:t>
      </w:r>
      <w:r>
        <w:rPr>
          <w:color w:val="000000"/>
          <w:shd w:val="clear" w:color="auto" w:fill="FFFFFF"/>
        </w:rPr>
        <w:t xml:space="preserve"> because the consciousness of innocence is its own reward. This is what gives you peace and rest. The outward circumstances might be quite the opposite. Instead of recognition</w:t>
      </w:r>
      <w:r w:rsidR="00ED35E2">
        <w:rPr>
          <w:color w:val="000000"/>
          <w:shd w:val="clear" w:color="auto" w:fill="FFFFFF"/>
        </w:rPr>
        <w:t>, you are trampled in the mire—</w:t>
      </w:r>
      <w:r>
        <w:rPr>
          <w:color w:val="000000"/>
          <w:shd w:val="clear" w:color="auto" w:fill="FFFFFF"/>
        </w:rPr>
        <w:t>instead of being exalted</w:t>
      </w:r>
      <w:r w:rsidR="00ED35E2">
        <w:rPr>
          <w:color w:val="000000"/>
          <w:shd w:val="clear" w:color="auto" w:fill="FFFFFF"/>
        </w:rPr>
        <w:t>,</w:t>
      </w:r>
      <w:r>
        <w:rPr>
          <w:color w:val="000000"/>
          <w:shd w:val="clear" w:color="auto" w:fill="FFFFFF"/>
        </w:rPr>
        <w:t xml:space="preserve"> you are put down. But it would be the same</w:t>
      </w:r>
      <w:r w:rsidR="00ED35E2">
        <w:rPr>
          <w:color w:val="000000"/>
          <w:shd w:val="clear" w:color="auto" w:fill="FFFFFF"/>
        </w:rPr>
        <w:t>,</w:t>
      </w:r>
      <w:r>
        <w:rPr>
          <w:color w:val="000000"/>
          <w:shd w:val="clear" w:color="auto" w:fill="FFFFFF"/>
        </w:rPr>
        <w:t xml:space="preserve"> even if you were exalted. It would make no difference</w:t>
      </w:r>
      <w:r w:rsidR="00ED35E2">
        <w:rPr>
          <w:color w:val="000000"/>
          <w:shd w:val="clear" w:color="auto" w:fill="FFFFFF"/>
        </w:rPr>
        <w:t>,</w:t>
      </w:r>
      <w:r>
        <w:rPr>
          <w:color w:val="000000"/>
          <w:shd w:val="clear" w:color="auto" w:fill="FFFFFF"/>
        </w:rPr>
        <w:t xml:space="preserve"> because you are not dependent on an external reward. You are just looking for the internal reward</w:t>
      </w:r>
      <w:r w:rsidR="00ED35E2">
        <w:rPr>
          <w:color w:val="000000"/>
          <w:shd w:val="clear" w:color="auto" w:fill="FFFFFF"/>
        </w:rPr>
        <w:t>,</w:t>
      </w:r>
      <w:r>
        <w:rPr>
          <w:color w:val="000000"/>
          <w:shd w:val="clear" w:color="auto" w:fill="FFFFFF"/>
        </w:rPr>
        <w:t xml:space="preserve"> which is the reward of the thing itself, which in this case is the consciousness of innocence. </w:t>
      </w:r>
    </w:p>
    <w:p w:rsidR="00BE4669" w:rsidRDefault="00ED35E2" w:rsidP="00BE4669">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 xml:space="preserve">We’ll read </w:t>
      </w:r>
      <w:r w:rsidR="00BE4669">
        <w:rPr>
          <w:color w:val="000000"/>
          <w:shd w:val="clear" w:color="auto" w:fill="FFFFFF"/>
        </w:rPr>
        <w:t>one other int</w:t>
      </w:r>
      <w:r>
        <w:rPr>
          <w:color w:val="000000"/>
          <w:shd w:val="clear" w:color="auto" w:fill="FFFFFF"/>
        </w:rPr>
        <w:t xml:space="preserve">eresting commentary about this now. </w:t>
      </w:r>
      <w:r w:rsidR="00BE4669">
        <w:rPr>
          <w:color w:val="000000"/>
          <w:shd w:val="clear" w:color="auto" w:fill="FFFFFF"/>
        </w:rPr>
        <w:t xml:space="preserve">“With the great truth we have been privileged to receive, we should, and under the Holy Spirit's power we could, become living channels of light. We could then approach the mercy seat; and seeing the bow of promise, kneel with contrite hearts, and seek the kingdom of heaven with a spiritual violence that would bring its own reward. We would take it by force, as did Jacob. Then our message would be the power of God unto salvation. Our supplications would be full of earnestness, full of a sense of our great need; and we would not be denied. The truth would be expressed by life and character, and by lips touched with the living coal from off God's altar. When this experience is ours, we shall be lifted out of our poor, cheap selves, that we have cherished so tenderly. We shall empty our hearts of the corroding power of selfishness, and shall be filled with praise and gratitude to God. We shall magnify the Lord, the God of all grace, who has magnified Christ. And He will reveal His power through us, making us as sharp sickles in the harvest field (RH Feb. 14, 1899).” </w:t>
      </w:r>
      <w:r w:rsidR="00BE4669">
        <w:rPr>
          <w:i/>
          <w:iCs/>
          <w:color w:val="000000"/>
          <w:shd w:val="clear" w:color="auto" w:fill="FFFFFF"/>
        </w:rPr>
        <w:t>Bible Commentary</w:t>
      </w:r>
      <w:r w:rsidR="00BE4669">
        <w:rPr>
          <w:color w:val="000000"/>
          <w:shd w:val="clear" w:color="auto" w:fill="FFFFFF"/>
        </w:rPr>
        <w:t xml:space="preserve"> 5:1089.6.</w:t>
      </w:r>
    </w:p>
    <w:p w:rsidR="00BE4669" w:rsidRDefault="00BE4669" w:rsidP="00BE4669">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 xml:space="preserve">What kind of reward does </w:t>
      </w:r>
      <w:r w:rsidR="00ED35E2">
        <w:rPr>
          <w:color w:val="000000"/>
          <w:shd w:val="clear" w:color="auto" w:fill="FFFFFF"/>
        </w:rPr>
        <w:t>such</w:t>
      </w:r>
      <w:r>
        <w:rPr>
          <w:color w:val="000000"/>
          <w:shd w:val="clear" w:color="auto" w:fill="FFFFFF"/>
        </w:rPr>
        <w:t xml:space="preserve"> spiritual violence bring? It is described</w:t>
      </w:r>
      <w:r w:rsidR="00ED35E2">
        <w:rPr>
          <w:color w:val="000000"/>
          <w:shd w:val="clear" w:color="auto" w:fill="FFFFFF"/>
        </w:rPr>
        <w:t xml:space="preserve"> here</w:t>
      </w:r>
      <w:r>
        <w:rPr>
          <w:color w:val="000000"/>
          <w:shd w:val="clear" w:color="auto" w:fill="FFFFFF"/>
        </w:rPr>
        <w:t xml:space="preserve">. It is earnestness and a sense of our need. It is lips that are touched by the living coal from off the altar. It is when we are </w:t>
      </w:r>
      <w:proofErr w:type="gramStart"/>
      <w:r>
        <w:rPr>
          <w:color w:val="000000"/>
          <w:shd w:val="clear" w:color="auto" w:fill="FFFFFF"/>
        </w:rPr>
        <w:t>lifted up</w:t>
      </w:r>
      <w:proofErr w:type="gramEnd"/>
      <w:r>
        <w:rPr>
          <w:color w:val="000000"/>
          <w:shd w:val="clear" w:color="auto" w:fill="FFFFFF"/>
        </w:rPr>
        <w:t xml:space="preserve"> out of our poor</w:t>
      </w:r>
      <w:r w:rsidR="00ED35E2">
        <w:rPr>
          <w:color w:val="000000"/>
          <w:shd w:val="clear" w:color="auto" w:fill="FFFFFF"/>
        </w:rPr>
        <w:t>,</w:t>
      </w:r>
      <w:r>
        <w:rPr>
          <w:color w:val="000000"/>
          <w:shd w:val="clear" w:color="auto" w:fill="FFFFFF"/>
        </w:rPr>
        <w:t xml:space="preserve"> cheap selves that we have cherished so tenderly, when we empty our hearts of the corroding power of selfishness, and when we are filled with praise and gratitude to God. This is the reward that we get. This is the reward of the spiritual violence. There is no need of another person saying, “You have done very well. Great effort!” It is not necessary. It’s </w:t>
      </w:r>
      <w:proofErr w:type="gramStart"/>
      <w:r>
        <w:rPr>
          <w:color w:val="000000"/>
          <w:shd w:val="clear" w:color="auto" w:fill="FFFFFF"/>
        </w:rPr>
        <w:t>really important</w:t>
      </w:r>
      <w:proofErr w:type="gramEnd"/>
      <w:r>
        <w:rPr>
          <w:color w:val="000000"/>
          <w:shd w:val="clear" w:color="auto" w:fill="FFFFFF"/>
        </w:rPr>
        <w:t xml:space="preserve"> for us not to become dependent on outward rewards. That makes us very weak, and we will make our children very weak</w:t>
      </w:r>
      <w:r w:rsidR="00ED35E2">
        <w:rPr>
          <w:color w:val="000000"/>
          <w:shd w:val="clear" w:color="auto" w:fill="FFFFFF"/>
        </w:rPr>
        <w:t xml:space="preserve"> in the same way</w:t>
      </w:r>
      <w:r>
        <w:rPr>
          <w:color w:val="000000"/>
          <w:shd w:val="clear" w:color="auto" w:fill="FFFFFF"/>
        </w:rPr>
        <w:t xml:space="preserve">. It will change our relationship to them. It makes them </w:t>
      </w:r>
      <w:r w:rsidR="00ED35E2">
        <w:rPr>
          <w:color w:val="000000"/>
          <w:shd w:val="clear" w:color="auto" w:fill="FFFFFF"/>
        </w:rPr>
        <w:t>so</w:t>
      </w:r>
      <w:r>
        <w:rPr>
          <w:color w:val="000000"/>
          <w:shd w:val="clear" w:color="auto" w:fill="FFFFFF"/>
        </w:rPr>
        <w:t xml:space="preserve"> weak when we give them too </w:t>
      </w:r>
      <w:r w:rsidR="00ED35E2">
        <w:rPr>
          <w:color w:val="000000"/>
          <w:shd w:val="clear" w:color="auto" w:fill="FFFFFF"/>
        </w:rPr>
        <w:t>many</w:t>
      </w:r>
      <w:r>
        <w:rPr>
          <w:color w:val="000000"/>
          <w:shd w:val="clear" w:color="auto" w:fill="FFFFFF"/>
        </w:rPr>
        <w:t xml:space="preserve"> outward reward</w:t>
      </w:r>
      <w:r w:rsidR="00ED35E2">
        <w:rPr>
          <w:color w:val="000000"/>
          <w:shd w:val="clear" w:color="auto" w:fill="FFFFFF"/>
        </w:rPr>
        <w:t>s</w:t>
      </w:r>
      <w:r>
        <w:rPr>
          <w:color w:val="000000"/>
          <w:shd w:val="clear" w:color="auto" w:fill="FFFFFF"/>
        </w:rPr>
        <w:t xml:space="preserve">. </w:t>
      </w:r>
    </w:p>
    <w:p w:rsidR="00BE4669" w:rsidRDefault="00BE4669" w:rsidP="00BE4669">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 xml:space="preserve">Encouragement is different. The purpose of encouragement is to push the person forward in the right way, and to help them understand that this is the reward. In other words, it is encouragement to </w:t>
      </w:r>
      <w:r w:rsidR="00C145C0">
        <w:rPr>
          <w:color w:val="000000"/>
          <w:shd w:val="clear" w:color="auto" w:fill="FFFFFF"/>
        </w:rPr>
        <w:t xml:space="preserve">urge </w:t>
      </w:r>
      <w:r>
        <w:rPr>
          <w:color w:val="000000"/>
          <w:shd w:val="clear" w:color="auto" w:fill="FFFFFF"/>
        </w:rPr>
        <w:t xml:space="preserve">them not to be dependent on outward reward. But if we constantly give them external praise, then that is </w:t>
      </w:r>
      <w:proofErr w:type="gramStart"/>
      <w:r>
        <w:rPr>
          <w:color w:val="000000"/>
          <w:shd w:val="clear" w:color="auto" w:fill="FFFFFF"/>
        </w:rPr>
        <w:t>actually discouragement</w:t>
      </w:r>
      <w:proofErr w:type="gramEnd"/>
      <w:r>
        <w:rPr>
          <w:color w:val="000000"/>
          <w:shd w:val="clear" w:color="auto" w:fill="FFFFFF"/>
        </w:rPr>
        <w:t>. Why? It is because withholding that praise just on</w:t>
      </w:r>
      <w:r w:rsidR="00C145C0">
        <w:rPr>
          <w:color w:val="000000"/>
          <w:shd w:val="clear" w:color="auto" w:fill="FFFFFF"/>
        </w:rPr>
        <w:t>c</w:t>
      </w:r>
      <w:r>
        <w:rPr>
          <w:color w:val="000000"/>
          <w:shd w:val="clear" w:color="auto" w:fill="FFFFFF"/>
        </w:rPr>
        <w:t xml:space="preserve">e can be devastating. And you may not even know when you are withholding it. For </w:t>
      </w:r>
      <w:r w:rsidR="00C145C0">
        <w:rPr>
          <w:color w:val="000000"/>
          <w:shd w:val="clear" w:color="auto" w:fill="FFFFFF"/>
        </w:rPr>
        <w:t>instance</w:t>
      </w:r>
      <w:r>
        <w:rPr>
          <w:color w:val="000000"/>
          <w:shd w:val="clear" w:color="auto" w:fill="FFFFFF"/>
        </w:rPr>
        <w:t>, you may not be aware of a gre</w:t>
      </w:r>
      <w:r w:rsidR="00C145C0">
        <w:rPr>
          <w:color w:val="000000"/>
          <w:shd w:val="clear" w:color="auto" w:fill="FFFFFF"/>
        </w:rPr>
        <w:t xml:space="preserve">at accomplishment your child has </w:t>
      </w:r>
      <w:r w:rsidR="00C34400">
        <w:rPr>
          <w:color w:val="000000"/>
          <w:shd w:val="clear" w:color="auto" w:fill="FFFFFF"/>
        </w:rPr>
        <w:t>achieved</w:t>
      </w:r>
      <w:r>
        <w:rPr>
          <w:color w:val="000000"/>
          <w:shd w:val="clear" w:color="auto" w:fill="FFFFFF"/>
        </w:rPr>
        <w:t xml:space="preserve">. I told you last week about a time I wrote a page full of one </w:t>
      </w:r>
      <w:proofErr w:type="gramStart"/>
      <w:r>
        <w:rPr>
          <w:color w:val="000000"/>
          <w:shd w:val="clear" w:color="auto" w:fill="FFFFFF"/>
        </w:rPr>
        <w:t>particular letter</w:t>
      </w:r>
      <w:proofErr w:type="gramEnd"/>
      <w:r>
        <w:rPr>
          <w:color w:val="000000"/>
          <w:shd w:val="clear" w:color="auto" w:fill="FFFFFF"/>
        </w:rPr>
        <w:t>. I expected praise from my mother</w:t>
      </w:r>
      <w:r w:rsidR="00C34400">
        <w:rPr>
          <w:color w:val="000000"/>
          <w:shd w:val="clear" w:color="auto" w:fill="FFFFFF"/>
        </w:rPr>
        <w:t>,</w:t>
      </w:r>
      <w:r>
        <w:rPr>
          <w:color w:val="000000"/>
          <w:shd w:val="clear" w:color="auto" w:fill="FFFFFF"/>
        </w:rPr>
        <w:t xml:space="preserve"> but she did not give it to me. A child who is dependent on praise will be devastated in such situations. </w:t>
      </w:r>
      <w:r w:rsidR="00C34400">
        <w:rPr>
          <w:color w:val="000000"/>
          <w:shd w:val="clear" w:color="auto" w:fill="FFFFFF"/>
        </w:rPr>
        <w:t>It’s not good to depend on outward rewards like this</w:t>
      </w:r>
      <w:r>
        <w:rPr>
          <w:color w:val="000000"/>
          <w:shd w:val="clear" w:color="auto" w:fill="FFFFFF"/>
        </w:rPr>
        <w:t>. I</w:t>
      </w:r>
      <w:r w:rsidR="00C34400">
        <w:rPr>
          <w:color w:val="000000"/>
          <w:shd w:val="clear" w:color="auto" w:fill="FFFFFF"/>
        </w:rPr>
        <w:t>t should not have taken place—i</w:t>
      </w:r>
      <w:r>
        <w:rPr>
          <w:color w:val="000000"/>
          <w:shd w:val="clear" w:color="auto" w:fill="FFFFFF"/>
        </w:rPr>
        <w:t xml:space="preserve">t should not have happened. The reward is in the accomplishment itself. </w:t>
      </w:r>
    </w:p>
    <w:p w:rsidR="00BE4669" w:rsidRDefault="00BE4669" w:rsidP="00BE4669">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This brings us to the topic of punishment</w:t>
      </w:r>
      <w:r w:rsidR="00C34400">
        <w:rPr>
          <w:color w:val="000000"/>
          <w:shd w:val="clear" w:color="auto" w:fill="FFFFFF"/>
        </w:rPr>
        <w:t>,</w:t>
      </w:r>
      <w:r>
        <w:rPr>
          <w:color w:val="000000"/>
          <w:shd w:val="clear" w:color="auto" w:fill="FFFFFF"/>
        </w:rPr>
        <w:t xml:space="preserve"> which we want to study next time. Withholding reward is a form of punishment. If there is generally no reward given for accomplishments, then withholding that non-existent reward </w:t>
      </w:r>
      <w:r w:rsidR="00C34400">
        <w:rPr>
          <w:color w:val="000000"/>
          <w:shd w:val="clear" w:color="auto" w:fill="FFFFFF"/>
        </w:rPr>
        <w:t xml:space="preserve">is no punishment at all. When </w:t>
      </w:r>
      <w:r>
        <w:rPr>
          <w:color w:val="000000"/>
          <w:shd w:val="clear" w:color="auto" w:fill="FFFFFF"/>
        </w:rPr>
        <w:t>child</w:t>
      </w:r>
      <w:r w:rsidR="00C34400">
        <w:rPr>
          <w:color w:val="000000"/>
          <w:shd w:val="clear" w:color="auto" w:fill="FFFFFF"/>
        </w:rPr>
        <w:t>ren do</w:t>
      </w:r>
      <w:r>
        <w:rPr>
          <w:color w:val="000000"/>
          <w:shd w:val="clear" w:color="auto" w:fill="FFFFFF"/>
        </w:rPr>
        <w:t xml:space="preserve"> not expect a reward</w:t>
      </w:r>
      <w:r w:rsidR="00C34400">
        <w:rPr>
          <w:color w:val="000000"/>
          <w:shd w:val="clear" w:color="auto" w:fill="FFFFFF"/>
        </w:rPr>
        <w:t>,</w:t>
      </w:r>
      <w:r>
        <w:rPr>
          <w:color w:val="000000"/>
          <w:shd w:val="clear" w:color="auto" w:fill="FFFFFF"/>
        </w:rPr>
        <w:t xml:space="preserve"> they cannot be punished by any withholding of reward. </w:t>
      </w:r>
      <w:r w:rsidR="00C34400">
        <w:rPr>
          <w:color w:val="000000"/>
          <w:shd w:val="clear" w:color="auto" w:fill="FFFFFF"/>
        </w:rPr>
        <w:t>Similarly</w:t>
      </w:r>
      <w:r>
        <w:rPr>
          <w:color w:val="000000"/>
          <w:shd w:val="clear" w:color="auto" w:fill="FFFFFF"/>
        </w:rPr>
        <w:t xml:space="preserve">, when the angels did not </w:t>
      </w:r>
      <w:r>
        <w:rPr>
          <w:color w:val="000000"/>
          <w:shd w:val="clear" w:color="auto" w:fill="FFFFFF"/>
        </w:rPr>
        <w:lastRenderedPageBreak/>
        <w:t xml:space="preserve">expect a reward for obeying the law, they could not be punished by withholding any reward when they did not obey the </w:t>
      </w:r>
      <w:r w:rsidR="00C34400">
        <w:rPr>
          <w:color w:val="000000"/>
          <w:shd w:val="clear" w:color="auto" w:fill="FFFFFF"/>
        </w:rPr>
        <w:t>law</w:t>
      </w:r>
      <w:r>
        <w:rPr>
          <w:color w:val="000000"/>
          <w:shd w:val="clear" w:color="auto" w:fill="FFFFFF"/>
        </w:rPr>
        <w:t>. It’s not possible.</w:t>
      </w:r>
    </w:p>
    <w:p w:rsidR="00BE4669" w:rsidRDefault="00BE4669" w:rsidP="00BE4669">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Is it a disadvantage for us not</w:t>
      </w:r>
      <w:r w:rsidR="00C34400" w:rsidRPr="00C34400">
        <w:rPr>
          <w:color w:val="000000"/>
          <w:shd w:val="clear" w:color="auto" w:fill="FFFFFF"/>
        </w:rPr>
        <w:t xml:space="preserve"> </w:t>
      </w:r>
      <w:r w:rsidR="00C34400">
        <w:rPr>
          <w:color w:val="000000"/>
          <w:shd w:val="clear" w:color="auto" w:fill="FFFFFF"/>
        </w:rPr>
        <w:t>to</w:t>
      </w:r>
      <w:r>
        <w:rPr>
          <w:color w:val="000000"/>
          <w:shd w:val="clear" w:color="auto" w:fill="FFFFFF"/>
        </w:rPr>
        <w:t xml:space="preserve"> have </w:t>
      </w:r>
      <w:r w:rsidR="00C34400">
        <w:rPr>
          <w:color w:val="000000"/>
          <w:shd w:val="clear" w:color="auto" w:fill="FFFFFF"/>
        </w:rPr>
        <w:t>methods</w:t>
      </w:r>
      <w:r>
        <w:rPr>
          <w:color w:val="000000"/>
          <w:shd w:val="clear" w:color="auto" w:fill="FFFFFF"/>
        </w:rPr>
        <w:t xml:space="preserve"> of punishment</w:t>
      </w:r>
      <w:r w:rsidR="00C34400">
        <w:rPr>
          <w:color w:val="000000"/>
          <w:shd w:val="clear" w:color="auto" w:fill="FFFFFF"/>
        </w:rPr>
        <w:t>,</w:t>
      </w:r>
      <w:r>
        <w:rPr>
          <w:color w:val="000000"/>
          <w:shd w:val="clear" w:color="auto" w:fill="FFFFFF"/>
        </w:rPr>
        <w:t xml:space="preserve"> </w:t>
      </w:r>
      <w:r w:rsidR="00C34400">
        <w:rPr>
          <w:color w:val="000000"/>
          <w:shd w:val="clear" w:color="auto" w:fill="FFFFFF"/>
        </w:rPr>
        <w:t>such as</w:t>
      </w:r>
      <w:r>
        <w:rPr>
          <w:color w:val="000000"/>
          <w:shd w:val="clear" w:color="auto" w:fill="FFFFFF"/>
        </w:rPr>
        <w:t xml:space="preserve"> withholding reward? </w:t>
      </w:r>
      <w:proofErr w:type="gramStart"/>
      <w:r>
        <w:rPr>
          <w:color w:val="000000"/>
          <w:shd w:val="clear" w:color="auto" w:fill="FFFFFF"/>
        </w:rPr>
        <w:t>Certainly</w:t>
      </w:r>
      <w:proofErr w:type="gramEnd"/>
      <w:r>
        <w:rPr>
          <w:color w:val="000000"/>
          <w:shd w:val="clear" w:color="auto" w:fill="FFFFFF"/>
        </w:rPr>
        <w:t xml:space="preserve"> it’s a disadvantage for those who are building on the wrong principle—that of reward and punishment. Jesus was neither elated by reward</w:t>
      </w:r>
      <w:r w:rsidR="00C34400">
        <w:rPr>
          <w:color w:val="000000"/>
          <w:shd w:val="clear" w:color="auto" w:fill="FFFFFF"/>
        </w:rPr>
        <w:t>,</w:t>
      </w:r>
      <w:r>
        <w:rPr>
          <w:color w:val="000000"/>
          <w:shd w:val="clear" w:color="auto" w:fill="FFFFFF"/>
        </w:rPr>
        <w:t xml:space="preserve"> nor dejected by punishment. </w:t>
      </w:r>
    </w:p>
    <w:p w:rsidR="00BE4669" w:rsidRDefault="00BE4669" w:rsidP="00BE4669">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If the reward i</w:t>
      </w:r>
      <w:r w:rsidR="00C34400">
        <w:rPr>
          <w:color w:val="000000"/>
          <w:shd w:val="clear" w:color="auto" w:fill="FFFFFF"/>
        </w:rPr>
        <w:t>s natural and not</w:t>
      </w:r>
      <w:r>
        <w:rPr>
          <w:color w:val="000000"/>
          <w:shd w:val="clear" w:color="auto" w:fill="FFFFFF"/>
        </w:rPr>
        <w:t xml:space="preserve"> art</w:t>
      </w:r>
      <w:r w:rsidR="00C34400">
        <w:rPr>
          <w:color w:val="000000"/>
          <w:shd w:val="clear" w:color="auto" w:fill="FFFFFF"/>
        </w:rPr>
        <w:t>ificial extra praise given for</w:t>
      </w:r>
      <w:r>
        <w:rPr>
          <w:color w:val="000000"/>
          <w:shd w:val="clear" w:color="auto" w:fill="FFFFFF"/>
        </w:rPr>
        <w:t xml:space="preserve"> good </w:t>
      </w:r>
      <w:r w:rsidR="00C34400">
        <w:rPr>
          <w:color w:val="000000"/>
          <w:shd w:val="clear" w:color="auto" w:fill="FFFFFF"/>
        </w:rPr>
        <w:t>achievement</w:t>
      </w:r>
      <w:r>
        <w:rPr>
          <w:color w:val="000000"/>
          <w:shd w:val="clear" w:color="auto" w:fill="FFFFFF"/>
        </w:rPr>
        <w:t>, then the puni</w:t>
      </w:r>
      <w:r w:rsidR="00C34400">
        <w:rPr>
          <w:color w:val="000000"/>
          <w:shd w:val="clear" w:color="auto" w:fill="FFFFFF"/>
        </w:rPr>
        <w:t>shment must also be natural—</w:t>
      </w:r>
      <w:r>
        <w:rPr>
          <w:color w:val="000000"/>
          <w:shd w:val="clear" w:color="auto" w:fill="FFFFFF"/>
        </w:rPr>
        <w:t xml:space="preserve">not the withholding of a reward. In other words, just as a good deed brings its own reward, </w:t>
      </w:r>
      <w:r w:rsidR="00C34400">
        <w:rPr>
          <w:color w:val="000000"/>
          <w:shd w:val="clear" w:color="auto" w:fill="FFFFFF"/>
        </w:rPr>
        <w:t>similarly,</w:t>
      </w:r>
      <w:r>
        <w:rPr>
          <w:color w:val="000000"/>
          <w:shd w:val="clear" w:color="auto" w:fill="FFFFFF"/>
        </w:rPr>
        <w:t xml:space="preserve"> a bad deed brings its own punishment. It will be a natural consequence</w:t>
      </w:r>
      <w:r w:rsidR="00C34400">
        <w:rPr>
          <w:color w:val="000000"/>
          <w:shd w:val="clear" w:color="auto" w:fill="FFFFFF"/>
        </w:rPr>
        <w:t>,</w:t>
      </w:r>
      <w:r>
        <w:rPr>
          <w:color w:val="000000"/>
          <w:shd w:val="clear" w:color="auto" w:fill="FFFFFF"/>
        </w:rPr>
        <w:t xml:space="preserve"> rather than an artificial punishment. Therefore, it will be clear that the punishment does not come from God or the parent. </w:t>
      </w:r>
      <w:r w:rsidR="00C34400">
        <w:rPr>
          <w:color w:val="000000"/>
          <w:shd w:val="clear" w:color="auto" w:fill="FFFFFF"/>
        </w:rPr>
        <w:t>Instead</w:t>
      </w:r>
      <w:r>
        <w:rPr>
          <w:color w:val="000000"/>
          <w:shd w:val="clear" w:color="auto" w:fill="FFFFFF"/>
        </w:rPr>
        <w:t xml:space="preserve">, it is the natural consequence of one’s own </w:t>
      </w:r>
      <w:r w:rsidR="00C34400">
        <w:rPr>
          <w:color w:val="000000"/>
          <w:shd w:val="clear" w:color="auto" w:fill="FFFFFF"/>
        </w:rPr>
        <w:t xml:space="preserve">choice of </w:t>
      </w:r>
      <w:r>
        <w:rPr>
          <w:color w:val="000000"/>
          <w:shd w:val="clear" w:color="auto" w:fill="FFFFFF"/>
        </w:rPr>
        <w:t>action. T</w:t>
      </w:r>
      <w:r w:rsidR="00C34400">
        <w:rPr>
          <w:color w:val="000000"/>
          <w:shd w:val="clear" w:color="auto" w:fill="FFFFFF"/>
        </w:rPr>
        <w:t>he child needs to understand that</w:t>
      </w:r>
      <w:r>
        <w:rPr>
          <w:color w:val="000000"/>
          <w:shd w:val="clear" w:color="auto" w:fill="FFFFFF"/>
        </w:rPr>
        <w:t xml:space="preserve">. In this way, punishment becomes part of the school of life. We want to study more about this next time. </w:t>
      </w:r>
    </w:p>
    <w:p w:rsidR="00BE4669" w:rsidRDefault="00BE4669" w:rsidP="00BE4669">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Today</w:t>
      </w:r>
      <w:r w:rsidR="00C34400">
        <w:rPr>
          <w:color w:val="000000"/>
          <w:shd w:val="clear" w:color="auto" w:fill="FFFFFF"/>
        </w:rPr>
        <w:t>,</w:t>
      </w:r>
      <w:r>
        <w:rPr>
          <w:color w:val="000000"/>
          <w:shd w:val="clear" w:color="auto" w:fill="FFFFFF"/>
        </w:rPr>
        <w:t xml:space="preserve"> we wanted to focus on the aspect of reward. We simply </w:t>
      </w:r>
      <w:r w:rsidR="00C34400">
        <w:rPr>
          <w:color w:val="000000"/>
          <w:shd w:val="clear" w:color="auto" w:fill="FFFFFF"/>
        </w:rPr>
        <w:t xml:space="preserve">wanted to </w:t>
      </w:r>
      <w:r>
        <w:rPr>
          <w:color w:val="000000"/>
          <w:shd w:val="clear" w:color="auto" w:fill="FFFFFF"/>
        </w:rPr>
        <w:t>show how often parents think they can encourage children with reward—for exampl</w:t>
      </w:r>
      <w:r w:rsidR="00C34400">
        <w:rPr>
          <w:color w:val="000000"/>
          <w:shd w:val="clear" w:color="auto" w:fill="FFFFFF"/>
        </w:rPr>
        <w:t>e, receiving</w:t>
      </w:r>
      <w:r>
        <w:rPr>
          <w:color w:val="000000"/>
          <w:shd w:val="clear" w:color="auto" w:fill="FFFFFF"/>
        </w:rPr>
        <w:t xml:space="preserve"> candy after cleaning up the kitchen. That kind of reward is counterproductive</w:t>
      </w:r>
      <w:r w:rsidR="00C34400">
        <w:rPr>
          <w:color w:val="000000"/>
          <w:shd w:val="clear" w:color="auto" w:fill="FFFFFF"/>
        </w:rPr>
        <w:t>,</w:t>
      </w:r>
      <w:r>
        <w:rPr>
          <w:color w:val="000000"/>
          <w:shd w:val="clear" w:color="auto" w:fill="FFFFFF"/>
        </w:rPr>
        <w:t xml:space="preserve"> because it causes the person to have no reward </w:t>
      </w:r>
      <w:r w:rsidR="00C34400">
        <w:rPr>
          <w:color w:val="000000"/>
          <w:shd w:val="clear" w:color="auto" w:fill="FFFFFF"/>
        </w:rPr>
        <w:t>from the</w:t>
      </w:r>
      <w:r>
        <w:rPr>
          <w:color w:val="000000"/>
          <w:shd w:val="clear" w:color="auto" w:fill="FFFFFF"/>
        </w:rPr>
        <w:t xml:space="preserve"> doing </w:t>
      </w:r>
      <w:r w:rsidR="00C34400">
        <w:rPr>
          <w:color w:val="000000"/>
          <w:shd w:val="clear" w:color="auto" w:fill="FFFFFF"/>
        </w:rPr>
        <w:t xml:space="preserve">of the </w:t>
      </w:r>
      <w:r>
        <w:rPr>
          <w:color w:val="000000"/>
          <w:shd w:val="clear" w:color="auto" w:fill="FFFFFF"/>
        </w:rPr>
        <w:t xml:space="preserve">duty itself—in seeing the kitchen clean, for </w:t>
      </w:r>
      <w:r w:rsidR="00C34400">
        <w:rPr>
          <w:color w:val="000000"/>
          <w:shd w:val="clear" w:color="auto" w:fill="FFFFFF"/>
        </w:rPr>
        <w:t>instance</w:t>
      </w:r>
      <w:r>
        <w:rPr>
          <w:color w:val="000000"/>
          <w:shd w:val="clear" w:color="auto" w:fill="FFFFFF"/>
        </w:rPr>
        <w:t xml:space="preserve">. It is done </w:t>
      </w:r>
      <w:r w:rsidR="00C34400">
        <w:rPr>
          <w:color w:val="000000"/>
          <w:shd w:val="clear" w:color="auto" w:fill="FFFFFF"/>
        </w:rPr>
        <w:t xml:space="preserve">only </w:t>
      </w:r>
      <w:proofErr w:type="gramStart"/>
      <w:r>
        <w:rPr>
          <w:color w:val="000000"/>
          <w:shd w:val="clear" w:color="auto" w:fill="FFFFFF"/>
        </w:rPr>
        <w:t>in order to</w:t>
      </w:r>
      <w:proofErr w:type="gramEnd"/>
      <w:r>
        <w:rPr>
          <w:color w:val="000000"/>
          <w:shd w:val="clear" w:color="auto" w:fill="FFFFFF"/>
        </w:rPr>
        <w:t xml:space="preserve"> get the reward. W</w:t>
      </w:r>
      <w:r w:rsidR="00C34400">
        <w:rPr>
          <w:color w:val="000000"/>
          <w:shd w:val="clear" w:color="auto" w:fill="FFFFFF"/>
        </w:rPr>
        <w:t>hen they</w:t>
      </w:r>
      <w:r>
        <w:rPr>
          <w:color w:val="000000"/>
          <w:shd w:val="clear" w:color="auto" w:fill="FFFFFF"/>
        </w:rPr>
        <w:t xml:space="preserve"> become </w:t>
      </w:r>
      <w:r w:rsidR="00C34400">
        <w:rPr>
          <w:color w:val="000000"/>
          <w:shd w:val="clear" w:color="auto" w:fill="FFFFFF"/>
        </w:rPr>
        <w:t>so</w:t>
      </w:r>
      <w:r>
        <w:rPr>
          <w:color w:val="000000"/>
          <w:shd w:val="clear" w:color="auto" w:fill="FFFFFF"/>
        </w:rPr>
        <w:t xml:space="preserve"> dependent on the reward</w:t>
      </w:r>
      <w:r w:rsidR="00C34400">
        <w:rPr>
          <w:color w:val="000000"/>
          <w:shd w:val="clear" w:color="auto" w:fill="FFFFFF"/>
        </w:rPr>
        <w:t>,</w:t>
      </w:r>
      <w:r>
        <w:rPr>
          <w:color w:val="000000"/>
          <w:shd w:val="clear" w:color="auto" w:fill="FFFFFF"/>
        </w:rPr>
        <w:t xml:space="preserve"> it makes the child a servant rather than an heir of the house. This is something that parents really need to understand if they educate their children with rewards. </w:t>
      </w:r>
    </w:p>
    <w:p w:rsidR="00BE4669" w:rsidRDefault="00BE4669" w:rsidP="00BE4669">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Animals are educated this way. It is called conditioning. When a horse does something good</w:t>
      </w:r>
      <w:r w:rsidR="00F57169">
        <w:rPr>
          <w:color w:val="000000"/>
          <w:shd w:val="clear" w:color="auto" w:fill="FFFFFF"/>
        </w:rPr>
        <w:t>,</w:t>
      </w:r>
      <w:r>
        <w:rPr>
          <w:color w:val="000000"/>
          <w:shd w:val="clear" w:color="auto" w:fill="FFFFFF"/>
        </w:rPr>
        <w:t xml:space="preserve"> it is given a sugar cube. It is thereby conditioned to do certain things. But that is not how children are to be educated. Children are partners rather than servants and this is how they should be treated</w:t>
      </w:r>
      <w:r w:rsidR="00F57169">
        <w:rPr>
          <w:color w:val="000000"/>
          <w:shd w:val="clear" w:color="auto" w:fill="FFFFFF"/>
        </w:rPr>
        <w:t>,</w:t>
      </w:r>
      <w:r>
        <w:rPr>
          <w:color w:val="000000"/>
          <w:shd w:val="clear" w:color="auto" w:fill="FFFFFF"/>
        </w:rPr>
        <w:t xml:space="preserve"> so that they grow up as strong people who are not dependent on rewards. </w:t>
      </w:r>
    </w:p>
    <w:p w:rsidR="00BE4669" w:rsidRDefault="00BE4669" w:rsidP="00BE4669">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These are the thoughts I wanted to share today.</w:t>
      </w:r>
    </w:p>
    <w:p w:rsidR="00BE4669" w:rsidRDefault="00BE4669" w:rsidP="00BE4669">
      <w:pPr>
        <w:rPr>
          <w:lang w:val="en-US"/>
        </w:rPr>
      </w:pPr>
    </w:p>
    <w:p w:rsidR="00CA095A" w:rsidRDefault="00CA095A" w:rsidP="00E00898">
      <w:pPr>
        <w:pStyle w:val="chapter-1"/>
        <w:shd w:val="clear" w:color="auto" w:fill="FFFFFF"/>
        <w:spacing w:before="0" w:beforeAutospacing="0" w:after="0" w:afterAutospacing="0"/>
        <w:ind w:firstLine="288"/>
        <w:rPr>
          <w:rStyle w:val="woj"/>
          <w:color w:val="000000"/>
          <w:shd w:val="clear" w:color="auto" w:fill="FFFFFF"/>
        </w:rPr>
      </w:pPr>
    </w:p>
    <w:p w:rsidR="00F02D32" w:rsidRDefault="00F02D32" w:rsidP="00E00898">
      <w:pPr>
        <w:pStyle w:val="chapter-1"/>
        <w:shd w:val="clear" w:color="auto" w:fill="FFFFFF"/>
        <w:spacing w:before="0" w:beforeAutospacing="0" w:after="0" w:afterAutospacing="0"/>
        <w:ind w:firstLine="288"/>
        <w:rPr>
          <w:rStyle w:val="woj"/>
          <w:rFonts w:ascii="Verdana" w:hAnsi="Verdana"/>
          <w:color w:val="000000"/>
          <w:shd w:val="clear" w:color="auto" w:fill="FFFFFF"/>
        </w:rPr>
      </w:pPr>
    </w:p>
    <w:p w:rsidR="006C4704" w:rsidRDefault="006C4704" w:rsidP="00E00898">
      <w:pPr>
        <w:pStyle w:val="chapter-1"/>
        <w:shd w:val="clear" w:color="auto" w:fill="FFFFFF"/>
        <w:spacing w:before="0" w:beforeAutospacing="0" w:after="0" w:afterAutospacing="0"/>
        <w:ind w:firstLine="288"/>
        <w:rPr>
          <w:rStyle w:val="woj"/>
          <w:rFonts w:ascii="Verdana" w:hAnsi="Verdana"/>
          <w:color w:val="000000"/>
          <w:shd w:val="clear" w:color="auto" w:fill="FFFFFF"/>
        </w:rPr>
      </w:pPr>
    </w:p>
    <w:p w:rsidR="00683AB5" w:rsidRDefault="00683AB5" w:rsidP="00E00898">
      <w:pPr>
        <w:pStyle w:val="chapter-1"/>
        <w:shd w:val="clear" w:color="auto" w:fill="FFFFFF"/>
        <w:spacing w:before="0" w:beforeAutospacing="0" w:after="0" w:afterAutospacing="0"/>
        <w:ind w:firstLine="288"/>
        <w:rPr>
          <w:color w:val="000000"/>
          <w:shd w:val="clear" w:color="auto" w:fill="FFFFFF"/>
        </w:rPr>
      </w:pPr>
    </w:p>
    <w:p w:rsidR="0063705E" w:rsidRDefault="0063705E" w:rsidP="00E00898">
      <w:pPr>
        <w:pStyle w:val="chapter-1"/>
        <w:shd w:val="clear" w:color="auto" w:fill="FFFFFF"/>
        <w:spacing w:before="0" w:beforeAutospacing="0" w:after="0" w:afterAutospacing="0"/>
        <w:ind w:firstLine="288"/>
        <w:rPr>
          <w:color w:val="000000"/>
          <w:shd w:val="clear" w:color="auto" w:fill="FFFFFF"/>
        </w:rPr>
      </w:pPr>
    </w:p>
    <w:p w:rsidR="00E00898" w:rsidRDefault="00E00898" w:rsidP="00E00898">
      <w:pPr>
        <w:pStyle w:val="chapter-1"/>
        <w:shd w:val="clear" w:color="auto" w:fill="FFFFFF"/>
        <w:spacing w:before="0" w:beforeAutospacing="0" w:after="0" w:afterAutospacing="0"/>
        <w:ind w:firstLine="288"/>
        <w:rPr>
          <w:color w:val="000000"/>
          <w:shd w:val="clear" w:color="auto" w:fill="FFFFFF"/>
        </w:rPr>
      </w:pPr>
    </w:p>
    <w:p w:rsidR="000C0650" w:rsidRDefault="000C0650" w:rsidP="007A26CD">
      <w:pPr>
        <w:pStyle w:val="chapter-1"/>
        <w:shd w:val="clear" w:color="auto" w:fill="FFFFFF"/>
        <w:spacing w:before="0" w:beforeAutospacing="0" w:after="0" w:afterAutospacing="0"/>
        <w:ind w:firstLine="288"/>
        <w:rPr>
          <w:color w:val="000000"/>
          <w:shd w:val="clear" w:color="auto" w:fill="FFFFFF"/>
        </w:rPr>
      </w:pPr>
      <w:r>
        <w:rPr>
          <w:color w:val="000000"/>
          <w:shd w:val="clear" w:color="auto" w:fill="FFFFFF"/>
        </w:rPr>
        <w:t xml:space="preserve"> </w:t>
      </w:r>
    </w:p>
    <w:p w:rsidR="00071606" w:rsidRPr="00071606" w:rsidRDefault="00071606" w:rsidP="002F5B43">
      <w:pPr>
        <w:pStyle w:val="chapter-1"/>
        <w:shd w:val="clear" w:color="auto" w:fill="FFFFFF"/>
        <w:spacing w:before="0" w:beforeAutospacing="0" w:after="0" w:afterAutospacing="0"/>
        <w:ind w:firstLine="288"/>
        <w:rPr>
          <w:color w:val="000000"/>
          <w:shd w:val="clear" w:color="auto" w:fill="FFFFFF"/>
        </w:rPr>
      </w:pPr>
    </w:p>
    <w:p w:rsidR="00D84D6C" w:rsidRPr="006A6BAA" w:rsidRDefault="00D84D6C" w:rsidP="004443A6">
      <w:pPr>
        <w:pStyle w:val="chapter-1"/>
        <w:shd w:val="clear" w:color="auto" w:fill="FFFFFF"/>
        <w:spacing w:before="0" w:beforeAutospacing="0" w:after="0" w:afterAutospacing="0"/>
        <w:ind w:firstLine="288"/>
        <w:rPr>
          <w:color w:val="000000"/>
          <w:shd w:val="clear" w:color="auto" w:fill="FFFFFF"/>
        </w:rPr>
      </w:pPr>
    </w:p>
    <w:p w:rsidR="006067C1" w:rsidRDefault="006067C1" w:rsidP="004443A6">
      <w:pPr>
        <w:pStyle w:val="chapter-1"/>
        <w:shd w:val="clear" w:color="auto" w:fill="FFFFFF"/>
        <w:spacing w:before="0" w:beforeAutospacing="0" w:after="0" w:afterAutospacing="0"/>
        <w:ind w:firstLine="288"/>
        <w:rPr>
          <w:rStyle w:val="woj"/>
          <w:color w:val="000000"/>
          <w:shd w:val="clear" w:color="auto" w:fill="FFFFFF"/>
        </w:rPr>
      </w:pPr>
    </w:p>
    <w:p w:rsidR="00CC6B92" w:rsidRDefault="00CC6B92" w:rsidP="004443A6">
      <w:pPr>
        <w:pStyle w:val="chapter-1"/>
        <w:shd w:val="clear" w:color="auto" w:fill="FFFFFF"/>
        <w:spacing w:before="0" w:beforeAutospacing="0" w:after="0" w:afterAutospacing="0"/>
        <w:ind w:firstLine="288"/>
        <w:rPr>
          <w:rStyle w:val="woj"/>
          <w:color w:val="000000"/>
          <w:shd w:val="clear" w:color="auto" w:fill="FFFFFF"/>
        </w:rPr>
      </w:pPr>
    </w:p>
    <w:p w:rsidR="00CC6B92" w:rsidRPr="00D06F3B" w:rsidRDefault="00CC6B92" w:rsidP="004443A6">
      <w:pPr>
        <w:pStyle w:val="chapter-1"/>
        <w:shd w:val="clear" w:color="auto" w:fill="FFFFFF"/>
        <w:spacing w:before="0" w:beforeAutospacing="0" w:after="0" w:afterAutospacing="0"/>
        <w:ind w:firstLine="288"/>
        <w:rPr>
          <w:rStyle w:val="text"/>
          <w:color w:val="000000"/>
          <w:shd w:val="clear" w:color="auto" w:fill="FFFFFF"/>
        </w:rPr>
      </w:pPr>
    </w:p>
    <w:p w:rsidR="00F03871" w:rsidRDefault="00F03871" w:rsidP="009F0325">
      <w:pPr>
        <w:pStyle w:val="chapter-1"/>
        <w:shd w:val="clear" w:color="auto" w:fill="FFFFFF"/>
        <w:spacing w:before="0" w:beforeAutospacing="0" w:after="0" w:afterAutospacing="0"/>
        <w:ind w:firstLine="288"/>
        <w:rPr>
          <w:color w:val="000000"/>
        </w:rPr>
      </w:pPr>
    </w:p>
    <w:sectPr w:rsidR="00F03871" w:rsidSect="003E3EAD">
      <w:headerReference w:type="even" r:id="rId8"/>
      <w:headerReference w:type="default" r:id="rId9"/>
      <w:footerReference w:type="even" r:id="rId10"/>
      <w:footerReference w:type="default" r:id="rId11"/>
      <w:headerReference w:type="first" r:id="rId12"/>
      <w:footerReference w:type="first" r:id="rId13"/>
      <w:pgSz w:w="11907" w:h="16839" w:code="9"/>
      <w:pgMar w:top="1296" w:right="1152" w:bottom="1267" w:left="1152" w:header="576" w:footer="576"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3961" w:rsidRDefault="000C3961">
      <w:pPr>
        <w:spacing w:after="0" w:line="240" w:lineRule="auto"/>
      </w:pPr>
      <w:r>
        <w:separator/>
      </w:r>
    </w:p>
  </w:endnote>
  <w:endnote w:type="continuationSeparator" w:id="0">
    <w:p w:rsidR="000C3961" w:rsidRDefault="000C3961">
      <w:pPr>
        <w:spacing w:after="0" w:line="240" w:lineRule="auto"/>
      </w:pPr>
      <w:r>
        <w:continuationSeparator/>
      </w:r>
    </w:p>
  </w:endnote>
  <w:endnote w:type="continuationNotice" w:id="1">
    <w:p w:rsidR="000C3961" w:rsidRDefault="000C39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New Century Schoolbook">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BE9" w:rsidRPr="00C7527C" w:rsidRDefault="00791BE9" w:rsidP="00E864CD">
    <w:pPr>
      <w:pStyle w:val="Fuzeile-Gerade"/>
      <w:jc w:val="center"/>
      <w:rPr>
        <w:rFonts w:ascii="Times New Roman" w:hAnsi="Times New Roman"/>
        <w:color w:val="auto"/>
        <w:szCs w:val="20"/>
      </w:rPr>
    </w:pPr>
    <w:r w:rsidRPr="00C7527C">
      <w:rPr>
        <w:rFonts w:ascii="Times New Roman" w:hAnsi="Times New Roman"/>
        <w:color w:val="auto"/>
        <w:szCs w:val="20"/>
      </w:rPr>
      <w:t xml:space="preserve">Page </w:t>
    </w:r>
    <w:r w:rsidRPr="00C7527C">
      <w:rPr>
        <w:rFonts w:ascii="Times New Roman" w:hAnsi="Times New Roman"/>
        <w:color w:val="auto"/>
        <w:szCs w:val="20"/>
      </w:rPr>
      <w:fldChar w:fldCharType="begin"/>
    </w:r>
    <w:r w:rsidRPr="00C7527C">
      <w:rPr>
        <w:rFonts w:ascii="Times New Roman" w:hAnsi="Times New Roman"/>
        <w:color w:val="auto"/>
        <w:szCs w:val="20"/>
      </w:rPr>
      <w:instrText xml:space="preserve"> PAGE   \* MERGEFORMAT </w:instrText>
    </w:r>
    <w:r w:rsidRPr="00C7527C">
      <w:rPr>
        <w:rFonts w:ascii="Times New Roman" w:hAnsi="Times New Roman"/>
        <w:color w:val="auto"/>
        <w:szCs w:val="20"/>
      </w:rPr>
      <w:fldChar w:fldCharType="separate"/>
    </w:r>
    <w:r w:rsidR="009F200D">
      <w:rPr>
        <w:rFonts w:ascii="Times New Roman" w:hAnsi="Times New Roman"/>
        <w:noProof/>
        <w:color w:val="auto"/>
        <w:szCs w:val="20"/>
      </w:rPr>
      <w:t>6</w:t>
    </w:r>
    <w:r w:rsidRPr="00C7527C">
      <w:rPr>
        <w:rFonts w:ascii="Times New Roman" w:hAnsi="Times New Roman"/>
        <w:color w:val="auto"/>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BE9" w:rsidRPr="00522DD3" w:rsidRDefault="00791BE9" w:rsidP="00522DD3">
    <w:pPr>
      <w:pStyle w:val="Fuzeile-Ungerade"/>
      <w:tabs>
        <w:tab w:val="left" w:pos="2865"/>
        <w:tab w:val="center" w:pos="5110"/>
        <w:tab w:val="right" w:pos="9603"/>
      </w:tabs>
      <w:jc w:val="left"/>
      <w:rPr>
        <w:rFonts w:ascii="Times New Roman" w:hAnsi="Times New Roman"/>
        <w:b/>
        <w:color w:val="000000"/>
        <w:szCs w:val="20"/>
      </w:rPr>
    </w:pPr>
    <w:r w:rsidRPr="00522DD3">
      <w:rPr>
        <w:rFonts w:ascii="Times New Roman" w:hAnsi="Times New Roman"/>
        <w:b/>
        <w:color w:val="000000"/>
        <w:szCs w:val="20"/>
      </w:rPr>
      <w:tab/>
    </w:r>
    <w:r w:rsidRPr="00522DD3">
      <w:rPr>
        <w:rFonts w:ascii="Times New Roman" w:hAnsi="Times New Roman"/>
        <w:b/>
        <w:color w:val="000000"/>
        <w:szCs w:val="20"/>
      </w:rPr>
      <w:tab/>
    </w:r>
    <w:r w:rsidRPr="00522DD3">
      <w:rPr>
        <w:rFonts w:ascii="Times New Roman" w:hAnsi="Times New Roman"/>
        <w:b/>
        <w:color w:val="000000"/>
        <w:szCs w:val="20"/>
      </w:rPr>
      <w:t xml:space="preserve">Page </w:t>
    </w:r>
    <w:r w:rsidRPr="00522DD3">
      <w:rPr>
        <w:rFonts w:ascii="Times New Roman" w:hAnsi="Times New Roman"/>
        <w:b/>
        <w:color w:val="000000"/>
        <w:szCs w:val="20"/>
      </w:rPr>
      <w:fldChar w:fldCharType="begin"/>
    </w:r>
    <w:r w:rsidRPr="00522DD3">
      <w:rPr>
        <w:rFonts w:ascii="Times New Roman" w:hAnsi="Times New Roman"/>
        <w:b/>
        <w:color w:val="000000"/>
        <w:szCs w:val="20"/>
      </w:rPr>
      <w:instrText xml:space="preserve"> PAGE   \* MERGEFORMAT </w:instrText>
    </w:r>
    <w:r w:rsidRPr="00522DD3">
      <w:rPr>
        <w:rFonts w:ascii="Times New Roman" w:hAnsi="Times New Roman"/>
        <w:b/>
        <w:color w:val="000000"/>
        <w:szCs w:val="20"/>
      </w:rPr>
      <w:fldChar w:fldCharType="separate"/>
    </w:r>
    <w:r w:rsidR="009F200D">
      <w:rPr>
        <w:rFonts w:ascii="Times New Roman" w:hAnsi="Times New Roman"/>
        <w:b/>
        <w:noProof/>
        <w:color w:val="000000"/>
        <w:szCs w:val="20"/>
      </w:rPr>
      <w:t>5</w:t>
    </w:r>
    <w:r w:rsidRPr="00522DD3">
      <w:rPr>
        <w:rFonts w:ascii="Times New Roman" w:hAnsi="Times New Roman"/>
        <w:b/>
        <w:color w:val="000000"/>
        <w:szCs w:val="20"/>
      </w:rPr>
      <w:fldChar w:fldCharType="end"/>
    </w:r>
    <w:r w:rsidRPr="00522DD3">
      <w:rPr>
        <w:rFonts w:ascii="Times New Roman" w:hAnsi="Times New Roman"/>
        <w:b/>
        <w:color w:val="00000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1098250"/>
      <w:docPartObj>
        <w:docPartGallery w:val="Page Numbers (Bottom of Page)"/>
        <w:docPartUnique/>
      </w:docPartObj>
    </w:sdtPr>
    <w:sdtEndPr>
      <w:rPr>
        <w:noProof/>
      </w:rPr>
    </w:sdtEndPr>
    <w:sdtContent>
      <w:bookmarkStart w:id="0" w:name="_GoBack" w:displacedByCustomXml="prev"/>
      <w:bookmarkEnd w:id="0" w:displacedByCustomXml="prev"/>
      <w:p w:rsidR="009F200D" w:rsidRDefault="009F200D">
        <w:pPr>
          <w:pStyle w:val="Footer"/>
        </w:pPr>
        <w:r>
          <w:fldChar w:fldCharType="begin"/>
        </w:r>
        <w:r>
          <w:instrText xml:space="preserve"> PAGE   \* MERGEFORMAT </w:instrText>
        </w:r>
        <w:r>
          <w:fldChar w:fldCharType="separate"/>
        </w:r>
        <w:r>
          <w:rPr>
            <w:noProof/>
          </w:rPr>
          <w:t>0</w:t>
        </w:r>
        <w:r>
          <w:rPr>
            <w:noProof/>
          </w:rPr>
          <w:fldChar w:fldCharType="end"/>
        </w:r>
      </w:p>
    </w:sdtContent>
  </w:sdt>
  <w:p w:rsidR="009F200D" w:rsidRDefault="009F2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3961" w:rsidRDefault="000C3961">
      <w:pPr>
        <w:spacing w:after="0" w:line="240" w:lineRule="auto"/>
      </w:pPr>
      <w:r>
        <w:separator/>
      </w:r>
    </w:p>
  </w:footnote>
  <w:footnote w:type="continuationSeparator" w:id="0">
    <w:p w:rsidR="000C3961" w:rsidRDefault="000C3961">
      <w:pPr>
        <w:spacing w:after="0" w:line="240" w:lineRule="auto"/>
      </w:pPr>
      <w:r>
        <w:continuationSeparator/>
      </w:r>
    </w:p>
  </w:footnote>
  <w:footnote w:type="continuationNotice" w:id="1">
    <w:p w:rsidR="000C3961" w:rsidRDefault="000C39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BE9" w:rsidRPr="00587982" w:rsidRDefault="00791BE9" w:rsidP="00E81D49">
    <w:pPr>
      <w:pStyle w:val="Header"/>
      <w:ind w:firstLine="0"/>
      <w:jc w:val="right"/>
      <w:rPr>
        <w:rFonts w:ascii="Times New Roman" w:hAnsi="Times New Roman"/>
        <w:sz w:val="20"/>
        <w:lang w:val="en-US"/>
      </w:rPr>
    </w:pPr>
    <w:proofErr w:type="spellStart"/>
    <w:r>
      <w:rPr>
        <w:rFonts w:ascii="Times New Roman" w:hAnsi="Times New Roman"/>
        <w:sz w:val="20"/>
        <w:lang w:val="en-US"/>
      </w:rPr>
      <w:t>Salutogenesis</w:t>
    </w:r>
    <w:proofErr w:type="spellEnd"/>
    <w:r>
      <w:rPr>
        <w:rFonts w:ascii="Times New Roman" w:hAnsi="Times New Roman"/>
        <w:sz w:val="20"/>
        <w:lang w:val="en-US"/>
      </w:rPr>
      <w:t xml:space="preserve"> – </w:t>
    </w:r>
    <w:r w:rsidR="00FB1538">
      <w:rPr>
        <w:rFonts w:ascii="Times New Roman" w:hAnsi="Times New Roman"/>
        <w:sz w:val="20"/>
        <w:lang w:val="en-US"/>
      </w:rPr>
      <w:t>Rewards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BE9" w:rsidRPr="00587982" w:rsidRDefault="00791BE9" w:rsidP="00A63E7C">
    <w:pPr>
      <w:pStyle w:val="Header"/>
      <w:ind w:firstLine="0"/>
      <w:rPr>
        <w:rFonts w:ascii="Times New Roman" w:hAnsi="Times New Roman"/>
        <w:sz w:val="20"/>
        <w:lang w:val="en-US"/>
      </w:rPr>
    </w:pPr>
    <w:proofErr w:type="spellStart"/>
    <w:r>
      <w:rPr>
        <w:rFonts w:ascii="Times New Roman" w:hAnsi="Times New Roman"/>
        <w:sz w:val="20"/>
        <w:lang w:val="en-US"/>
      </w:rPr>
      <w:t>Salutogenesis</w:t>
    </w:r>
    <w:proofErr w:type="spellEnd"/>
    <w:r>
      <w:rPr>
        <w:rFonts w:ascii="Times New Roman" w:hAnsi="Times New Roman"/>
        <w:sz w:val="20"/>
        <w:lang w:val="en-US"/>
      </w:rPr>
      <w:t xml:space="preserve"> – </w:t>
    </w:r>
    <w:r w:rsidR="00FB1538">
      <w:rPr>
        <w:rFonts w:ascii="Times New Roman" w:hAnsi="Times New Roman"/>
        <w:sz w:val="20"/>
        <w:lang w:val="en-US"/>
      </w:rPr>
      <w:t>Rewards</w:t>
    </w:r>
  </w:p>
  <w:p w:rsidR="00791BE9" w:rsidRPr="00A63E7C" w:rsidRDefault="00791BE9" w:rsidP="00A63E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BE9" w:rsidRPr="00123921" w:rsidRDefault="00791BE9" w:rsidP="00123921">
    <w:pPr>
      <w:pStyle w:val="Header"/>
      <w:ind w:firstLine="0"/>
      <w:rPr>
        <w:lang w:val="en-US"/>
      </w:rPr>
    </w:pPr>
    <w:r>
      <w:rPr>
        <w:lang w:val="en-US"/>
      </w:rPr>
      <w:tab/>
    </w:r>
    <w:r>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pt;height:1.5pt" o:bullet="t">
        <v:imagedata r:id="rId1" o:title="shim"/>
      </v:shape>
    </w:pict>
  </w:numPicBullet>
  <w:abstractNum w:abstractNumId="0" w15:restartNumberingAfterBreak="0">
    <w:nsid w:val="FFFFFF80"/>
    <w:multiLevelType w:val="singleLevel"/>
    <w:tmpl w:val="DB96C0E0"/>
    <w:lvl w:ilvl="0">
      <w:start w:val="1"/>
      <w:numFmt w:val="bullet"/>
      <w:pStyle w:val="ListBullet5"/>
      <w:lvlText w:val=""/>
      <w:lvlJc w:val="left"/>
      <w:pPr>
        <w:ind w:left="1584" w:hanging="360"/>
      </w:pPr>
      <w:rPr>
        <w:rFonts w:ascii="Wingdings" w:hAnsi="Wingdings" w:cs="Symbol" w:hint="default"/>
      </w:rPr>
    </w:lvl>
  </w:abstractNum>
  <w:abstractNum w:abstractNumId="1" w15:restartNumberingAfterBreak="0">
    <w:nsid w:val="FFFFFF81"/>
    <w:multiLevelType w:val="singleLevel"/>
    <w:tmpl w:val="E806DD90"/>
    <w:lvl w:ilvl="0">
      <w:start w:val="1"/>
      <w:numFmt w:val="bullet"/>
      <w:pStyle w:val="ListBullet4"/>
      <w:lvlText w:val=""/>
      <w:lvlJc w:val="left"/>
      <w:pPr>
        <w:ind w:left="1440" w:hanging="360"/>
      </w:pPr>
      <w:rPr>
        <w:rFonts w:ascii="Wingdings" w:hAnsi="Wingdings" w:cs="Symbol" w:hint="default"/>
      </w:rPr>
    </w:lvl>
  </w:abstractNum>
  <w:abstractNum w:abstractNumId="2" w15:restartNumberingAfterBreak="0">
    <w:nsid w:val="FFFFFF82"/>
    <w:multiLevelType w:val="singleLevel"/>
    <w:tmpl w:val="016CFCA8"/>
    <w:lvl w:ilvl="0">
      <w:start w:val="1"/>
      <w:numFmt w:val="bullet"/>
      <w:pStyle w:val="ListBullet3"/>
      <w:lvlText w:val=""/>
      <w:lvlJc w:val="left"/>
      <w:pPr>
        <w:ind w:left="864" w:hanging="360"/>
      </w:pPr>
      <w:rPr>
        <w:rFonts w:ascii="Wingdings" w:hAnsi="Wingdings" w:cs="Symbol" w:hint="default"/>
      </w:rPr>
    </w:lvl>
  </w:abstractNum>
  <w:abstractNum w:abstractNumId="3" w15:restartNumberingAfterBreak="0">
    <w:nsid w:val="FFFFFF83"/>
    <w:multiLevelType w:val="singleLevel"/>
    <w:tmpl w:val="9356F1FA"/>
    <w:lvl w:ilvl="0">
      <w:start w:val="1"/>
      <w:numFmt w:val="bullet"/>
      <w:pStyle w:val="ListBullet2"/>
      <w:lvlText w:val=""/>
      <w:lvlJc w:val="left"/>
      <w:pPr>
        <w:ind w:left="720" w:hanging="360"/>
      </w:pPr>
      <w:rPr>
        <w:rFonts w:ascii="Wingdings 2" w:hAnsi="Wingdings 2" w:hint="default"/>
      </w:rPr>
    </w:lvl>
  </w:abstractNum>
  <w:abstractNum w:abstractNumId="4" w15:restartNumberingAfterBreak="0">
    <w:nsid w:val="FFFFFF89"/>
    <w:multiLevelType w:val="singleLevel"/>
    <w:tmpl w:val="90B0502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4AD1008"/>
    <w:multiLevelType w:val="hybridMultilevel"/>
    <w:tmpl w:val="547A4872"/>
    <w:lvl w:ilvl="0" w:tplc="A70ACC4E">
      <w:numFmt w:val="bullet"/>
      <w:lvlText w:val="-"/>
      <w:lvlJc w:val="left"/>
      <w:pPr>
        <w:ind w:left="720" w:hanging="360"/>
      </w:pPr>
      <w:rPr>
        <w:rFonts w:ascii="Times New Roman" w:eastAsia="Tw Cen 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E6D1B"/>
    <w:multiLevelType w:val="hybridMultilevel"/>
    <w:tmpl w:val="D166B220"/>
    <w:lvl w:ilvl="0" w:tplc="61AC7638">
      <w:numFmt w:val="bullet"/>
      <w:lvlText w:val="-"/>
      <w:lvlJc w:val="left"/>
      <w:pPr>
        <w:ind w:left="720" w:hanging="360"/>
      </w:pPr>
      <w:rPr>
        <w:rFonts w:ascii="Times New Roman" w:eastAsia="Tw Cen 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BC5E86"/>
    <w:multiLevelType w:val="hybridMultilevel"/>
    <w:tmpl w:val="AF34DF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DD63FE"/>
    <w:multiLevelType w:val="hybridMultilevel"/>
    <w:tmpl w:val="49908CA4"/>
    <w:lvl w:ilvl="0" w:tplc="AC664980">
      <w:start w:val="1"/>
      <w:numFmt w:val="decimal"/>
      <w:lvlText w:val="%1."/>
      <w:lvlJc w:val="left"/>
      <w:pPr>
        <w:ind w:left="648" w:hanging="360"/>
      </w:pPr>
      <w:rPr>
        <w:rFonts w:hint="default"/>
      </w:rPr>
    </w:lvl>
    <w:lvl w:ilvl="1" w:tplc="14090019" w:tentative="1">
      <w:start w:val="1"/>
      <w:numFmt w:val="lowerLetter"/>
      <w:lvlText w:val="%2."/>
      <w:lvlJc w:val="left"/>
      <w:pPr>
        <w:ind w:left="1368" w:hanging="360"/>
      </w:pPr>
    </w:lvl>
    <w:lvl w:ilvl="2" w:tplc="1409001B" w:tentative="1">
      <w:start w:val="1"/>
      <w:numFmt w:val="lowerRoman"/>
      <w:lvlText w:val="%3."/>
      <w:lvlJc w:val="right"/>
      <w:pPr>
        <w:ind w:left="2088" w:hanging="180"/>
      </w:pPr>
    </w:lvl>
    <w:lvl w:ilvl="3" w:tplc="1409000F" w:tentative="1">
      <w:start w:val="1"/>
      <w:numFmt w:val="decimal"/>
      <w:lvlText w:val="%4."/>
      <w:lvlJc w:val="left"/>
      <w:pPr>
        <w:ind w:left="2808" w:hanging="360"/>
      </w:pPr>
    </w:lvl>
    <w:lvl w:ilvl="4" w:tplc="14090019" w:tentative="1">
      <w:start w:val="1"/>
      <w:numFmt w:val="lowerLetter"/>
      <w:lvlText w:val="%5."/>
      <w:lvlJc w:val="left"/>
      <w:pPr>
        <w:ind w:left="3528" w:hanging="360"/>
      </w:pPr>
    </w:lvl>
    <w:lvl w:ilvl="5" w:tplc="1409001B" w:tentative="1">
      <w:start w:val="1"/>
      <w:numFmt w:val="lowerRoman"/>
      <w:lvlText w:val="%6."/>
      <w:lvlJc w:val="right"/>
      <w:pPr>
        <w:ind w:left="4248" w:hanging="180"/>
      </w:pPr>
    </w:lvl>
    <w:lvl w:ilvl="6" w:tplc="1409000F" w:tentative="1">
      <w:start w:val="1"/>
      <w:numFmt w:val="decimal"/>
      <w:lvlText w:val="%7."/>
      <w:lvlJc w:val="left"/>
      <w:pPr>
        <w:ind w:left="4968" w:hanging="360"/>
      </w:pPr>
    </w:lvl>
    <w:lvl w:ilvl="7" w:tplc="14090019" w:tentative="1">
      <w:start w:val="1"/>
      <w:numFmt w:val="lowerLetter"/>
      <w:lvlText w:val="%8."/>
      <w:lvlJc w:val="left"/>
      <w:pPr>
        <w:ind w:left="5688" w:hanging="360"/>
      </w:pPr>
    </w:lvl>
    <w:lvl w:ilvl="8" w:tplc="1409001B" w:tentative="1">
      <w:start w:val="1"/>
      <w:numFmt w:val="lowerRoman"/>
      <w:lvlText w:val="%9."/>
      <w:lvlJc w:val="right"/>
      <w:pPr>
        <w:ind w:left="6408" w:hanging="180"/>
      </w:pPr>
    </w:lvl>
  </w:abstractNum>
  <w:abstractNum w:abstractNumId="9" w15:restartNumberingAfterBreak="0">
    <w:nsid w:val="10F669D1"/>
    <w:multiLevelType w:val="hybridMultilevel"/>
    <w:tmpl w:val="594087F4"/>
    <w:lvl w:ilvl="0" w:tplc="9650F360">
      <w:numFmt w:val="bullet"/>
      <w:lvlText w:val="-"/>
      <w:lvlJc w:val="left"/>
      <w:pPr>
        <w:ind w:left="720" w:hanging="360"/>
      </w:pPr>
      <w:rPr>
        <w:rFonts w:ascii="Times New Roman" w:eastAsia="Tw Cen 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17A9B"/>
    <w:multiLevelType w:val="multilevel"/>
    <w:tmpl w:val="0409001D"/>
    <w:styleLink w:val="Galathea-Listentyp"/>
    <w:lvl w:ilvl="0">
      <w:start w:val="1"/>
      <w:numFmt w:val="bullet"/>
      <w:lvlText w:val=""/>
      <w:lvlJc w:val="left"/>
      <w:pPr>
        <w:ind w:left="360" w:hanging="360"/>
      </w:pPr>
      <w:rPr>
        <w:rFonts w:ascii="Tw Cen MT" w:eastAsia="Times New Roman" w:hAnsi="Wingdings 2" w:cs="Times New Roman" w:hint="default"/>
        <w:color w:val="DD8047"/>
        <w:sz w:val="23"/>
        <w:szCs w:val="23"/>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C880799"/>
    <w:multiLevelType w:val="hybridMultilevel"/>
    <w:tmpl w:val="B7F49C8A"/>
    <w:lvl w:ilvl="0" w:tplc="0660DD9E">
      <w:start w:val="1"/>
      <w:numFmt w:val="bullet"/>
      <w:pStyle w:val="ListBullet"/>
      <w:lvlText w:val=""/>
      <w:lvlJc w:val="left"/>
      <w:pPr>
        <w:ind w:left="360" w:hanging="360"/>
      </w:pPr>
      <w:rPr>
        <w:rFonts w:ascii="Wingdings 2" w:hAnsi="Wingdings 2" w:hint="default"/>
      </w:rPr>
    </w:lvl>
    <w:lvl w:ilvl="1" w:tplc="B260A612" w:tentative="1">
      <w:start w:val="1"/>
      <w:numFmt w:val="bullet"/>
      <w:lvlText w:val="o"/>
      <w:lvlJc w:val="left"/>
      <w:pPr>
        <w:ind w:left="1440" w:hanging="360"/>
      </w:pPr>
      <w:rPr>
        <w:rFonts w:ascii="Courier New" w:hAnsi="Courier New" w:cs="New Century Schoolbook" w:hint="default"/>
      </w:rPr>
    </w:lvl>
    <w:lvl w:ilvl="2" w:tplc="AEE89A76" w:tentative="1">
      <w:start w:val="1"/>
      <w:numFmt w:val="bullet"/>
      <w:lvlText w:val=""/>
      <w:lvlJc w:val="left"/>
      <w:pPr>
        <w:ind w:left="2160" w:hanging="360"/>
      </w:pPr>
      <w:rPr>
        <w:rFonts w:ascii="Wingdings" w:hAnsi="Wingdings" w:cs="Symbol" w:hint="default"/>
      </w:rPr>
    </w:lvl>
    <w:lvl w:ilvl="3" w:tplc="1A741FC0" w:tentative="1">
      <w:start w:val="1"/>
      <w:numFmt w:val="bullet"/>
      <w:lvlText w:val=""/>
      <w:lvlJc w:val="left"/>
      <w:pPr>
        <w:ind w:left="2880" w:hanging="360"/>
      </w:pPr>
      <w:rPr>
        <w:rFonts w:ascii="Symbol" w:hAnsi="Symbol" w:cs="Arial" w:hint="default"/>
      </w:rPr>
    </w:lvl>
    <w:lvl w:ilvl="4" w:tplc="5A32A622" w:tentative="1">
      <w:start w:val="1"/>
      <w:numFmt w:val="bullet"/>
      <w:lvlText w:val="o"/>
      <w:lvlJc w:val="left"/>
      <w:pPr>
        <w:ind w:left="3600" w:hanging="360"/>
      </w:pPr>
      <w:rPr>
        <w:rFonts w:ascii="Courier New" w:hAnsi="Courier New" w:cs="New Century Schoolbook" w:hint="default"/>
      </w:rPr>
    </w:lvl>
    <w:lvl w:ilvl="5" w:tplc="0186D414" w:tentative="1">
      <w:start w:val="1"/>
      <w:numFmt w:val="bullet"/>
      <w:lvlText w:val=""/>
      <w:lvlJc w:val="left"/>
      <w:pPr>
        <w:ind w:left="4320" w:hanging="360"/>
      </w:pPr>
      <w:rPr>
        <w:rFonts w:ascii="Wingdings" w:hAnsi="Wingdings" w:cs="Symbol" w:hint="default"/>
      </w:rPr>
    </w:lvl>
    <w:lvl w:ilvl="6" w:tplc="9C527818" w:tentative="1">
      <w:start w:val="1"/>
      <w:numFmt w:val="bullet"/>
      <w:lvlText w:val=""/>
      <w:lvlJc w:val="left"/>
      <w:pPr>
        <w:ind w:left="5040" w:hanging="360"/>
      </w:pPr>
      <w:rPr>
        <w:rFonts w:ascii="Symbol" w:hAnsi="Symbol" w:cs="Arial" w:hint="default"/>
      </w:rPr>
    </w:lvl>
    <w:lvl w:ilvl="7" w:tplc="BC1AB146" w:tentative="1">
      <w:start w:val="1"/>
      <w:numFmt w:val="bullet"/>
      <w:lvlText w:val="o"/>
      <w:lvlJc w:val="left"/>
      <w:pPr>
        <w:ind w:left="5760" w:hanging="360"/>
      </w:pPr>
      <w:rPr>
        <w:rFonts w:ascii="Courier New" w:hAnsi="Courier New" w:cs="New Century Schoolbook" w:hint="default"/>
      </w:rPr>
    </w:lvl>
    <w:lvl w:ilvl="8" w:tplc="3942F4F6" w:tentative="1">
      <w:start w:val="1"/>
      <w:numFmt w:val="bullet"/>
      <w:lvlText w:val=""/>
      <w:lvlJc w:val="left"/>
      <w:pPr>
        <w:ind w:left="6480" w:hanging="360"/>
      </w:pPr>
      <w:rPr>
        <w:rFonts w:ascii="Wingdings" w:hAnsi="Wingdings" w:cs="Symbol" w:hint="default"/>
      </w:rPr>
    </w:lvl>
  </w:abstractNum>
  <w:abstractNum w:abstractNumId="12" w15:restartNumberingAfterBreak="0">
    <w:nsid w:val="2F3D05C4"/>
    <w:multiLevelType w:val="hybridMultilevel"/>
    <w:tmpl w:val="75B0469A"/>
    <w:lvl w:ilvl="0" w:tplc="D2324E0E">
      <w:start w:val="1"/>
      <w:numFmt w:val="decimal"/>
      <w:lvlText w:val="%1."/>
      <w:lvlJc w:val="left"/>
      <w:pPr>
        <w:ind w:left="720" w:hanging="360"/>
      </w:pPr>
      <w:rPr>
        <w:rFonts w:ascii="Times New Roman" w:eastAsia="Times New Roman" w:hAnsi="Times New Roman" w:cs="Times New Roman"/>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1E7357E"/>
    <w:multiLevelType w:val="hybridMultilevel"/>
    <w:tmpl w:val="5F1E9B22"/>
    <w:lvl w:ilvl="0" w:tplc="92FE9C5E">
      <w:numFmt w:val="bullet"/>
      <w:lvlText w:val="-"/>
      <w:lvlJc w:val="left"/>
      <w:pPr>
        <w:ind w:left="720" w:hanging="360"/>
      </w:pPr>
      <w:rPr>
        <w:rFonts w:ascii="Times New Roman" w:eastAsia="Tw Cen 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817EB"/>
    <w:multiLevelType w:val="hybridMultilevel"/>
    <w:tmpl w:val="1E7A9DB6"/>
    <w:lvl w:ilvl="0" w:tplc="0AF00E98">
      <w:start w:val="6"/>
      <w:numFmt w:val="bullet"/>
      <w:lvlText w:val=""/>
      <w:lvlJc w:val="left"/>
      <w:pPr>
        <w:ind w:left="648" w:hanging="360"/>
      </w:pPr>
      <w:rPr>
        <w:rFonts w:ascii="Symbol" w:eastAsia="Times New Roman" w:hAnsi="Symbol"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4E9438BA"/>
    <w:multiLevelType w:val="hybridMultilevel"/>
    <w:tmpl w:val="D64A7CB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6" w15:restartNumberingAfterBreak="0">
    <w:nsid w:val="4FAA7120"/>
    <w:multiLevelType w:val="hybridMultilevel"/>
    <w:tmpl w:val="0DEC987A"/>
    <w:lvl w:ilvl="0" w:tplc="C136B25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16D647A"/>
    <w:multiLevelType w:val="multilevel"/>
    <w:tmpl w:val="BB2892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2AB14E6"/>
    <w:multiLevelType w:val="hybridMultilevel"/>
    <w:tmpl w:val="D7CA1E12"/>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9" w15:restartNumberingAfterBreak="0">
    <w:nsid w:val="6C960A96"/>
    <w:multiLevelType w:val="hybridMultilevel"/>
    <w:tmpl w:val="6A0EFB6E"/>
    <w:lvl w:ilvl="0" w:tplc="88B8A21A">
      <w:numFmt w:val="bullet"/>
      <w:lvlText w:val="-"/>
      <w:lvlJc w:val="left"/>
      <w:pPr>
        <w:ind w:left="465" w:hanging="360"/>
      </w:pPr>
      <w:rPr>
        <w:rFonts w:ascii="Times New Roman" w:eastAsia="Tw Cen MT"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0" w15:restartNumberingAfterBreak="0">
    <w:nsid w:val="744D75AC"/>
    <w:multiLevelType w:val="hybridMultilevel"/>
    <w:tmpl w:val="53463D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78D3AF2"/>
    <w:multiLevelType w:val="hybridMultilevel"/>
    <w:tmpl w:val="15F6D298"/>
    <w:lvl w:ilvl="0" w:tplc="70CEEC2C">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78E70AC5"/>
    <w:multiLevelType w:val="hybridMultilevel"/>
    <w:tmpl w:val="260ADAB6"/>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C81350D"/>
    <w:multiLevelType w:val="hybridMultilevel"/>
    <w:tmpl w:val="DB8C39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3"/>
  </w:num>
  <w:num w:numId="4">
    <w:abstractNumId w:val="3"/>
  </w:num>
  <w:num w:numId="5">
    <w:abstractNumId w:val="2"/>
  </w:num>
  <w:num w:numId="6">
    <w:abstractNumId w:val="2"/>
  </w:num>
  <w:num w:numId="7">
    <w:abstractNumId w:val="1"/>
  </w:num>
  <w:num w:numId="8">
    <w:abstractNumId w:val="1"/>
  </w:num>
  <w:num w:numId="9">
    <w:abstractNumId w:val="0"/>
  </w:num>
  <w:num w:numId="10">
    <w:abstractNumId w:val="0"/>
  </w:num>
  <w:num w:numId="11">
    <w:abstractNumId w:val="10"/>
  </w:num>
  <w:num w:numId="12">
    <w:abstractNumId w:val="11"/>
  </w:num>
  <w:num w:numId="13">
    <w:abstractNumId w:val="3"/>
  </w:num>
  <w:num w:numId="14">
    <w:abstractNumId w:val="2"/>
  </w:num>
  <w:num w:numId="15">
    <w:abstractNumId w:val="1"/>
  </w:num>
  <w:num w:numId="16">
    <w:abstractNumId w:val="0"/>
  </w:num>
  <w:num w:numId="17">
    <w:abstractNumId w:val="10"/>
  </w:num>
  <w:num w:numId="18">
    <w:abstractNumId w:val="7"/>
  </w:num>
  <w:num w:numId="19">
    <w:abstractNumId w:val="21"/>
  </w:num>
  <w:num w:numId="20">
    <w:abstractNumId w:val="12"/>
  </w:num>
  <w:num w:numId="21">
    <w:abstractNumId w:val="22"/>
  </w:num>
  <w:num w:numId="22">
    <w:abstractNumId w:val="23"/>
  </w:num>
  <w:num w:numId="23">
    <w:abstractNumId w:val="20"/>
  </w:num>
  <w:num w:numId="24">
    <w:abstractNumId w:val="16"/>
  </w:num>
  <w:num w:numId="25">
    <w:abstractNumId w:val="5"/>
  </w:num>
  <w:num w:numId="26">
    <w:abstractNumId w:val="9"/>
  </w:num>
  <w:num w:numId="27">
    <w:abstractNumId w:val="6"/>
  </w:num>
  <w:num w:numId="28">
    <w:abstractNumId w:val="19"/>
  </w:num>
  <w:num w:numId="29">
    <w:abstractNumId w:val="13"/>
  </w:num>
  <w:num w:numId="30">
    <w:abstractNumId w:val="8"/>
  </w:num>
  <w:num w:numId="31">
    <w:abstractNumId w:val="17"/>
  </w:num>
  <w:num w:numId="32">
    <w:abstractNumId w:val="15"/>
  </w:num>
  <w:num w:numId="33">
    <w:abstractNumId w:val="18"/>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hyphenationZone w:val="420"/>
  <w:evenAndOddHeaders/>
  <w:drawingGridHorizontalSpacing w:val="115"/>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BC9"/>
    <w:rsid w:val="000002D0"/>
    <w:rsid w:val="000004CF"/>
    <w:rsid w:val="0000063A"/>
    <w:rsid w:val="00000676"/>
    <w:rsid w:val="000007C3"/>
    <w:rsid w:val="00000AF3"/>
    <w:rsid w:val="00000C8C"/>
    <w:rsid w:val="00000CDA"/>
    <w:rsid w:val="000013DE"/>
    <w:rsid w:val="000015BB"/>
    <w:rsid w:val="00001612"/>
    <w:rsid w:val="000017AD"/>
    <w:rsid w:val="000018BF"/>
    <w:rsid w:val="00001A45"/>
    <w:rsid w:val="00001A71"/>
    <w:rsid w:val="00001AA9"/>
    <w:rsid w:val="00001BEC"/>
    <w:rsid w:val="00001C6F"/>
    <w:rsid w:val="00001C8F"/>
    <w:rsid w:val="00001D25"/>
    <w:rsid w:val="00001DC1"/>
    <w:rsid w:val="00001ECF"/>
    <w:rsid w:val="00001FFB"/>
    <w:rsid w:val="0000205A"/>
    <w:rsid w:val="00002191"/>
    <w:rsid w:val="000022BE"/>
    <w:rsid w:val="00002363"/>
    <w:rsid w:val="00002444"/>
    <w:rsid w:val="0000259A"/>
    <w:rsid w:val="00002634"/>
    <w:rsid w:val="00002637"/>
    <w:rsid w:val="00002759"/>
    <w:rsid w:val="0000293C"/>
    <w:rsid w:val="0000299E"/>
    <w:rsid w:val="00002A9D"/>
    <w:rsid w:val="00002C55"/>
    <w:rsid w:val="00002E3E"/>
    <w:rsid w:val="00002E5D"/>
    <w:rsid w:val="00002FFB"/>
    <w:rsid w:val="000032CC"/>
    <w:rsid w:val="00003316"/>
    <w:rsid w:val="00003479"/>
    <w:rsid w:val="000038C6"/>
    <w:rsid w:val="000038D2"/>
    <w:rsid w:val="000038DA"/>
    <w:rsid w:val="00003979"/>
    <w:rsid w:val="000039DF"/>
    <w:rsid w:val="00003AFF"/>
    <w:rsid w:val="00003B16"/>
    <w:rsid w:val="00003BEC"/>
    <w:rsid w:val="00003C48"/>
    <w:rsid w:val="00003DC2"/>
    <w:rsid w:val="00003E8B"/>
    <w:rsid w:val="00003EF4"/>
    <w:rsid w:val="000040D1"/>
    <w:rsid w:val="0000438E"/>
    <w:rsid w:val="0000450D"/>
    <w:rsid w:val="00004594"/>
    <w:rsid w:val="000045B0"/>
    <w:rsid w:val="000046E5"/>
    <w:rsid w:val="000047A0"/>
    <w:rsid w:val="00004A13"/>
    <w:rsid w:val="00004A89"/>
    <w:rsid w:val="00004F73"/>
    <w:rsid w:val="0000502D"/>
    <w:rsid w:val="0000508A"/>
    <w:rsid w:val="00005165"/>
    <w:rsid w:val="00005265"/>
    <w:rsid w:val="0000560A"/>
    <w:rsid w:val="00005822"/>
    <w:rsid w:val="000059C4"/>
    <w:rsid w:val="00005A93"/>
    <w:rsid w:val="00005C44"/>
    <w:rsid w:val="00005DC3"/>
    <w:rsid w:val="00005F64"/>
    <w:rsid w:val="00006100"/>
    <w:rsid w:val="00006157"/>
    <w:rsid w:val="00006716"/>
    <w:rsid w:val="000067AF"/>
    <w:rsid w:val="000068A5"/>
    <w:rsid w:val="00006B49"/>
    <w:rsid w:val="00006BB7"/>
    <w:rsid w:val="00006C45"/>
    <w:rsid w:val="00006C5D"/>
    <w:rsid w:val="00006D5A"/>
    <w:rsid w:val="00006D85"/>
    <w:rsid w:val="000070A0"/>
    <w:rsid w:val="000073AF"/>
    <w:rsid w:val="00007631"/>
    <w:rsid w:val="000077EE"/>
    <w:rsid w:val="00007B58"/>
    <w:rsid w:val="00007C23"/>
    <w:rsid w:val="00007CD8"/>
    <w:rsid w:val="00007EBC"/>
    <w:rsid w:val="000100F2"/>
    <w:rsid w:val="000101C5"/>
    <w:rsid w:val="000101FE"/>
    <w:rsid w:val="000102E9"/>
    <w:rsid w:val="00010AD2"/>
    <w:rsid w:val="00010B2B"/>
    <w:rsid w:val="00010D6D"/>
    <w:rsid w:val="00010F58"/>
    <w:rsid w:val="000112AB"/>
    <w:rsid w:val="0001131D"/>
    <w:rsid w:val="00011409"/>
    <w:rsid w:val="00011703"/>
    <w:rsid w:val="00011945"/>
    <w:rsid w:val="00011967"/>
    <w:rsid w:val="000119DE"/>
    <w:rsid w:val="00011B4F"/>
    <w:rsid w:val="00011EB7"/>
    <w:rsid w:val="00011FC1"/>
    <w:rsid w:val="0001216D"/>
    <w:rsid w:val="000121D8"/>
    <w:rsid w:val="000124F7"/>
    <w:rsid w:val="000126EE"/>
    <w:rsid w:val="0001272A"/>
    <w:rsid w:val="000127B2"/>
    <w:rsid w:val="000127F3"/>
    <w:rsid w:val="0001283E"/>
    <w:rsid w:val="000128FB"/>
    <w:rsid w:val="00012B7C"/>
    <w:rsid w:val="00012C3C"/>
    <w:rsid w:val="00012E45"/>
    <w:rsid w:val="000130FA"/>
    <w:rsid w:val="00013140"/>
    <w:rsid w:val="00013229"/>
    <w:rsid w:val="0001333D"/>
    <w:rsid w:val="000135AF"/>
    <w:rsid w:val="00013872"/>
    <w:rsid w:val="00013B23"/>
    <w:rsid w:val="00013B3A"/>
    <w:rsid w:val="00013DD4"/>
    <w:rsid w:val="00013F1C"/>
    <w:rsid w:val="000140DB"/>
    <w:rsid w:val="0001413E"/>
    <w:rsid w:val="0001422B"/>
    <w:rsid w:val="00014245"/>
    <w:rsid w:val="00014377"/>
    <w:rsid w:val="00014414"/>
    <w:rsid w:val="000145D2"/>
    <w:rsid w:val="000146F7"/>
    <w:rsid w:val="0001498A"/>
    <w:rsid w:val="00014ACE"/>
    <w:rsid w:val="00014B14"/>
    <w:rsid w:val="00014B99"/>
    <w:rsid w:val="00014C7D"/>
    <w:rsid w:val="00014E7E"/>
    <w:rsid w:val="000150EB"/>
    <w:rsid w:val="000155CB"/>
    <w:rsid w:val="00015752"/>
    <w:rsid w:val="000157F3"/>
    <w:rsid w:val="00015804"/>
    <w:rsid w:val="00015C3A"/>
    <w:rsid w:val="00015C46"/>
    <w:rsid w:val="00015D54"/>
    <w:rsid w:val="00015F22"/>
    <w:rsid w:val="00015F26"/>
    <w:rsid w:val="0001620E"/>
    <w:rsid w:val="00016210"/>
    <w:rsid w:val="000168CB"/>
    <w:rsid w:val="00016AC3"/>
    <w:rsid w:val="00016AE2"/>
    <w:rsid w:val="00016C23"/>
    <w:rsid w:val="00016C29"/>
    <w:rsid w:val="00016D3B"/>
    <w:rsid w:val="00016F9D"/>
    <w:rsid w:val="00017025"/>
    <w:rsid w:val="0001706F"/>
    <w:rsid w:val="00017193"/>
    <w:rsid w:val="000172EA"/>
    <w:rsid w:val="0001732C"/>
    <w:rsid w:val="00017451"/>
    <w:rsid w:val="00017481"/>
    <w:rsid w:val="000175C3"/>
    <w:rsid w:val="000178CD"/>
    <w:rsid w:val="0001791F"/>
    <w:rsid w:val="00017D29"/>
    <w:rsid w:val="00017E02"/>
    <w:rsid w:val="00017E7B"/>
    <w:rsid w:val="00020139"/>
    <w:rsid w:val="0002016B"/>
    <w:rsid w:val="000202BB"/>
    <w:rsid w:val="000202D9"/>
    <w:rsid w:val="0002038F"/>
    <w:rsid w:val="000203D4"/>
    <w:rsid w:val="000203F0"/>
    <w:rsid w:val="0002040E"/>
    <w:rsid w:val="000204CC"/>
    <w:rsid w:val="000205C1"/>
    <w:rsid w:val="0002061D"/>
    <w:rsid w:val="00020723"/>
    <w:rsid w:val="000207DE"/>
    <w:rsid w:val="00020867"/>
    <w:rsid w:val="00020D22"/>
    <w:rsid w:val="00020FE7"/>
    <w:rsid w:val="00021022"/>
    <w:rsid w:val="0002116E"/>
    <w:rsid w:val="000211BE"/>
    <w:rsid w:val="0002127A"/>
    <w:rsid w:val="0002132E"/>
    <w:rsid w:val="00021381"/>
    <w:rsid w:val="00021826"/>
    <w:rsid w:val="000218E0"/>
    <w:rsid w:val="00021A08"/>
    <w:rsid w:val="00021AD7"/>
    <w:rsid w:val="00021C07"/>
    <w:rsid w:val="00021C43"/>
    <w:rsid w:val="00021F3A"/>
    <w:rsid w:val="0002209A"/>
    <w:rsid w:val="000220CF"/>
    <w:rsid w:val="00022286"/>
    <w:rsid w:val="00022368"/>
    <w:rsid w:val="000223FA"/>
    <w:rsid w:val="000224FC"/>
    <w:rsid w:val="000226B3"/>
    <w:rsid w:val="0002270C"/>
    <w:rsid w:val="00022727"/>
    <w:rsid w:val="00022C2F"/>
    <w:rsid w:val="00022F81"/>
    <w:rsid w:val="00022F88"/>
    <w:rsid w:val="00023409"/>
    <w:rsid w:val="0002353F"/>
    <w:rsid w:val="0002359A"/>
    <w:rsid w:val="000235B4"/>
    <w:rsid w:val="00023650"/>
    <w:rsid w:val="000238AA"/>
    <w:rsid w:val="0002391D"/>
    <w:rsid w:val="000239F9"/>
    <w:rsid w:val="00023B11"/>
    <w:rsid w:val="00023D90"/>
    <w:rsid w:val="00023EE5"/>
    <w:rsid w:val="00023F4B"/>
    <w:rsid w:val="00023FBB"/>
    <w:rsid w:val="00024056"/>
    <w:rsid w:val="00024202"/>
    <w:rsid w:val="000242D4"/>
    <w:rsid w:val="000243AF"/>
    <w:rsid w:val="00024435"/>
    <w:rsid w:val="000245BB"/>
    <w:rsid w:val="000246CD"/>
    <w:rsid w:val="000246D7"/>
    <w:rsid w:val="0002490B"/>
    <w:rsid w:val="00024925"/>
    <w:rsid w:val="00024B42"/>
    <w:rsid w:val="00024B76"/>
    <w:rsid w:val="00024BF7"/>
    <w:rsid w:val="00024C3E"/>
    <w:rsid w:val="00024CA1"/>
    <w:rsid w:val="00024DE3"/>
    <w:rsid w:val="00024E9F"/>
    <w:rsid w:val="00025058"/>
    <w:rsid w:val="0002506B"/>
    <w:rsid w:val="0002521D"/>
    <w:rsid w:val="00025297"/>
    <w:rsid w:val="000252D2"/>
    <w:rsid w:val="000253BD"/>
    <w:rsid w:val="000253BE"/>
    <w:rsid w:val="000254EB"/>
    <w:rsid w:val="000255C9"/>
    <w:rsid w:val="00025A19"/>
    <w:rsid w:val="00025C91"/>
    <w:rsid w:val="00025CC1"/>
    <w:rsid w:val="00025E5B"/>
    <w:rsid w:val="0002643B"/>
    <w:rsid w:val="000266D9"/>
    <w:rsid w:val="00026854"/>
    <w:rsid w:val="000269C1"/>
    <w:rsid w:val="00026AE4"/>
    <w:rsid w:val="00026BAA"/>
    <w:rsid w:val="00026E49"/>
    <w:rsid w:val="00027033"/>
    <w:rsid w:val="0002710B"/>
    <w:rsid w:val="000273DC"/>
    <w:rsid w:val="000273E5"/>
    <w:rsid w:val="00027645"/>
    <w:rsid w:val="00027654"/>
    <w:rsid w:val="00027843"/>
    <w:rsid w:val="00027B09"/>
    <w:rsid w:val="00027C0D"/>
    <w:rsid w:val="00027CAB"/>
    <w:rsid w:val="00027E99"/>
    <w:rsid w:val="00027EEF"/>
    <w:rsid w:val="0003012A"/>
    <w:rsid w:val="0003023F"/>
    <w:rsid w:val="00030323"/>
    <w:rsid w:val="00030335"/>
    <w:rsid w:val="00030437"/>
    <w:rsid w:val="00030837"/>
    <w:rsid w:val="000309AD"/>
    <w:rsid w:val="00030A1B"/>
    <w:rsid w:val="00030A76"/>
    <w:rsid w:val="00030BFA"/>
    <w:rsid w:val="00030DE0"/>
    <w:rsid w:val="00030F4E"/>
    <w:rsid w:val="0003100B"/>
    <w:rsid w:val="000310BA"/>
    <w:rsid w:val="0003111D"/>
    <w:rsid w:val="000317A8"/>
    <w:rsid w:val="0003197B"/>
    <w:rsid w:val="00031984"/>
    <w:rsid w:val="00031BF2"/>
    <w:rsid w:val="00031BFC"/>
    <w:rsid w:val="00031D47"/>
    <w:rsid w:val="00031DE9"/>
    <w:rsid w:val="00031F0C"/>
    <w:rsid w:val="00031F34"/>
    <w:rsid w:val="00031F68"/>
    <w:rsid w:val="0003208F"/>
    <w:rsid w:val="000321BA"/>
    <w:rsid w:val="0003242C"/>
    <w:rsid w:val="000324FF"/>
    <w:rsid w:val="00032512"/>
    <w:rsid w:val="000327F6"/>
    <w:rsid w:val="00032848"/>
    <w:rsid w:val="00032E2A"/>
    <w:rsid w:val="0003313B"/>
    <w:rsid w:val="00033175"/>
    <w:rsid w:val="00033237"/>
    <w:rsid w:val="0003334A"/>
    <w:rsid w:val="0003374F"/>
    <w:rsid w:val="00033817"/>
    <w:rsid w:val="00033960"/>
    <w:rsid w:val="000339D9"/>
    <w:rsid w:val="00033A99"/>
    <w:rsid w:val="00033BC0"/>
    <w:rsid w:val="00033DED"/>
    <w:rsid w:val="00033EFE"/>
    <w:rsid w:val="00033F77"/>
    <w:rsid w:val="000341F2"/>
    <w:rsid w:val="000343C2"/>
    <w:rsid w:val="0003456F"/>
    <w:rsid w:val="00034797"/>
    <w:rsid w:val="00034F2E"/>
    <w:rsid w:val="00034FCB"/>
    <w:rsid w:val="00034FD3"/>
    <w:rsid w:val="00034FDA"/>
    <w:rsid w:val="0003506C"/>
    <w:rsid w:val="00035110"/>
    <w:rsid w:val="0003549F"/>
    <w:rsid w:val="00035544"/>
    <w:rsid w:val="00035586"/>
    <w:rsid w:val="00035667"/>
    <w:rsid w:val="0003585A"/>
    <w:rsid w:val="00035A5A"/>
    <w:rsid w:val="00035B8C"/>
    <w:rsid w:val="00035C3C"/>
    <w:rsid w:val="00035E3C"/>
    <w:rsid w:val="00035F27"/>
    <w:rsid w:val="00035FE5"/>
    <w:rsid w:val="000360CB"/>
    <w:rsid w:val="00036290"/>
    <w:rsid w:val="000362E6"/>
    <w:rsid w:val="00036324"/>
    <w:rsid w:val="00036351"/>
    <w:rsid w:val="000364DE"/>
    <w:rsid w:val="00036506"/>
    <w:rsid w:val="000365B9"/>
    <w:rsid w:val="000367AF"/>
    <w:rsid w:val="00036C82"/>
    <w:rsid w:val="00036D23"/>
    <w:rsid w:val="00036D50"/>
    <w:rsid w:val="00036DC1"/>
    <w:rsid w:val="000372E2"/>
    <w:rsid w:val="00037384"/>
    <w:rsid w:val="000375CE"/>
    <w:rsid w:val="000376F1"/>
    <w:rsid w:val="000378E2"/>
    <w:rsid w:val="000379E0"/>
    <w:rsid w:val="00037A3E"/>
    <w:rsid w:val="00037AD4"/>
    <w:rsid w:val="00037B6D"/>
    <w:rsid w:val="00037BF7"/>
    <w:rsid w:val="00037C55"/>
    <w:rsid w:val="00037CE2"/>
    <w:rsid w:val="00037CF1"/>
    <w:rsid w:val="00037EBA"/>
    <w:rsid w:val="00037F52"/>
    <w:rsid w:val="00040153"/>
    <w:rsid w:val="00040159"/>
    <w:rsid w:val="000404BD"/>
    <w:rsid w:val="00040636"/>
    <w:rsid w:val="00040753"/>
    <w:rsid w:val="000409E6"/>
    <w:rsid w:val="00040A43"/>
    <w:rsid w:val="00040A83"/>
    <w:rsid w:val="00040B02"/>
    <w:rsid w:val="00040D83"/>
    <w:rsid w:val="0004105A"/>
    <w:rsid w:val="000410E9"/>
    <w:rsid w:val="00041272"/>
    <w:rsid w:val="000413A3"/>
    <w:rsid w:val="000415D6"/>
    <w:rsid w:val="0004177D"/>
    <w:rsid w:val="000417F7"/>
    <w:rsid w:val="000418AA"/>
    <w:rsid w:val="00041CF9"/>
    <w:rsid w:val="00041D2C"/>
    <w:rsid w:val="00042016"/>
    <w:rsid w:val="0004204D"/>
    <w:rsid w:val="0004205C"/>
    <w:rsid w:val="0004213A"/>
    <w:rsid w:val="0004216F"/>
    <w:rsid w:val="00042278"/>
    <w:rsid w:val="000422B9"/>
    <w:rsid w:val="00042540"/>
    <w:rsid w:val="00042659"/>
    <w:rsid w:val="00042755"/>
    <w:rsid w:val="00042920"/>
    <w:rsid w:val="0004295C"/>
    <w:rsid w:val="00042991"/>
    <w:rsid w:val="00042A38"/>
    <w:rsid w:val="00042C63"/>
    <w:rsid w:val="00042E2C"/>
    <w:rsid w:val="00042E53"/>
    <w:rsid w:val="00042E84"/>
    <w:rsid w:val="000430C7"/>
    <w:rsid w:val="000432E2"/>
    <w:rsid w:val="0004355E"/>
    <w:rsid w:val="000436EB"/>
    <w:rsid w:val="000437FC"/>
    <w:rsid w:val="00043955"/>
    <w:rsid w:val="00043A0E"/>
    <w:rsid w:val="00043A72"/>
    <w:rsid w:val="00043C33"/>
    <w:rsid w:val="00043CBE"/>
    <w:rsid w:val="00043CCB"/>
    <w:rsid w:val="00043CCE"/>
    <w:rsid w:val="00043D79"/>
    <w:rsid w:val="00043E7B"/>
    <w:rsid w:val="00043FDD"/>
    <w:rsid w:val="000443CC"/>
    <w:rsid w:val="00044867"/>
    <w:rsid w:val="00044967"/>
    <w:rsid w:val="00044ACD"/>
    <w:rsid w:val="00044EF1"/>
    <w:rsid w:val="00045005"/>
    <w:rsid w:val="00045138"/>
    <w:rsid w:val="000451BB"/>
    <w:rsid w:val="0004521F"/>
    <w:rsid w:val="000452F3"/>
    <w:rsid w:val="00045366"/>
    <w:rsid w:val="00045451"/>
    <w:rsid w:val="00045973"/>
    <w:rsid w:val="00045A83"/>
    <w:rsid w:val="00045B33"/>
    <w:rsid w:val="00045BF4"/>
    <w:rsid w:val="00045C61"/>
    <w:rsid w:val="00045CB2"/>
    <w:rsid w:val="00045E5C"/>
    <w:rsid w:val="00046096"/>
    <w:rsid w:val="000460C1"/>
    <w:rsid w:val="000464A5"/>
    <w:rsid w:val="000466BC"/>
    <w:rsid w:val="000468FE"/>
    <w:rsid w:val="000469CE"/>
    <w:rsid w:val="00046A0E"/>
    <w:rsid w:val="00046B15"/>
    <w:rsid w:val="00046C50"/>
    <w:rsid w:val="00046C65"/>
    <w:rsid w:val="00046D40"/>
    <w:rsid w:val="000473B4"/>
    <w:rsid w:val="000473C0"/>
    <w:rsid w:val="000473C9"/>
    <w:rsid w:val="000474F3"/>
    <w:rsid w:val="0004752C"/>
    <w:rsid w:val="0004755B"/>
    <w:rsid w:val="00047818"/>
    <w:rsid w:val="00047D9E"/>
    <w:rsid w:val="00050353"/>
    <w:rsid w:val="00050720"/>
    <w:rsid w:val="000507E2"/>
    <w:rsid w:val="00050820"/>
    <w:rsid w:val="0005086F"/>
    <w:rsid w:val="000509C2"/>
    <w:rsid w:val="00050CA6"/>
    <w:rsid w:val="00051152"/>
    <w:rsid w:val="000511DD"/>
    <w:rsid w:val="00051407"/>
    <w:rsid w:val="00051437"/>
    <w:rsid w:val="000514C0"/>
    <w:rsid w:val="0005162A"/>
    <w:rsid w:val="000516E4"/>
    <w:rsid w:val="000516E9"/>
    <w:rsid w:val="00051947"/>
    <w:rsid w:val="00051B6D"/>
    <w:rsid w:val="00051F02"/>
    <w:rsid w:val="00051F8E"/>
    <w:rsid w:val="0005205C"/>
    <w:rsid w:val="00052121"/>
    <w:rsid w:val="000521F1"/>
    <w:rsid w:val="00052313"/>
    <w:rsid w:val="00052621"/>
    <w:rsid w:val="0005269A"/>
    <w:rsid w:val="000526F0"/>
    <w:rsid w:val="0005281E"/>
    <w:rsid w:val="00052A20"/>
    <w:rsid w:val="00052A93"/>
    <w:rsid w:val="00052BD2"/>
    <w:rsid w:val="00052BD4"/>
    <w:rsid w:val="00052DE8"/>
    <w:rsid w:val="00052EA9"/>
    <w:rsid w:val="00052F55"/>
    <w:rsid w:val="00052F82"/>
    <w:rsid w:val="000530B8"/>
    <w:rsid w:val="00053168"/>
    <w:rsid w:val="000532A3"/>
    <w:rsid w:val="00053426"/>
    <w:rsid w:val="00053449"/>
    <w:rsid w:val="00053465"/>
    <w:rsid w:val="00053672"/>
    <w:rsid w:val="00053866"/>
    <w:rsid w:val="0005388F"/>
    <w:rsid w:val="00053955"/>
    <w:rsid w:val="00053A1E"/>
    <w:rsid w:val="00053AEC"/>
    <w:rsid w:val="00053BAB"/>
    <w:rsid w:val="00053C34"/>
    <w:rsid w:val="00053D00"/>
    <w:rsid w:val="00053D64"/>
    <w:rsid w:val="00053E72"/>
    <w:rsid w:val="00053F4C"/>
    <w:rsid w:val="000540FF"/>
    <w:rsid w:val="00054102"/>
    <w:rsid w:val="000541DD"/>
    <w:rsid w:val="000542CF"/>
    <w:rsid w:val="000542E5"/>
    <w:rsid w:val="000542FB"/>
    <w:rsid w:val="0005435D"/>
    <w:rsid w:val="000546F5"/>
    <w:rsid w:val="0005471D"/>
    <w:rsid w:val="0005479A"/>
    <w:rsid w:val="00054819"/>
    <w:rsid w:val="0005492C"/>
    <w:rsid w:val="00054C01"/>
    <w:rsid w:val="00054CFC"/>
    <w:rsid w:val="00054E0F"/>
    <w:rsid w:val="00054EB5"/>
    <w:rsid w:val="000551FA"/>
    <w:rsid w:val="000555E6"/>
    <w:rsid w:val="00055615"/>
    <w:rsid w:val="00055818"/>
    <w:rsid w:val="00055BFC"/>
    <w:rsid w:val="00055C20"/>
    <w:rsid w:val="00055EC4"/>
    <w:rsid w:val="00055F0C"/>
    <w:rsid w:val="00055FE2"/>
    <w:rsid w:val="0005622F"/>
    <w:rsid w:val="00056254"/>
    <w:rsid w:val="0005637D"/>
    <w:rsid w:val="00056604"/>
    <w:rsid w:val="00056635"/>
    <w:rsid w:val="00056641"/>
    <w:rsid w:val="00056675"/>
    <w:rsid w:val="000566E4"/>
    <w:rsid w:val="0005673A"/>
    <w:rsid w:val="000567B0"/>
    <w:rsid w:val="000567E2"/>
    <w:rsid w:val="00056B0E"/>
    <w:rsid w:val="00056B15"/>
    <w:rsid w:val="00056EF5"/>
    <w:rsid w:val="0005733B"/>
    <w:rsid w:val="000573BB"/>
    <w:rsid w:val="000574C9"/>
    <w:rsid w:val="00057A66"/>
    <w:rsid w:val="00057A7B"/>
    <w:rsid w:val="00057A86"/>
    <w:rsid w:val="00057BCC"/>
    <w:rsid w:val="00057C21"/>
    <w:rsid w:val="00057CE3"/>
    <w:rsid w:val="00057D18"/>
    <w:rsid w:val="00057EFE"/>
    <w:rsid w:val="00060077"/>
    <w:rsid w:val="00060090"/>
    <w:rsid w:val="000603EB"/>
    <w:rsid w:val="00060545"/>
    <w:rsid w:val="00060633"/>
    <w:rsid w:val="0006094A"/>
    <w:rsid w:val="000609CA"/>
    <w:rsid w:val="00060A34"/>
    <w:rsid w:val="00060ACE"/>
    <w:rsid w:val="00060C68"/>
    <w:rsid w:val="00060D9E"/>
    <w:rsid w:val="00060EE5"/>
    <w:rsid w:val="00060F4A"/>
    <w:rsid w:val="00060F7C"/>
    <w:rsid w:val="00060F8F"/>
    <w:rsid w:val="00060FA1"/>
    <w:rsid w:val="000610E3"/>
    <w:rsid w:val="000612FC"/>
    <w:rsid w:val="00061474"/>
    <w:rsid w:val="00061821"/>
    <w:rsid w:val="000618DD"/>
    <w:rsid w:val="000619FD"/>
    <w:rsid w:val="00061EB9"/>
    <w:rsid w:val="0006220D"/>
    <w:rsid w:val="0006228E"/>
    <w:rsid w:val="00062324"/>
    <w:rsid w:val="00062343"/>
    <w:rsid w:val="0006235D"/>
    <w:rsid w:val="0006242C"/>
    <w:rsid w:val="00062571"/>
    <w:rsid w:val="00062583"/>
    <w:rsid w:val="00062600"/>
    <w:rsid w:val="00062A4E"/>
    <w:rsid w:val="00062B48"/>
    <w:rsid w:val="00062B73"/>
    <w:rsid w:val="00062B95"/>
    <w:rsid w:val="00062BB7"/>
    <w:rsid w:val="00062E7F"/>
    <w:rsid w:val="00062F22"/>
    <w:rsid w:val="00062F37"/>
    <w:rsid w:val="00062F6B"/>
    <w:rsid w:val="00062FB0"/>
    <w:rsid w:val="00063089"/>
    <w:rsid w:val="00063106"/>
    <w:rsid w:val="0006318D"/>
    <w:rsid w:val="000632E9"/>
    <w:rsid w:val="000633BB"/>
    <w:rsid w:val="00063400"/>
    <w:rsid w:val="000635BF"/>
    <w:rsid w:val="00063600"/>
    <w:rsid w:val="0006364C"/>
    <w:rsid w:val="0006372F"/>
    <w:rsid w:val="00063812"/>
    <w:rsid w:val="000639F0"/>
    <w:rsid w:val="00063B7F"/>
    <w:rsid w:val="00063C48"/>
    <w:rsid w:val="00063C4E"/>
    <w:rsid w:val="00063D3D"/>
    <w:rsid w:val="00063E3F"/>
    <w:rsid w:val="00063EF9"/>
    <w:rsid w:val="00063F5D"/>
    <w:rsid w:val="00064032"/>
    <w:rsid w:val="00064203"/>
    <w:rsid w:val="0006446B"/>
    <w:rsid w:val="00064504"/>
    <w:rsid w:val="0006458E"/>
    <w:rsid w:val="00064851"/>
    <w:rsid w:val="000648C6"/>
    <w:rsid w:val="00064946"/>
    <w:rsid w:val="00064A6B"/>
    <w:rsid w:val="00064DFC"/>
    <w:rsid w:val="00064E9F"/>
    <w:rsid w:val="00064EE5"/>
    <w:rsid w:val="00065167"/>
    <w:rsid w:val="000651CC"/>
    <w:rsid w:val="00065243"/>
    <w:rsid w:val="00065515"/>
    <w:rsid w:val="0006557F"/>
    <w:rsid w:val="0006559B"/>
    <w:rsid w:val="000655E3"/>
    <w:rsid w:val="00065607"/>
    <w:rsid w:val="00065626"/>
    <w:rsid w:val="0006599D"/>
    <w:rsid w:val="00065A24"/>
    <w:rsid w:val="00065E1D"/>
    <w:rsid w:val="00065E88"/>
    <w:rsid w:val="0006600F"/>
    <w:rsid w:val="00066031"/>
    <w:rsid w:val="000662A7"/>
    <w:rsid w:val="000663E8"/>
    <w:rsid w:val="000666D8"/>
    <w:rsid w:val="0006671F"/>
    <w:rsid w:val="000668C9"/>
    <w:rsid w:val="00066984"/>
    <w:rsid w:val="00066A0B"/>
    <w:rsid w:val="00066A13"/>
    <w:rsid w:val="00066B81"/>
    <w:rsid w:val="00066CAE"/>
    <w:rsid w:val="00066DA1"/>
    <w:rsid w:val="00066F68"/>
    <w:rsid w:val="000670A9"/>
    <w:rsid w:val="000671EA"/>
    <w:rsid w:val="00067267"/>
    <w:rsid w:val="000672ED"/>
    <w:rsid w:val="00067435"/>
    <w:rsid w:val="000674B4"/>
    <w:rsid w:val="000674B6"/>
    <w:rsid w:val="000674EB"/>
    <w:rsid w:val="000675DE"/>
    <w:rsid w:val="00067618"/>
    <w:rsid w:val="000677E2"/>
    <w:rsid w:val="00067942"/>
    <w:rsid w:val="00067CED"/>
    <w:rsid w:val="00067FFD"/>
    <w:rsid w:val="00070150"/>
    <w:rsid w:val="000702EB"/>
    <w:rsid w:val="0007037F"/>
    <w:rsid w:val="000705A5"/>
    <w:rsid w:val="000707A8"/>
    <w:rsid w:val="000707E0"/>
    <w:rsid w:val="000708FF"/>
    <w:rsid w:val="00070BB7"/>
    <w:rsid w:val="00070D9F"/>
    <w:rsid w:val="00070EF6"/>
    <w:rsid w:val="000710C8"/>
    <w:rsid w:val="0007121D"/>
    <w:rsid w:val="0007133F"/>
    <w:rsid w:val="0007146D"/>
    <w:rsid w:val="00071606"/>
    <w:rsid w:val="00071626"/>
    <w:rsid w:val="00071745"/>
    <w:rsid w:val="00071D07"/>
    <w:rsid w:val="00071E03"/>
    <w:rsid w:val="00071E2B"/>
    <w:rsid w:val="00071E39"/>
    <w:rsid w:val="000720C2"/>
    <w:rsid w:val="000721C5"/>
    <w:rsid w:val="00072220"/>
    <w:rsid w:val="00072347"/>
    <w:rsid w:val="0007239F"/>
    <w:rsid w:val="000724E3"/>
    <w:rsid w:val="00072599"/>
    <w:rsid w:val="0007268B"/>
    <w:rsid w:val="000726D3"/>
    <w:rsid w:val="000726FD"/>
    <w:rsid w:val="00072845"/>
    <w:rsid w:val="00072C3A"/>
    <w:rsid w:val="00073048"/>
    <w:rsid w:val="000730FF"/>
    <w:rsid w:val="00073126"/>
    <w:rsid w:val="000731A9"/>
    <w:rsid w:val="000731C8"/>
    <w:rsid w:val="000735C4"/>
    <w:rsid w:val="0007378F"/>
    <w:rsid w:val="000738F8"/>
    <w:rsid w:val="000739AB"/>
    <w:rsid w:val="00073A45"/>
    <w:rsid w:val="00073BF0"/>
    <w:rsid w:val="00073C82"/>
    <w:rsid w:val="00073D84"/>
    <w:rsid w:val="00073E14"/>
    <w:rsid w:val="00073EC4"/>
    <w:rsid w:val="000740CF"/>
    <w:rsid w:val="00074201"/>
    <w:rsid w:val="0007427F"/>
    <w:rsid w:val="0007429D"/>
    <w:rsid w:val="000745C1"/>
    <w:rsid w:val="0007464C"/>
    <w:rsid w:val="00074ADD"/>
    <w:rsid w:val="00074DA9"/>
    <w:rsid w:val="00074F08"/>
    <w:rsid w:val="00074FCB"/>
    <w:rsid w:val="0007503F"/>
    <w:rsid w:val="0007525C"/>
    <w:rsid w:val="000752ED"/>
    <w:rsid w:val="000754B6"/>
    <w:rsid w:val="0007558F"/>
    <w:rsid w:val="00075660"/>
    <w:rsid w:val="000756F7"/>
    <w:rsid w:val="000757A4"/>
    <w:rsid w:val="000758AA"/>
    <w:rsid w:val="000759E8"/>
    <w:rsid w:val="00075A23"/>
    <w:rsid w:val="00075A78"/>
    <w:rsid w:val="00075AC0"/>
    <w:rsid w:val="00075B4D"/>
    <w:rsid w:val="00075CCB"/>
    <w:rsid w:val="00075D02"/>
    <w:rsid w:val="00075D83"/>
    <w:rsid w:val="00075E33"/>
    <w:rsid w:val="00075F49"/>
    <w:rsid w:val="000762A6"/>
    <w:rsid w:val="0007662E"/>
    <w:rsid w:val="0007665D"/>
    <w:rsid w:val="000766CF"/>
    <w:rsid w:val="000768BB"/>
    <w:rsid w:val="00076943"/>
    <w:rsid w:val="00076A2E"/>
    <w:rsid w:val="00076BD9"/>
    <w:rsid w:val="00076CF9"/>
    <w:rsid w:val="00076DDB"/>
    <w:rsid w:val="00076DE4"/>
    <w:rsid w:val="00076DFF"/>
    <w:rsid w:val="00076FC8"/>
    <w:rsid w:val="00077076"/>
    <w:rsid w:val="00077179"/>
    <w:rsid w:val="00077184"/>
    <w:rsid w:val="00077188"/>
    <w:rsid w:val="000771BB"/>
    <w:rsid w:val="00077621"/>
    <w:rsid w:val="00077826"/>
    <w:rsid w:val="00077B99"/>
    <w:rsid w:val="00077BF3"/>
    <w:rsid w:val="00077CB1"/>
    <w:rsid w:val="00077E24"/>
    <w:rsid w:val="00077ED6"/>
    <w:rsid w:val="00080129"/>
    <w:rsid w:val="000801C7"/>
    <w:rsid w:val="0008026A"/>
    <w:rsid w:val="000802BB"/>
    <w:rsid w:val="000803E2"/>
    <w:rsid w:val="0008055E"/>
    <w:rsid w:val="000805BB"/>
    <w:rsid w:val="00080855"/>
    <w:rsid w:val="00080970"/>
    <w:rsid w:val="00080C25"/>
    <w:rsid w:val="00080D36"/>
    <w:rsid w:val="00080D7B"/>
    <w:rsid w:val="00080D87"/>
    <w:rsid w:val="00080E38"/>
    <w:rsid w:val="00080F2C"/>
    <w:rsid w:val="00080FE6"/>
    <w:rsid w:val="00081001"/>
    <w:rsid w:val="0008181D"/>
    <w:rsid w:val="0008194B"/>
    <w:rsid w:val="00081BE9"/>
    <w:rsid w:val="00081C7D"/>
    <w:rsid w:val="00081D39"/>
    <w:rsid w:val="00081EC3"/>
    <w:rsid w:val="00081F07"/>
    <w:rsid w:val="00081F85"/>
    <w:rsid w:val="000820AE"/>
    <w:rsid w:val="000821D0"/>
    <w:rsid w:val="00082281"/>
    <w:rsid w:val="000823D9"/>
    <w:rsid w:val="000825C2"/>
    <w:rsid w:val="0008292F"/>
    <w:rsid w:val="000829AD"/>
    <w:rsid w:val="00082B16"/>
    <w:rsid w:val="00082B6D"/>
    <w:rsid w:val="00082C32"/>
    <w:rsid w:val="000830CA"/>
    <w:rsid w:val="000832A5"/>
    <w:rsid w:val="00083616"/>
    <w:rsid w:val="00083897"/>
    <w:rsid w:val="00083C4B"/>
    <w:rsid w:val="00083EEB"/>
    <w:rsid w:val="0008401E"/>
    <w:rsid w:val="00084061"/>
    <w:rsid w:val="00084113"/>
    <w:rsid w:val="00084141"/>
    <w:rsid w:val="00084219"/>
    <w:rsid w:val="000842D8"/>
    <w:rsid w:val="000843BD"/>
    <w:rsid w:val="0008446E"/>
    <w:rsid w:val="0008478C"/>
    <w:rsid w:val="00084885"/>
    <w:rsid w:val="00084B5C"/>
    <w:rsid w:val="00084C22"/>
    <w:rsid w:val="000852F1"/>
    <w:rsid w:val="000853BD"/>
    <w:rsid w:val="00085531"/>
    <w:rsid w:val="00085699"/>
    <w:rsid w:val="00085736"/>
    <w:rsid w:val="0008578C"/>
    <w:rsid w:val="0008584D"/>
    <w:rsid w:val="00085B98"/>
    <w:rsid w:val="00085CF9"/>
    <w:rsid w:val="00085F02"/>
    <w:rsid w:val="00085F48"/>
    <w:rsid w:val="00085FB9"/>
    <w:rsid w:val="00086102"/>
    <w:rsid w:val="00086153"/>
    <w:rsid w:val="000861D6"/>
    <w:rsid w:val="00086209"/>
    <w:rsid w:val="00086289"/>
    <w:rsid w:val="000863FD"/>
    <w:rsid w:val="0008644F"/>
    <w:rsid w:val="0008667C"/>
    <w:rsid w:val="00086859"/>
    <w:rsid w:val="000868BE"/>
    <w:rsid w:val="00086AA9"/>
    <w:rsid w:val="00086AEE"/>
    <w:rsid w:val="00086CE2"/>
    <w:rsid w:val="00086E3F"/>
    <w:rsid w:val="0008709B"/>
    <w:rsid w:val="0008714A"/>
    <w:rsid w:val="00087212"/>
    <w:rsid w:val="0008722D"/>
    <w:rsid w:val="00087292"/>
    <w:rsid w:val="00087297"/>
    <w:rsid w:val="0008737D"/>
    <w:rsid w:val="00087395"/>
    <w:rsid w:val="000873CE"/>
    <w:rsid w:val="000874D1"/>
    <w:rsid w:val="00087737"/>
    <w:rsid w:val="0008794D"/>
    <w:rsid w:val="00087A35"/>
    <w:rsid w:val="000903D3"/>
    <w:rsid w:val="00090449"/>
    <w:rsid w:val="00090463"/>
    <w:rsid w:val="000906DC"/>
    <w:rsid w:val="0009079B"/>
    <w:rsid w:val="00090A9B"/>
    <w:rsid w:val="00090AFB"/>
    <w:rsid w:val="00090D49"/>
    <w:rsid w:val="00090D93"/>
    <w:rsid w:val="00090E81"/>
    <w:rsid w:val="00091187"/>
    <w:rsid w:val="00091368"/>
    <w:rsid w:val="0009142B"/>
    <w:rsid w:val="000917C7"/>
    <w:rsid w:val="00091901"/>
    <w:rsid w:val="00091A12"/>
    <w:rsid w:val="00091AC3"/>
    <w:rsid w:val="00091B19"/>
    <w:rsid w:val="00091B3C"/>
    <w:rsid w:val="00091B8B"/>
    <w:rsid w:val="00091B9D"/>
    <w:rsid w:val="00091CBE"/>
    <w:rsid w:val="00091DE9"/>
    <w:rsid w:val="00091EB3"/>
    <w:rsid w:val="00091F21"/>
    <w:rsid w:val="00091F76"/>
    <w:rsid w:val="00091FC7"/>
    <w:rsid w:val="00092134"/>
    <w:rsid w:val="00092161"/>
    <w:rsid w:val="000922DD"/>
    <w:rsid w:val="000922FA"/>
    <w:rsid w:val="00092378"/>
    <w:rsid w:val="000927F7"/>
    <w:rsid w:val="00092821"/>
    <w:rsid w:val="000928B8"/>
    <w:rsid w:val="000929DD"/>
    <w:rsid w:val="00092AEA"/>
    <w:rsid w:val="00092BAA"/>
    <w:rsid w:val="00092D66"/>
    <w:rsid w:val="00092DCE"/>
    <w:rsid w:val="00092FA4"/>
    <w:rsid w:val="000931B2"/>
    <w:rsid w:val="000932A4"/>
    <w:rsid w:val="0009330B"/>
    <w:rsid w:val="00093373"/>
    <w:rsid w:val="0009356D"/>
    <w:rsid w:val="000935DB"/>
    <w:rsid w:val="0009366E"/>
    <w:rsid w:val="00093BF0"/>
    <w:rsid w:val="00093D46"/>
    <w:rsid w:val="00093E33"/>
    <w:rsid w:val="00093F7D"/>
    <w:rsid w:val="00093FE6"/>
    <w:rsid w:val="00094005"/>
    <w:rsid w:val="000942CB"/>
    <w:rsid w:val="000942FF"/>
    <w:rsid w:val="000943FD"/>
    <w:rsid w:val="0009465B"/>
    <w:rsid w:val="000947F0"/>
    <w:rsid w:val="000949F7"/>
    <w:rsid w:val="00094AEC"/>
    <w:rsid w:val="00094B4A"/>
    <w:rsid w:val="00094C48"/>
    <w:rsid w:val="00094D34"/>
    <w:rsid w:val="00094D98"/>
    <w:rsid w:val="00094D9D"/>
    <w:rsid w:val="00094E05"/>
    <w:rsid w:val="00094E76"/>
    <w:rsid w:val="00094F88"/>
    <w:rsid w:val="00094FFE"/>
    <w:rsid w:val="0009524E"/>
    <w:rsid w:val="00095337"/>
    <w:rsid w:val="00095450"/>
    <w:rsid w:val="00095459"/>
    <w:rsid w:val="00095486"/>
    <w:rsid w:val="00095495"/>
    <w:rsid w:val="00095561"/>
    <w:rsid w:val="0009568E"/>
    <w:rsid w:val="000956A8"/>
    <w:rsid w:val="000956DB"/>
    <w:rsid w:val="00095785"/>
    <w:rsid w:val="0009592B"/>
    <w:rsid w:val="000959ED"/>
    <w:rsid w:val="00095A2E"/>
    <w:rsid w:val="00095BE9"/>
    <w:rsid w:val="00095C4F"/>
    <w:rsid w:val="00095EEC"/>
    <w:rsid w:val="00096093"/>
    <w:rsid w:val="0009611A"/>
    <w:rsid w:val="00096413"/>
    <w:rsid w:val="0009655B"/>
    <w:rsid w:val="000965A4"/>
    <w:rsid w:val="000966FE"/>
    <w:rsid w:val="00096838"/>
    <w:rsid w:val="00096960"/>
    <w:rsid w:val="000969A3"/>
    <w:rsid w:val="000969DF"/>
    <w:rsid w:val="00096A19"/>
    <w:rsid w:val="00096BD6"/>
    <w:rsid w:val="00096C1E"/>
    <w:rsid w:val="00096CB2"/>
    <w:rsid w:val="00096CBF"/>
    <w:rsid w:val="00096E2D"/>
    <w:rsid w:val="0009719A"/>
    <w:rsid w:val="00097222"/>
    <w:rsid w:val="00097373"/>
    <w:rsid w:val="00097461"/>
    <w:rsid w:val="0009775E"/>
    <w:rsid w:val="0009778E"/>
    <w:rsid w:val="000978E2"/>
    <w:rsid w:val="0009793B"/>
    <w:rsid w:val="00097BCC"/>
    <w:rsid w:val="00097BED"/>
    <w:rsid w:val="00097DC4"/>
    <w:rsid w:val="00097F3A"/>
    <w:rsid w:val="000A003B"/>
    <w:rsid w:val="000A011A"/>
    <w:rsid w:val="000A01EE"/>
    <w:rsid w:val="000A0455"/>
    <w:rsid w:val="000A082A"/>
    <w:rsid w:val="000A0879"/>
    <w:rsid w:val="000A0D6E"/>
    <w:rsid w:val="000A0F7B"/>
    <w:rsid w:val="000A11A9"/>
    <w:rsid w:val="000A1265"/>
    <w:rsid w:val="000A139F"/>
    <w:rsid w:val="000A1410"/>
    <w:rsid w:val="000A1624"/>
    <w:rsid w:val="000A1801"/>
    <w:rsid w:val="000A183D"/>
    <w:rsid w:val="000A184B"/>
    <w:rsid w:val="000A194F"/>
    <w:rsid w:val="000A1A73"/>
    <w:rsid w:val="000A1B0C"/>
    <w:rsid w:val="000A1CC9"/>
    <w:rsid w:val="000A1D2F"/>
    <w:rsid w:val="000A1D93"/>
    <w:rsid w:val="000A1E0F"/>
    <w:rsid w:val="000A2379"/>
    <w:rsid w:val="000A244D"/>
    <w:rsid w:val="000A2474"/>
    <w:rsid w:val="000A2528"/>
    <w:rsid w:val="000A2554"/>
    <w:rsid w:val="000A257F"/>
    <w:rsid w:val="000A25F7"/>
    <w:rsid w:val="000A2639"/>
    <w:rsid w:val="000A2679"/>
    <w:rsid w:val="000A278C"/>
    <w:rsid w:val="000A27AE"/>
    <w:rsid w:val="000A28BF"/>
    <w:rsid w:val="000A2994"/>
    <w:rsid w:val="000A29D4"/>
    <w:rsid w:val="000A2C93"/>
    <w:rsid w:val="000A2F88"/>
    <w:rsid w:val="000A3243"/>
    <w:rsid w:val="000A3292"/>
    <w:rsid w:val="000A3319"/>
    <w:rsid w:val="000A3380"/>
    <w:rsid w:val="000A33ED"/>
    <w:rsid w:val="000A340E"/>
    <w:rsid w:val="000A3445"/>
    <w:rsid w:val="000A354B"/>
    <w:rsid w:val="000A35AD"/>
    <w:rsid w:val="000A3931"/>
    <w:rsid w:val="000A39B6"/>
    <w:rsid w:val="000A3A8F"/>
    <w:rsid w:val="000A3B2B"/>
    <w:rsid w:val="000A3C93"/>
    <w:rsid w:val="000A3D99"/>
    <w:rsid w:val="000A3F15"/>
    <w:rsid w:val="000A43D3"/>
    <w:rsid w:val="000A44A1"/>
    <w:rsid w:val="000A4514"/>
    <w:rsid w:val="000A457C"/>
    <w:rsid w:val="000A45B2"/>
    <w:rsid w:val="000A4902"/>
    <w:rsid w:val="000A4970"/>
    <w:rsid w:val="000A497B"/>
    <w:rsid w:val="000A4AB5"/>
    <w:rsid w:val="000A4B3B"/>
    <w:rsid w:val="000A4C13"/>
    <w:rsid w:val="000A4C40"/>
    <w:rsid w:val="000A4E22"/>
    <w:rsid w:val="000A4E63"/>
    <w:rsid w:val="000A5038"/>
    <w:rsid w:val="000A53FF"/>
    <w:rsid w:val="000A541F"/>
    <w:rsid w:val="000A5714"/>
    <w:rsid w:val="000A5787"/>
    <w:rsid w:val="000A57E4"/>
    <w:rsid w:val="000A5A56"/>
    <w:rsid w:val="000A5ECD"/>
    <w:rsid w:val="000A5F91"/>
    <w:rsid w:val="000A603C"/>
    <w:rsid w:val="000A61BE"/>
    <w:rsid w:val="000A624B"/>
    <w:rsid w:val="000A6309"/>
    <w:rsid w:val="000A6447"/>
    <w:rsid w:val="000A6585"/>
    <w:rsid w:val="000A67D8"/>
    <w:rsid w:val="000A68C1"/>
    <w:rsid w:val="000A693A"/>
    <w:rsid w:val="000A698B"/>
    <w:rsid w:val="000A69D3"/>
    <w:rsid w:val="000A6ADC"/>
    <w:rsid w:val="000A6CFD"/>
    <w:rsid w:val="000A6E39"/>
    <w:rsid w:val="000A6ECA"/>
    <w:rsid w:val="000A6F8E"/>
    <w:rsid w:val="000A71CA"/>
    <w:rsid w:val="000A754A"/>
    <w:rsid w:val="000A75DE"/>
    <w:rsid w:val="000A769D"/>
    <w:rsid w:val="000A7C2F"/>
    <w:rsid w:val="000A7CB0"/>
    <w:rsid w:val="000A7E96"/>
    <w:rsid w:val="000B0094"/>
    <w:rsid w:val="000B00B7"/>
    <w:rsid w:val="000B0465"/>
    <w:rsid w:val="000B0496"/>
    <w:rsid w:val="000B05A6"/>
    <w:rsid w:val="000B087F"/>
    <w:rsid w:val="000B08E3"/>
    <w:rsid w:val="000B0AAA"/>
    <w:rsid w:val="000B0C5C"/>
    <w:rsid w:val="000B0C79"/>
    <w:rsid w:val="000B0F2E"/>
    <w:rsid w:val="000B0F7B"/>
    <w:rsid w:val="000B10EE"/>
    <w:rsid w:val="000B11CD"/>
    <w:rsid w:val="000B1202"/>
    <w:rsid w:val="000B1223"/>
    <w:rsid w:val="000B1617"/>
    <w:rsid w:val="000B173F"/>
    <w:rsid w:val="000B1AD8"/>
    <w:rsid w:val="000B1AE0"/>
    <w:rsid w:val="000B1B35"/>
    <w:rsid w:val="000B1B62"/>
    <w:rsid w:val="000B1DCF"/>
    <w:rsid w:val="000B1E48"/>
    <w:rsid w:val="000B1E7A"/>
    <w:rsid w:val="000B1FBD"/>
    <w:rsid w:val="000B1FFA"/>
    <w:rsid w:val="000B21A3"/>
    <w:rsid w:val="000B2206"/>
    <w:rsid w:val="000B2356"/>
    <w:rsid w:val="000B24BE"/>
    <w:rsid w:val="000B2527"/>
    <w:rsid w:val="000B299C"/>
    <w:rsid w:val="000B29BF"/>
    <w:rsid w:val="000B2A03"/>
    <w:rsid w:val="000B2D5A"/>
    <w:rsid w:val="000B3062"/>
    <w:rsid w:val="000B3162"/>
    <w:rsid w:val="000B3224"/>
    <w:rsid w:val="000B3266"/>
    <w:rsid w:val="000B330C"/>
    <w:rsid w:val="000B340A"/>
    <w:rsid w:val="000B3424"/>
    <w:rsid w:val="000B362F"/>
    <w:rsid w:val="000B36AA"/>
    <w:rsid w:val="000B36C1"/>
    <w:rsid w:val="000B3853"/>
    <w:rsid w:val="000B3CBA"/>
    <w:rsid w:val="000B3ECA"/>
    <w:rsid w:val="000B4459"/>
    <w:rsid w:val="000B474B"/>
    <w:rsid w:val="000B47E6"/>
    <w:rsid w:val="000B4826"/>
    <w:rsid w:val="000B4B1F"/>
    <w:rsid w:val="000B4BDB"/>
    <w:rsid w:val="000B4C05"/>
    <w:rsid w:val="000B4C9D"/>
    <w:rsid w:val="000B4CCD"/>
    <w:rsid w:val="000B4D69"/>
    <w:rsid w:val="000B4F80"/>
    <w:rsid w:val="000B5295"/>
    <w:rsid w:val="000B52ED"/>
    <w:rsid w:val="000B534F"/>
    <w:rsid w:val="000B544A"/>
    <w:rsid w:val="000B5B14"/>
    <w:rsid w:val="000B5C01"/>
    <w:rsid w:val="000B5D11"/>
    <w:rsid w:val="000B5D69"/>
    <w:rsid w:val="000B5EC1"/>
    <w:rsid w:val="000B6070"/>
    <w:rsid w:val="000B6100"/>
    <w:rsid w:val="000B61CA"/>
    <w:rsid w:val="000B61CE"/>
    <w:rsid w:val="000B62E5"/>
    <w:rsid w:val="000B64C0"/>
    <w:rsid w:val="000B6609"/>
    <w:rsid w:val="000B66B7"/>
    <w:rsid w:val="000B6ABA"/>
    <w:rsid w:val="000B6B5A"/>
    <w:rsid w:val="000B6C18"/>
    <w:rsid w:val="000B6C6B"/>
    <w:rsid w:val="000B6C95"/>
    <w:rsid w:val="000B6CB9"/>
    <w:rsid w:val="000B6D81"/>
    <w:rsid w:val="000B6EB5"/>
    <w:rsid w:val="000B71C5"/>
    <w:rsid w:val="000B71D8"/>
    <w:rsid w:val="000B72C5"/>
    <w:rsid w:val="000B72FB"/>
    <w:rsid w:val="000B738D"/>
    <w:rsid w:val="000B74AB"/>
    <w:rsid w:val="000B771A"/>
    <w:rsid w:val="000B77E6"/>
    <w:rsid w:val="000B788C"/>
    <w:rsid w:val="000B78E9"/>
    <w:rsid w:val="000B79F8"/>
    <w:rsid w:val="000B7AE5"/>
    <w:rsid w:val="000B7AE9"/>
    <w:rsid w:val="000B7F04"/>
    <w:rsid w:val="000B7F16"/>
    <w:rsid w:val="000B7F79"/>
    <w:rsid w:val="000C00A3"/>
    <w:rsid w:val="000C016D"/>
    <w:rsid w:val="000C024A"/>
    <w:rsid w:val="000C02AE"/>
    <w:rsid w:val="000C02D4"/>
    <w:rsid w:val="000C03CD"/>
    <w:rsid w:val="000C05E8"/>
    <w:rsid w:val="000C0650"/>
    <w:rsid w:val="000C0699"/>
    <w:rsid w:val="000C0913"/>
    <w:rsid w:val="000C0AB6"/>
    <w:rsid w:val="000C0B2D"/>
    <w:rsid w:val="000C0C4B"/>
    <w:rsid w:val="000C0E57"/>
    <w:rsid w:val="000C149D"/>
    <w:rsid w:val="000C155D"/>
    <w:rsid w:val="000C15F0"/>
    <w:rsid w:val="000C18FC"/>
    <w:rsid w:val="000C1A86"/>
    <w:rsid w:val="000C1AB7"/>
    <w:rsid w:val="000C1C85"/>
    <w:rsid w:val="000C2048"/>
    <w:rsid w:val="000C20C0"/>
    <w:rsid w:val="000C220E"/>
    <w:rsid w:val="000C260E"/>
    <w:rsid w:val="000C2625"/>
    <w:rsid w:val="000C269A"/>
    <w:rsid w:val="000C26AB"/>
    <w:rsid w:val="000C2882"/>
    <w:rsid w:val="000C29D0"/>
    <w:rsid w:val="000C2B7F"/>
    <w:rsid w:val="000C2B99"/>
    <w:rsid w:val="000C2D73"/>
    <w:rsid w:val="000C2E75"/>
    <w:rsid w:val="000C2ED9"/>
    <w:rsid w:val="000C2F0D"/>
    <w:rsid w:val="000C2F99"/>
    <w:rsid w:val="000C301E"/>
    <w:rsid w:val="000C32B6"/>
    <w:rsid w:val="000C3317"/>
    <w:rsid w:val="000C350F"/>
    <w:rsid w:val="000C3766"/>
    <w:rsid w:val="000C3961"/>
    <w:rsid w:val="000C3B60"/>
    <w:rsid w:val="000C3D47"/>
    <w:rsid w:val="000C3E23"/>
    <w:rsid w:val="000C3E66"/>
    <w:rsid w:val="000C3E9D"/>
    <w:rsid w:val="000C3EFA"/>
    <w:rsid w:val="000C3FA0"/>
    <w:rsid w:val="000C409A"/>
    <w:rsid w:val="000C440D"/>
    <w:rsid w:val="000C441F"/>
    <w:rsid w:val="000C458F"/>
    <w:rsid w:val="000C4702"/>
    <w:rsid w:val="000C47A8"/>
    <w:rsid w:val="000C4C7B"/>
    <w:rsid w:val="000C4EAB"/>
    <w:rsid w:val="000C4EF6"/>
    <w:rsid w:val="000C4F29"/>
    <w:rsid w:val="000C4F30"/>
    <w:rsid w:val="000C5539"/>
    <w:rsid w:val="000C5735"/>
    <w:rsid w:val="000C5F53"/>
    <w:rsid w:val="000C5FA8"/>
    <w:rsid w:val="000C5FF0"/>
    <w:rsid w:val="000C605A"/>
    <w:rsid w:val="000C607C"/>
    <w:rsid w:val="000C6228"/>
    <w:rsid w:val="000C62A8"/>
    <w:rsid w:val="000C62B1"/>
    <w:rsid w:val="000C62CC"/>
    <w:rsid w:val="000C6372"/>
    <w:rsid w:val="000C643C"/>
    <w:rsid w:val="000C6566"/>
    <w:rsid w:val="000C65CC"/>
    <w:rsid w:val="000C667D"/>
    <w:rsid w:val="000C687F"/>
    <w:rsid w:val="000C6881"/>
    <w:rsid w:val="000C6C9F"/>
    <w:rsid w:val="000C6DAC"/>
    <w:rsid w:val="000C6E1B"/>
    <w:rsid w:val="000C6E61"/>
    <w:rsid w:val="000C705A"/>
    <w:rsid w:val="000C7263"/>
    <w:rsid w:val="000C72EF"/>
    <w:rsid w:val="000C746C"/>
    <w:rsid w:val="000C7726"/>
    <w:rsid w:val="000C778A"/>
    <w:rsid w:val="000C7B16"/>
    <w:rsid w:val="000C7B57"/>
    <w:rsid w:val="000C7BD1"/>
    <w:rsid w:val="000C7BE1"/>
    <w:rsid w:val="000C7E0B"/>
    <w:rsid w:val="000C7E4C"/>
    <w:rsid w:val="000C7ED5"/>
    <w:rsid w:val="000C7FD8"/>
    <w:rsid w:val="000D01AB"/>
    <w:rsid w:val="000D0366"/>
    <w:rsid w:val="000D081A"/>
    <w:rsid w:val="000D0894"/>
    <w:rsid w:val="000D091E"/>
    <w:rsid w:val="000D0A48"/>
    <w:rsid w:val="000D12B7"/>
    <w:rsid w:val="000D169F"/>
    <w:rsid w:val="000D16A7"/>
    <w:rsid w:val="000D1714"/>
    <w:rsid w:val="000D17DC"/>
    <w:rsid w:val="000D18C8"/>
    <w:rsid w:val="000D1C3C"/>
    <w:rsid w:val="000D1C3E"/>
    <w:rsid w:val="000D1CFD"/>
    <w:rsid w:val="000D1DCB"/>
    <w:rsid w:val="000D1ECA"/>
    <w:rsid w:val="000D2038"/>
    <w:rsid w:val="000D24E1"/>
    <w:rsid w:val="000D25DC"/>
    <w:rsid w:val="000D28AE"/>
    <w:rsid w:val="000D2931"/>
    <w:rsid w:val="000D29B6"/>
    <w:rsid w:val="000D2A15"/>
    <w:rsid w:val="000D2A92"/>
    <w:rsid w:val="000D2FF6"/>
    <w:rsid w:val="000D308B"/>
    <w:rsid w:val="000D32F4"/>
    <w:rsid w:val="000D33E8"/>
    <w:rsid w:val="000D33EE"/>
    <w:rsid w:val="000D365A"/>
    <w:rsid w:val="000D36B5"/>
    <w:rsid w:val="000D3745"/>
    <w:rsid w:val="000D37F8"/>
    <w:rsid w:val="000D3812"/>
    <w:rsid w:val="000D3A81"/>
    <w:rsid w:val="000D3B77"/>
    <w:rsid w:val="000D3E6B"/>
    <w:rsid w:val="000D3EC6"/>
    <w:rsid w:val="000D3FBD"/>
    <w:rsid w:val="000D4042"/>
    <w:rsid w:val="000D4190"/>
    <w:rsid w:val="000D42A5"/>
    <w:rsid w:val="000D45A5"/>
    <w:rsid w:val="000D45CA"/>
    <w:rsid w:val="000D4660"/>
    <w:rsid w:val="000D47A2"/>
    <w:rsid w:val="000D48AA"/>
    <w:rsid w:val="000D4990"/>
    <w:rsid w:val="000D49B2"/>
    <w:rsid w:val="000D4B0B"/>
    <w:rsid w:val="000D4C4C"/>
    <w:rsid w:val="000D4CDE"/>
    <w:rsid w:val="000D4D54"/>
    <w:rsid w:val="000D4DD8"/>
    <w:rsid w:val="000D4DDF"/>
    <w:rsid w:val="000D4F03"/>
    <w:rsid w:val="000D51B6"/>
    <w:rsid w:val="000D53CD"/>
    <w:rsid w:val="000D551A"/>
    <w:rsid w:val="000D5524"/>
    <w:rsid w:val="000D5652"/>
    <w:rsid w:val="000D5795"/>
    <w:rsid w:val="000D58EF"/>
    <w:rsid w:val="000D59A4"/>
    <w:rsid w:val="000D5B46"/>
    <w:rsid w:val="000D5D80"/>
    <w:rsid w:val="000D5E52"/>
    <w:rsid w:val="000D5E61"/>
    <w:rsid w:val="000D6048"/>
    <w:rsid w:val="000D63C5"/>
    <w:rsid w:val="000D6783"/>
    <w:rsid w:val="000D68FF"/>
    <w:rsid w:val="000D6A64"/>
    <w:rsid w:val="000D6AB8"/>
    <w:rsid w:val="000D6F59"/>
    <w:rsid w:val="000D70AC"/>
    <w:rsid w:val="000D712A"/>
    <w:rsid w:val="000D7387"/>
    <w:rsid w:val="000D744A"/>
    <w:rsid w:val="000D7492"/>
    <w:rsid w:val="000D74F6"/>
    <w:rsid w:val="000D7569"/>
    <w:rsid w:val="000D75D0"/>
    <w:rsid w:val="000D76CE"/>
    <w:rsid w:val="000D7806"/>
    <w:rsid w:val="000D7AAC"/>
    <w:rsid w:val="000D7AE8"/>
    <w:rsid w:val="000D7BC6"/>
    <w:rsid w:val="000D7E75"/>
    <w:rsid w:val="000E0103"/>
    <w:rsid w:val="000E0113"/>
    <w:rsid w:val="000E0308"/>
    <w:rsid w:val="000E0368"/>
    <w:rsid w:val="000E05AA"/>
    <w:rsid w:val="000E06C4"/>
    <w:rsid w:val="000E0860"/>
    <w:rsid w:val="000E0894"/>
    <w:rsid w:val="000E08A3"/>
    <w:rsid w:val="000E0A22"/>
    <w:rsid w:val="000E0A40"/>
    <w:rsid w:val="000E0AB1"/>
    <w:rsid w:val="000E0B28"/>
    <w:rsid w:val="000E0BCD"/>
    <w:rsid w:val="000E0C33"/>
    <w:rsid w:val="000E0C47"/>
    <w:rsid w:val="000E0CE6"/>
    <w:rsid w:val="000E0EF7"/>
    <w:rsid w:val="000E0F21"/>
    <w:rsid w:val="000E103A"/>
    <w:rsid w:val="000E10C7"/>
    <w:rsid w:val="000E10E6"/>
    <w:rsid w:val="000E1114"/>
    <w:rsid w:val="000E111D"/>
    <w:rsid w:val="000E11CB"/>
    <w:rsid w:val="000E12D4"/>
    <w:rsid w:val="000E1373"/>
    <w:rsid w:val="000E1580"/>
    <w:rsid w:val="000E15A9"/>
    <w:rsid w:val="000E172A"/>
    <w:rsid w:val="000E17B5"/>
    <w:rsid w:val="000E18FA"/>
    <w:rsid w:val="000E1C6B"/>
    <w:rsid w:val="000E1C7B"/>
    <w:rsid w:val="000E1D0E"/>
    <w:rsid w:val="000E1D5A"/>
    <w:rsid w:val="000E1E09"/>
    <w:rsid w:val="000E1E84"/>
    <w:rsid w:val="000E1F11"/>
    <w:rsid w:val="000E1FE1"/>
    <w:rsid w:val="000E2072"/>
    <w:rsid w:val="000E21D6"/>
    <w:rsid w:val="000E2297"/>
    <w:rsid w:val="000E236B"/>
    <w:rsid w:val="000E2677"/>
    <w:rsid w:val="000E2835"/>
    <w:rsid w:val="000E2BFB"/>
    <w:rsid w:val="000E2DD2"/>
    <w:rsid w:val="000E2E64"/>
    <w:rsid w:val="000E30B6"/>
    <w:rsid w:val="000E3175"/>
    <w:rsid w:val="000E32BF"/>
    <w:rsid w:val="000E32D5"/>
    <w:rsid w:val="000E33C3"/>
    <w:rsid w:val="000E36D0"/>
    <w:rsid w:val="000E3A64"/>
    <w:rsid w:val="000E3AAB"/>
    <w:rsid w:val="000E3B1C"/>
    <w:rsid w:val="000E3B4E"/>
    <w:rsid w:val="000E3BF8"/>
    <w:rsid w:val="000E3BFE"/>
    <w:rsid w:val="000E3C4A"/>
    <w:rsid w:val="000E3DAA"/>
    <w:rsid w:val="000E407D"/>
    <w:rsid w:val="000E425C"/>
    <w:rsid w:val="000E452D"/>
    <w:rsid w:val="000E4621"/>
    <w:rsid w:val="000E4629"/>
    <w:rsid w:val="000E46E7"/>
    <w:rsid w:val="000E4958"/>
    <w:rsid w:val="000E4A82"/>
    <w:rsid w:val="000E4FDC"/>
    <w:rsid w:val="000E5380"/>
    <w:rsid w:val="000E53CC"/>
    <w:rsid w:val="000E5413"/>
    <w:rsid w:val="000E571B"/>
    <w:rsid w:val="000E576F"/>
    <w:rsid w:val="000E58A2"/>
    <w:rsid w:val="000E59C9"/>
    <w:rsid w:val="000E5AA0"/>
    <w:rsid w:val="000E5EFD"/>
    <w:rsid w:val="000E6299"/>
    <w:rsid w:val="000E62EF"/>
    <w:rsid w:val="000E6347"/>
    <w:rsid w:val="000E6495"/>
    <w:rsid w:val="000E675D"/>
    <w:rsid w:val="000E6A2E"/>
    <w:rsid w:val="000E6A42"/>
    <w:rsid w:val="000E6EFC"/>
    <w:rsid w:val="000E6F00"/>
    <w:rsid w:val="000E7024"/>
    <w:rsid w:val="000E70B4"/>
    <w:rsid w:val="000E723A"/>
    <w:rsid w:val="000E746A"/>
    <w:rsid w:val="000E765C"/>
    <w:rsid w:val="000E768D"/>
    <w:rsid w:val="000E77A8"/>
    <w:rsid w:val="000E78A8"/>
    <w:rsid w:val="000E7930"/>
    <w:rsid w:val="000E79F9"/>
    <w:rsid w:val="000E7CFA"/>
    <w:rsid w:val="000E7CFB"/>
    <w:rsid w:val="000E7DDE"/>
    <w:rsid w:val="000E7E49"/>
    <w:rsid w:val="000F015F"/>
    <w:rsid w:val="000F0216"/>
    <w:rsid w:val="000F0220"/>
    <w:rsid w:val="000F04A8"/>
    <w:rsid w:val="000F0525"/>
    <w:rsid w:val="000F057C"/>
    <w:rsid w:val="000F0588"/>
    <w:rsid w:val="000F08C0"/>
    <w:rsid w:val="000F0901"/>
    <w:rsid w:val="000F09E1"/>
    <w:rsid w:val="000F0A0F"/>
    <w:rsid w:val="000F0CBB"/>
    <w:rsid w:val="000F0D3B"/>
    <w:rsid w:val="000F0D84"/>
    <w:rsid w:val="000F0E57"/>
    <w:rsid w:val="000F0F73"/>
    <w:rsid w:val="000F10FE"/>
    <w:rsid w:val="000F1228"/>
    <w:rsid w:val="000F143D"/>
    <w:rsid w:val="000F168F"/>
    <w:rsid w:val="000F1985"/>
    <w:rsid w:val="000F1B9F"/>
    <w:rsid w:val="000F1CAA"/>
    <w:rsid w:val="000F1D40"/>
    <w:rsid w:val="000F1DB7"/>
    <w:rsid w:val="000F1E9F"/>
    <w:rsid w:val="000F1EB4"/>
    <w:rsid w:val="000F1F20"/>
    <w:rsid w:val="000F20D2"/>
    <w:rsid w:val="000F21B0"/>
    <w:rsid w:val="000F21BE"/>
    <w:rsid w:val="000F23BD"/>
    <w:rsid w:val="000F23DA"/>
    <w:rsid w:val="000F23F1"/>
    <w:rsid w:val="000F2468"/>
    <w:rsid w:val="000F2494"/>
    <w:rsid w:val="000F2497"/>
    <w:rsid w:val="000F251A"/>
    <w:rsid w:val="000F2788"/>
    <w:rsid w:val="000F2798"/>
    <w:rsid w:val="000F27F5"/>
    <w:rsid w:val="000F2910"/>
    <w:rsid w:val="000F2A7F"/>
    <w:rsid w:val="000F2B4A"/>
    <w:rsid w:val="000F2D37"/>
    <w:rsid w:val="000F2F12"/>
    <w:rsid w:val="000F2F58"/>
    <w:rsid w:val="000F2FC6"/>
    <w:rsid w:val="000F3024"/>
    <w:rsid w:val="000F3315"/>
    <w:rsid w:val="000F33E7"/>
    <w:rsid w:val="000F357D"/>
    <w:rsid w:val="000F362D"/>
    <w:rsid w:val="000F3A66"/>
    <w:rsid w:val="000F3C05"/>
    <w:rsid w:val="000F3C12"/>
    <w:rsid w:val="000F3CA1"/>
    <w:rsid w:val="000F3D87"/>
    <w:rsid w:val="000F3D97"/>
    <w:rsid w:val="000F3E15"/>
    <w:rsid w:val="000F3ED8"/>
    <w:rsid w:val="000F40C2"/>
    <w:rsid w:val="000F40C6"/>
    <w:rsid w:val="000F4376"/>
    <w:rsid w:val="000F43A4"/>
    <w:rsid w:val="000F43EC"/>
    <w:rsid w:val="000F44E4"/>
    <w:rsid w:val="000F4559"/>
    <w:rsid w:val="000F46D4"/>
    <w:rsid w:val="000F4834"/>
    <w:rsid w:val="000F488A"/>
    <w:rsid w:val="000F494E"/>
    <w:rsid w:val="000F4AAC"/>
    <w:rsid w:val="000F4B01"/>
    <w:rsid w:val="000F4CFF"/>
    <w:rsid w:val="000F4DC6"/>
    <w:rsid w:val="000F50EE"/>
    <w:rsid w:val="000F5309"/>
    <w:rsid w:val="000F5456"/>
    <w:rsid w:val="000F54DF"/>
    <w:rsid w:val="000F5536"/>
    <w:rsid w:val="000F559E"/>
    <w:rsid w:val="000F56F8"/>
    <w:rsid w:val="000F59E2"/>
    <w:rsid w:val="000F5BEF"/>
    <w:rsid w:val="000F5CEC"/>
    <w:rsid w:val="000F5DB7"/>
    <w:rsid w:val="000F5DE5"/>
    <w:rsid w:val="000F60DE"/>
    <w:rsid w:val="000F6314"/>
    <w:rsid w:val="000F6328"/>
    <w:rsid w:val="000F6341"/>
    <w:rsid w:val="000F6456"/>
    <w:rsid w:val="000F666A"/>
    <w:rsid w:val="000F6683"/>
    <w:rsid w:val="000F68E7"/>
    <w:rsid w:val="000F6955"/>
    <w:rsid w:val="000F6A78"/>
    <w:rsid w:val="000F6B1F"/>
    <w:rsid w:val="000F6B88"/>
    <w:rsid w:val="000F6CF4"/>
    <w:rsid w:val="000F6E12"/>
    <w:rsid w:val="000F6F74"/>
    <w:rsid w:val="000F716C"/>
    <w:rsid w:val="000F7418"/>
    <w:rsid w:val="000F7451"/>
    <w:rsid w:val="000F75C7"/>
    <w:rsid w:val="000F794B"/>
    <w:rsid w:val="000F7C52"/>
    <w:rsid w:val="000F7DF9"/>
    <w:rsid w:val="0010002F"/>
    <w:rsid w:val="001001CD"/>
    <w:rsid w:val="001001FF"/>
    <w:rsid w:val="0010024A"/>
    <w:rsid w:val="001002BD"/>
    <w:rsid w:val="00100393"/>
    <w:rsid w:val="001004C4"/>
    <w:rsid w:val="001006BA"/>
    <w:rsid w:val="0010072E"/>
    <w:rsid w:val="00100737"/>
    <w:rsid w:val="001007D8"/>
    <w:rsid w:val="0010090A"/>
    <w:rsid w:val="00100A7F"/>
    <w:rsid w:val="00100B00"/>
    <w:rsid w:val="00100F2D"/>
    <w:rsid w:val="00100F68"/>
    <w:rsid w:val="00101037"/>
    <w:rsid w:val="00101101"/>
    <w:rsid w:val="00101110"/>
    <w:rsid w:val="0010123C"/>
    <w:rsid w:val="00101242"/>
    <w:rsid w:val="00101372"/>
    <w:rsid w:val="0010137D"/>
    <w:rsid w:val="001013D5"/>
    <w:rsid w:val="001016A5"/>
    <w:rsid w:val="00101744"/>
    <w:rsid w:val="001017EF"/>
    <w:rsid w:val="00101B1C"/>
    <w:rsid w:val="00101D11"/>
    <w:rsid w:val="00101E54"/>
    <w:rsid w:val="00101E8C"/>
    <w:rsid w:val="00101E8D"/>
    <w:rsid w:val="00101F2C"/>
    <w:rsid w:val="00102086"/>
    <w:rsid w:val="0010231A"/>
    <w:rsid w:val="0010245C"/>
    <w:rsid w:val="00102511"/>
    <w:rsid w:val="001025E1"/>
    <w:rsid w:val="001027C1"/>
    <w:rsid w:val="001027CA"/>
    <w:rsid w:val="00102A01"/>
    <w:rsid w:val="00102A49"/>
    <w:rsid w:val="00102AE2"/>
    <w:rsid w:val="00102E11"/>
    <w:rsid w:val="00103036"/>
    <w:rsid w:val="001031DA"/>
    <w:rsid w:val="0010333A"/>
    <w:rsid w:val="00103420"/>
    <w:rsid w:val="0010343A"/>
    <w:rsid w:val="00103A9E"/>
    <w:rsid w:val="00103D7E"/>
    <w:rsid w:val="0010406E"/>
    <w:rsid w:val="001042FE"/>
    <w:rsid w:val="00104451"/>
    <w:rsid w:val="0010476E"/>
    <w:rsid w:val="001049DC"/>
    <w:rsid w:val="00104A24"/>
    <w:rsid w:val="00104A3C"/>
    <w:rsid w:val="00104A43"/>
    <w:rsid w:val="00104A5D"/>
    <w:rsid w:val="00104A61"/>
    <w:rsid w:val="00104BB0"/>
    <w:rsid w:val="00104C74"/>
    <w:rsid w:val="00104E2F"/>
    <w:rsid w:val="00104FFE"/>
    <w:rsid w:val="001050C2"/>
    <w:rsid w:val="00105367"/>
    <w:rsid w:val="0010537A"/>
    <w:rsid w:val="001053E3"/>
    <w:rsid w:val="0010545C"/>
    <w:rsid w:val="00105591"/>
    <w:rsid w:val="0010594C"/>
    <w:rsid w:val="00105B53"/>
    <w:rsid w:val="00105E09"/>
    <w:rsid w:val="00105EAA"/>
    <w:rsid w:val="00105F1F"/>
    <w:rsid w:val="00105F9D"/>
    <w:rsid w:val="0010621F"/>
    <w:rsid w:val="00106223"/>
    <w:rsid w:val="001064D9"/>
    <w:rsid w:val="00106506"/>
    <w:rsid w:val="001065B2"/>
    <w:rsid w:val="00106765"/>
    <w:rsid w:val="001067F9"/>
    <w:rsid w:val="00106818"/>
    <w:rsid w:val="00106877"/>
    <w:rsid w:val="0010688B"/>
    <w:rsid w:val="001069FF"/>
    <w:rsid w:val="00106D64"/>
    <w:rsid w:val="00106E02"/>
    <w:rsid w:val="00106F5D"/>
    <w:rsid w:val="001070B4"/>
    <w:rsid w:val="001070FE"/>
    <w:rsid w:val="00107307"/>
    <w:rsid w:val="00107340"/>
    <w:rsid w:val="001074E7"/>
    <w:rsid w:val="00107527"/>
    <w:rsid w:val="00107573"/>
    <w:rsid w:val="001075A0"/>
    <w:rsid w:val="001077C7"/>
    <w:rsid w:val="00107925"/>
    <w:rsid w:val="00107AA0"/>
    <w:rsid w:val="00107D75"/>
    <w:rsid w:val="00107EF3"/>
    <w:rsid w:val="001100B6"/>
    <w:rsid w:val="00110196"/>
    <w:rsid w:val="001102E1"/>
    <w:rsid w:val="0011031B"/>
    <w:rsid w:val="001103A1"/>
    <w:rsid w:val="001103EB"/>
    <w:rsid w:val="001109F3"/>
    <w:rsid w:val="00110A3F"/>
    <w:rsid w:val="00110D70"/>
    <w:rsid w:val="00110E0E"/>
    <w:rsid w:val="00111065"/>
    <w:rsid w:val="0011137D"/>
    <w:rsid w:val="00111386"/>
    <w:rsid w:val="00111443"/>
    <w:rsid w:val="001115DC"/>
    <w:rsid w:val="0011160B"/>
    <w:rsid w:val="00111700"/>
    <w:rsid w:val="00111833"/>
    <w:rsid w:val="0011184B"/>
    <w:rsid w:val="001118E6"/>
    <w:rsid w:val="001118FC"/>
    <w:rsid w:val="00111942"/>
    <w:rsid w:val="001119A2"/>
    <w:rsid w:val="00111AE5"/>
    <w:rsid w:val="00111B71"/>
    <w:rsid w:val="00111C6C"/>
    <w:rsid w:val="00111EED"/>
    <w:rsid w:val="00111FB5"/>
    <w:rsid w:val="00112160"/>
    <w:rsid w:val="00112285"/>
    <w:rsid w:val="00112343"/>
    <w:rsid w:val="00112476"/>
    <w:rsid w:val="0011264A"/>
    <w:rsid w:val="001127DE"/>
    <w:rsid w:val="0011294B"/>
    <w:rsid w:val="00112BCD"/>
    <w:rsid w:val="00112C4E"/>
    <w:rsid w:val="00112D04"/>
    <w:rsid w:val="00112DF9"/>
    <w:rsid w:val="00112E1B"/>
    <w:rsid w:val="00112E20"/>
    <w:rsid w:val="00112E41"/>
    <w:rsid w:val="00112F31"/>
    <w:rsid w:val="00112F82"/>
    <w:rsid w:val="001131F5"/>
    <w:rsid w:val="001132A9"/>
    <w:rsid w:val="001136F0"/>
    <w:rsid w:val="0011370A"/>
    <w:rsid w:val="00113809"/>
    <w:rsid w:val="0011391E"/>
    <w:rsid w:val="001139DD"/>
    <w:rsid w:val="00113C02"/>
    <w:rsid w:val="00113D42"/>
    <w:rsid w:val="00113DD5"/>
    <w:rsid w:val="00113E23"/>
    <w:rsid w:val="00113F19"/>
    <w:rsid w:val="00113F20"/>
    <w:rsid w:val="00113FEE"/>
    <w:rsid w:val="00113FFF"/>
    <w:rsid w:val="00114101"/>
    <w:rsid w:val="0011454D"/>
    <w:rsid w:val="00114777"/>
    <w:rsid w:val="00114785"/>
    <w:rsid w:val="001147B6"/>
    <w:rsid w:val="0011484F"/>
    <w:rsid w:val="00114956"/>
    <w:rsid w:val="001149ED"/>
    <w:rsid w:val="00114DF7"/>
    <w:rsid w:val="00114E99"/>
    <w:rsid w:val="0011509C"/>
    <w:rsid w:val="001150E4"/>
    <w:rsid w:val="0011515F"/>
    <w:rsid w:val="001151C1"/>
    <w:rsid w:val="0011526A"/>
    <w:rsid w:val="00115466"/>
    <w:rsid w:val="00115601"/>
    <w:rsid w:val="001157C5"/>
    <w:rsid w:val="001158FF"/>
    <w:rsid w:val="00115D3F"/>
    <w:rsid w:val="00115E64"/>
    <w:rsid w:val="001160D8"/>
    <w:rsid w:val="00116235"/>
    <w:rsid w:val="001162F6"/>
    <w:rsid w:val="00116448"/>
    <w:rsid w:val="001167D2"/>
    <w:rsid w:val="00116A05"/>
    <w:rsid w:val="00116B0A"/>
    <w:rsid w:val="00116BCF"/>
    <w:rsid w:val="00116E88"/>
    <w:rsid w:val="00116F2D"/>
    <w:rsid w:val="001171EA"/>
    <w:rsid w:val="0011728C"/>
    <w:rsid w:val="001175C5"/>
    <w:rsid w:val="001177B6"/>
    <w:rsid w:val="001178F6"/>
    <w:rsid w:val="00117C57"/>
    <w:rsid w:val="00117C8F"/>
    <w:rsid w:val="00117EFD"/>
    <w:rsid w:val="00117F42"/>
    <w:rsid w:val="00120007"/>
    <w:rsid w:val="001200C9"/>
    <w:rsid w:val="001202BF"/>
    <w:rsid w:val="00120327"/>
    <w:rsid w:val="001203A0"/>
    <w:rsid w:val="001203CF"/>
    <w:rsid w:val="00120491"/>
    <w:rsid w:val="00120A99"/>
    <w:rsid w:val="00120AF8"/>
    <w:rsid w:val="00120BAB"/>
    <w:rsid w:val="00120F5B"/>
    <w:rsid w:val="0012118A"/>
    <w:rsid w:val="001211A1"/>
    <w:rsid w:val="0012124F"/>
    <w:rsid w:val="001212B1"/>
    <w:rsid w:val="00121405"/>
    <w:rsid w:val="0012155B"/>
    <w:rsid w:val="001215C3"/>
    <w:rsid w:val="00121614"/>
    <w:rsid w:val="0012165B"/>
    <w:rsid w:val="001218B7"/>
    <w:rsid w:val="00121921"/>
    <w:rsid w:val="00121982"/>
    <w:rsid w:val="00121B17"/>
    <w:rsid w:val="00121C3F"/>
    <w:rsid w:val="00121C98"/>
    <w:rsid w:val="00121F8B"/>
    <w:rsid w:val="001223D7"/>
    <w:rsid w:val="001224F1"/>
    <w:rsid w:val="001225CD"/>
    <w:rsid w:val="0012267D"/>
    <w:rsid w:val="001226B8"/>
    <w:rsid w:val="00122793"/>
    <w:rsid w:val="00122876"/>
    <w:rsid w:val="00122922"/>
    <w:rsid w:val="001229EC"/>
    <w:rsid w:val="001231A5"/>
    <w:rsid w:val="001231B5"/>
    <w:rsid w:val="001233D2"/>
    <w:rsid w:val="00123513"/>
    <w:rsid w:val="0012363F"/>
    <w:rsid w:val="001236A4"/>
    <w:rsid w:val="00123728"/>
    <w:rsid w:val="0012373C"/>
    <w:rsid w:val="0012374A"/>
    <w:rsid w:val="00123897"/>
    <w:rsid w:val="00123921"/>
    <w:rsid w:val="0012393B"/>
    <w:rsid w:val="00123CAA"/>
    <w:rsid w:val="00123E12"/>
    <w:rsid w:val="00123E3D"/>
    <w:rsid w:val="00123FD2"/>
    <w:rsid w:val="001243FB"/>
    <w:rsid w:val="001246C3"/>
    <w:rsid w:val="0012472D"/>
    <w:rsid w:val="00124811"/>
    <w:rsid w:val="00124A39"/>
    <w:rsid w:val="00124CD8"/>
    <w:rsid w:val="00124D70"/>
    <w:rsid w:val="00124EF3"/>
    <w:rsid w:val="0012501C"/>
    <w:rsid w:val="00125207"/>
    <w:rsid w:val="0012523C"/>
    <w:rsid w:val="00125312"/>
    <w:rsid w:val="00125355"/>
    <w:rsid w:val="00125418"/>
    <w:rsid w:val="001254F1"/>
    <w:rsid w:val="00125546"/>
    <w:rsid w:val="001256E8"/>
    <w:rsid w:val="001257CF"/>
    <w:rsid w:val="001257EF"/>
    <w:rsid w:val="00125999"/>
    <w:rsid w:val="00125D0C"/>
    <w:rsid w:val="00125DBA"/>
    <w:rsid w:val="00125DCB"/>
    <w:rsid w:val="00125EFA"/>
    <w:rsid w:val="00125F2C"/>
    <w:rsid w:val="00125F3F"/>
    <w:rsid w:val="00125FE6"/>
    <w:rsid w:val="00125FEE"/>
    <w:rsid w:val="00126046"/>
    <w:rsid w:val="001260B8"/>
    <w:rsid w:val="00126111"/>
    <w:rsid w:val="0012611B"/>
    <w:rsid w:val="001264B7"/>
    <w:rsid w:val="001264F5"/>
    <w:rsid w:val="00126516"/>
    <w:rsid w:val="00126694"/>
    <w:rsid w:val="00126723"/>
    <w:rsid w:val="0012689B"/>
    <w:rsid w:val="001268AB"/>
    <w:rsid w:val="00126979"/>
    <w:rsid w:val="00126AE7"/>
    <w:rsid w:val="00126B5E"/>
    <w:rsid w:val="00126BA2"/>
    <w:rsid w:val="00126C06"/>
    <w:rsid w:val="00126D3A"/>
    <w:rsid w:val="00126DB5"/>
    <w:rsid w:val="00126E86"/>
    <w:rsid w:val="00126FD3"/>
    <w:rsid w:val="001270FB"/>
    <w:rsid w:val="00127115"/>
    <w:rsid w:val="001272C4"/>
    <w:rsid w:val="00127364"/>
    <w:rsid w:val="00127438"/>
    <w:rsid w:val="001274C6"/>
    <w:rsid w:val="00127705"/>
    <w:rsid w:val="00127782"/>
    <w:rsid w:val="00127B0B"/>
    <w:rsid w:val="00127BF8"/>
    <w:rsid w:val="00127FAC"/>
    <w:rsid w:val="001300F1"/>
    <w:rsid w:val="001304CA"/>
    <w:rsid w:val="001305ED"/>
    <w:rsid w:val="00130690"/>
    <w:rsid w:val="001306D3"/>
    <w:rsid w:val="001308E6"/>
    <w:rsid w:val="00130C11"/>
    <w:rsid w:val="00130D5F"/>
    <w:rsid w:val="00130E32"/>
    <w:rsid w:val="00130E56"/>
    <w:rsid w:val="00130EDF"/>
    <w:rsid w:val="001310BC"/>
    <w:rsid w:val="00131101"/>
    <w:rsid w:val="00131111"/>
    <w:rsid w:val="001311CB"/>
    <w:rsid w:val="001315CB"/>
    <w:rsid w:val="00131A8E"/>
    <w:rsid w:val="00131CC7"/>
    <w:rsid w:val="00131E06"/>
    <w:rsid w:val="00132268"/>
    <w:rsid w:val="001322FD"/>
    <w:rsid w:val="001323C5"/>
    <w:rsid w:val="0013240E"/>
    <w:rsid w:val="001324FA"/>
    <w:rsid w:val="00132529"/>
    <w:rsid w:val="001325A9"/>
    <w:rsid w:val="00132767"/>
    <w:rsid w:val="00132772"/>
    <w:rsid w:val="001327E8"/>
    <w:rsid w:val="00132979"/>
    <w:rsid w:val="00132B7B"/>
    <w:rsid w:val="00132BBA"/>
    <w:rsid w:val="00132C8B"/>
    <w:rsid w:val="00132F74"/>
    <w:rsid w:val="0013337C"/>
    <w:rsid w:val="0013344B"/>
    <w:rsid w:val="001334EC"/>
    <w:rsid w:val="001336CF"/>
    <w:rsid w:val="00133789"/>
    <w:rsid w:val="001337FB"/>
    <w:rsid w:val="00133F10"/>
    <w:rsid w:val="00133F62"/>
    <w:rsid w:val="0013434D"/>
    <w:rsid w:val="00134399"/>
    <w:rsid w:val="0013439C"/>
    <w:rsid w:val="00134481"/>
    <w:rsid w:val="001345DB"/>
    <w:rsid w:val="001345E0"/>
    <w:rsid w:val="0013461E"/>
    <w:rsid w:val="0013489E"/>
    <w:rsid w:val="00134F41"/>
    <w:rsid w:val="00135155"/>
    <w:rsid w:val="00135230"/>
    <w:rsid w:val="00135309"/>
    <w:rsid w:val="00135384"/>
    <w:rsid w:val="001354C1"/>
    <w:rsid w:val="00135545"/>
    <w:rsid w:val="00135575"/>
    <w:rsid w:val="00135988"/>
    <w:rsid w:val="001359CA"/>
    <w:rsid w:val="001359D8"/>
    <w:rsid w:val="00135AEE"/>
    <w:rsid w:val="00135D8C"/>
    <w:rsid w:val="00135E14"/>
    <w:rsid w:val="00136178"/>
    <w:rsid w:val="0013632F"/>
    <w:rsid w:val="001365EB"/>
    <w:rsid w:val="00136929"/>
    <w:rsid w:val="0013698D"/>
    <w:rsid w:val="00136BA6"/>
    <w:rsid w:val="00136BDF"/>
    <w:rsid w:val="00136CEC"/>
    <w:rsid w:val="00136F49"/>
    <w:rsid w:val="0013731A"/>
    <w:rsid w:val="001374E9"/>
    <w:rsid w:val="00137715"/>
    <w:rsid w:val="00137C56"/>
    <w:rsid w:val="00137DC4"/>
    <w:rsid w:val="00137E57"/>
    <w:rsid w:val="00137F4A"/>
    <w:rsid w:val="0014020A"/>
    <w:rsid w:val="00140286"/>
    <w:rsid w:val="001402B5"/>
    <w:rsid w:val="0014059E"/>
    <w:rsid w:val="001405C4"/>
    <w:rsid w:val="001409BE"/>
    <w:rsid w:val="00140A53"/>
    <w:rsid w:val="00140A8E"/>
    <w:rsid w:val="00140BFF"/>
    <w:rsid w:val="00140EA1"/>
    <w:rsid w:val="00140ED8"/>
    <w:rsid w:val="00140EE1"/>
    <w:rsid w:val="00141253"/>
    <w:rsid w:val="0014127B"/>
    <w:rsid w:val="00141350"/>
    <w:rsid w:val="0014142B"/>
    <w:rsid w:val="001414D5"/>
    <w:rsid w:val="0014154A"/>
    <w:rsid w:val="001415A3"/>
    <w:rsid w:val="00141847"/>
    <w:rsid w:val="00141967"/>
    <w:rsid w:val="001419DA"/>
    <w:rsid w:val="00141AF7"/>
    <w:rsid w:val="00141C9A"/>
    <w:rsid w:val="00141E99"/>
    <w:rsid w:val="00141F62"/>
    <w:rsid w:val="0014239D"/>
    <w:rsid w:val="001423D4"/>
    <w:rsid w:val="00142483"/>
    <w:rsid w:val="0014255E"/>
    <w:rsid w:val="00142628"/>
    <w:rsid w:val="0014264C"/>
    <w:rsid w:val="001426A5"/>
    <w:rsid w:val="001429C0"/>
    <w:rsid w:val="00142BB1"/>
    <w:rsid w:val="00142CE2"/>
    <w:rsid w:val="00142CF7"/>
    <w:rsid w:val="001430EC"/>
    <w:rsid w:val="00143285"/>
    <w:rsid w:val="00143289"/>
    <w:rsid w:val="00143437"/>
    <w:rsid w:val="001436BC"/>
    <w:rsid w:val="001436CE"/>
    <w:rsid w:val="0014376E"/>
    <w:rsid w:val="001438C4"/>
    <w:rsid w:val="00143A50"/>
    <w:rsid w:val="00143B5F"/>
    <w:rsid w:val="00143C27"/>
    <w:rsid w:val="00143CB0"/>
    <w:rsid w:val="00143DE5"/>
    <w:rsid w:val="00143E9F"/>
    <w:rsid w:val="00143F09"/>
    <w:rsid w:val="00144139"/>
    <w:rsid w:val="001442F9"/>
    <w:rsid w:val="0014435B"/>
    <w:rsid w:val="0014440B"/>
    <w:rsid w:val="001444D0"/>
    <w:rsid w:val="00144672"/>
    <w:rsid w:val="001446E3"/>
    <w:rsid w:val="00144982"/>
    <w:rsid w:val="00144C1E"/>
    <w:rsid w:val="00144C62"/>
    <w:rsid w:val="00144CB0"/>
    <w:rsid w:val="00144CC6"/>
    <w:rsid w:val="00144E5B"/>
    <w:rsid w:val="001450B0"/>
    <w:rsid w:val="001450C6"/>
    <w:rsid w:val="00145137"/>
    <w:rsid w:val="001451CD"/>
    <w:rsid w:val="001452FE"/>
    <w:rsid w:val="001455C4"/>
    <w:rsid w:val="001457DB"/>
    <w:rsid w:val="0014582C"/>
    <w:rsid w:val="0014584C"/>
    <w:rsid w:val="0014587A"/>
    <w:rsid w:val="001459F8"/>
    <w:rsid w:val="00145A03"/>
    <w:rsid w:val="00145A97"/>
    <w:rsid w:val="00145AB5"/>
    <w:rsid w:val="00145BF2"/>
    <w:rsid w:val="00145CF8"/>
    <w:rsid w:val="00145E34"/>
    <w:rsid w:val="00145E66"/>
    <w:rsid w:val="00145F59"/>
    <w:rsid w:val="00146053"/>
    <w:rsid w:val="00146161"/>
    <w:rsid w:val="00146314"/>
    <w:rsid w:val="001463EC"/>
    <w:rsid w:val="001464DE"/>
    <w:rsid w:val="0014650C"/>
    <w:rsid w:val="00146681"/>
    <w:rsid w:val="001466A3"/>
    <w:rsid w:val="00146816"/>
    <w:rsid w:val="0014695A"/>
    <w:rsid w:val="00146A5C"/>
    <w:rsid w:val="00146C7B"/>
    <w:rsid w:val="00146C94"/>
    <w:rsid w:val="00146CFB"/>
    <w:rsid w:val="0014714D"/>
    <w:rsid w:val="00147464"/>
    <w:rsid w:val="0014757A"/>
    <w:rsid w:val="00147829"/>
    <w:rsid w:val="001478F8"/>
    <w:rsid w:val="00147A4B"/>
    <w:rsid w:val="00147A7C"/>
    <w:rsid w:val="00147E03"/>
    <w:rsid w:val="00150187"/>
    <w:rsid w:val="00150547"/>
    <w:rsid w:val="0015058E"/>
    <w:rsid w:val="00150747"/>
    <w:rsid w:val="00150B97"/>
    <w:rsid w:val="00150BB0"/>
    <w:rsid w:val="00150DDD"/>
    <w:rsid w:val="00151087"/>
    <w:rsid w:val="00151176"/>
    <w:rsid w:val="001513DD"/>
    <w:rsid w:val="0015142A"/>
    <w:rsid w:val="001519C1"/>
    <w:rsid w:val="00151D44"/>
    <w:rsid w:val="00151E2A"/>
    <w:rsid w:val="00151EEE"/>
    <w:rsid w:val="00151F4F"/>
    <w:rsid w:val="00151FAC"/>
    <w:rsid w:val="00152035"/>
    <w:rsid w:val="00152164"/>
    <w:rsid w:val="001521EB"/>
    <w:rsid w:val="001523BF"/>
    <w:rsid w:val="00152411"/>
    <w:rsid w:val="0015241F"/>
    <w:rsid w:val="00152513"/>
    <w:rsid w:val="00152548"/>
    <w:rsid w:val="001525F6"/>
    <w:rsid w:val="0015262D"/>
    <w:rsid w:val="00152635"/>
    <w:rsid w:val="00152699"/>
    <w:rsid w:val="001528A3"/>
    <w:rsid w:val="001528E8"/>
    <w:rsid w:val="0015290E"/>
    <w:rsid w:val="00152AAB"/>
    <w:rsid w:val="00152D64"/>
    <w:rsid w:val="0015306B"/>
    <w:rsid w:val="0015317A"/>
    <w:rsid w:val="001531CA"/>
    <w:rsid w:val="0015333C"/>
    <w:rsid w:val="00153521"/>
    <w:rsid w:val="0015361C"/>
    <w:rsid w:val="0015376E"/>
    <w:rsid w:val="00153860"/>
    <w:rsid w:val="00153881"/>
    <w:rsid w:val="00153895"/>
    <w:rsid w:val="001538BE"/>
    <w:rsid w:val="00153C3E"/>
    <w:rsid w:val="00153CB5"/>
    <w:rsid w:val="00153D18"/>
    <w:rsid w:val="00153F56"/>
    <w:rsid w:val="001541AC"/>
    <w:rsid w:val="0015423E"/>
    <w:rsid w:val="0015465A"/>
    <w:rsid w:val="0015471E"/>
    <w:rsid w:val="00154900"/>
    <w:rsid w:val="001549C3"/>
    <w:rsid w:val="00154BCE"/>
    <w:rsid w:val="00154F55"/>
    <w:rsid w:val="00154FE5"/>
    <w:rsid w:val="00155024"/>
    <w:rsid w:val="001550B1"/>
    <w:rsid w:val="00155147"/>
    <w:rsid w:val="00155628"/>
    <w:rsid w:val="001556E5"/>
    <w:rsid w:val="0015581B"/>
    <w:rsid w:val="00155956"/>
    <w:rsid w:val="00155A68"/>
    <w:rsid w:val="00155A94"/>
    <w:rsid w:val="00155E69"/>
    <w:rsid w:val="00155E73"/>
    <w:rsid w:val="00155F61"/>
    <w:rsid w:val="00156177"/>
    <w:rsid w:val="00156325"/>
    <w:rsid w:val="00156359"/>
    <w:rsid w:val="00156527"/>
    <w:rsid w:val="00156531"/>
    <w:rsid w:val="001565E2"/>
    <w:rsid w:val="00156799"/>
    <w:rsid w:val="00156905"/>
    <w:rsid w:val="001569DC"/>
    <w:rsid w:val="00156EA3"/>
    <w:rsid w:val="00157102"/>
    <w:rsid w:val="00157563"/>
    <w:rsid w:val="00157638"/>
    <w:rsid w:val="0015769B"/>
    <w:rsid w:val="001577A1"/>
    <w:rsid w:val="00157A1E"/>
    <w:rsid w:val="00157A3B"/>
    <w:rsid w:val="00157A9F"/>
    <w:rsid w:val="00157B05"/>
    <w:rsid w:val="00157BFE"/>
    <w:rsid w:val="00157C77"/>
    <w:rsid w:val="00157CE3"/>
    <w:rsid w:val="00157D6F"/>
    <w:rsid w:val="00157DDD"/>
    <w:rsid w:val="00157EEA"/>
    <w:rsid w:val="00157F30"/>
    <w:rsid w:val="001600DC"/>
    <w:rsid w:val="00160180"/>
    <w:rsid w:val="0016022C"/>
    <w:rsid w:val="00160297"/>
    <w:rsid w:val="0016034B"/>
    <w:rsid w:val="001606D5"/>
    <w:rsid w:val="001607A6"/>
    <w:rsid w:val="00160950"/>
    <w:rsid w:val="00160BAB"/>
    <w:rsid w:val="00160C25"/>
    <w:rsid w:val="00160DC9"/>
    <w:rsid w:val="001610E7"/>
    <w:rsid w:val="001611B0"/>
    <w:rsid w:val="001612DA"/>
    <w:rsid w:val="00161346"/>
    <w:rsid w:val="00161664"/>
    <w:rsid w:val="00161855"/>
    <w:rsid w:val="00161949"/>
    <w:rsid w:val="001619E2"/>
    <w:rsid w:val="00161AB2"/>
    <w:rsid w:val="00161AE9"/>
    <w:rsid w:val="00161CCE"/>
    <w:rsid w:val="00161DC3"/>
    <w:rsid w:val="00161EDA"/>
    <w:rsid w:val="001620E2"/>
    <w:rsid w:val="001623F3"/>
    <w:rsid w:val="0016252D"/>
    <w:rsid w:val="0016260E"/>
    <w:rsid w:val="00162687"/>
    <w:rsid w:val="00162B09"/>
    <w:rsid w:val="00162B57"/>
    <w:rsid w:val="00162B7E"/>
    <w:rsid w:val="00162BD5"/>
    <w:rsid w:val="00162C43"/>
    <w:rsid w:val="0016304B"/>
    <w:rsid w:val="001630B5"/>
    <w:rsid w:val="0016328D"/>
    <w:rsid w:val="00163363"/>
    <w:rsid w:val="0016337B"/>
    <w:rsid w:val="001633AA"/>
    <w:rsid w:val="00163514"/>
    <w:rsid w:val="0016359C"/>
    <w:rsid w:val="001635C2"/>
    <w:rsid w:val="0016389B"/>
    <w:rsid w:val="00163B13"/>
    <w:rsid w:val="0016402E"/>
    <w:rsid w:val="0016409A"/>
    <w:rsid w:val="001640D0"/>
    <w:rsid w:val="00164127"/>
    <w:rsid w:val="001642B3"/>
    <w:rsid w:val="0016435A"/>
    <w:rsid w:val="001643BF"/>
    <w:rsid w:val="001643ED"/>
    <w:rsid w:val="00164496"/>
    <w:rsid w:val="001645BF"/>
    <w:rsid w:val="001646F1"/>
    <w:rsid w:val="00164703"/>
    <w:rsid w:val="00164809"/>
    <w:rsid w:val="00164936"/>
    <w:rsid w:val="00164BD1"/>
    <w:rsid w:val="00164C87"/>
    <w:rsid w:val="00164D1B"/>
    <w:rsid w:val="00164EA7"/>
    <w:rsid w:val="00164EC9"/>
    <w:rsid w:val="00164F54"/>
    <w:rsid w:val="00165198"/>
    <w:rsid w:val="00165330"/>
    <w:rsid w:val="00165598"/>
    <w:rsid w:val="001655D2"/>
    <w:rsid w:val="001656AF"/>
    <w:rsid w:val="00165861"/>
    <w:rsid w:val="0016592F"/>
    <w:rsid w:val="0016597C"/>
    <w:rsid w:val="00165C0D"/>
    <w:rsid w:val="00165CF1"/>
    <w:rsid w:val="00165EB2"/>
    <w:rsid w:val="00165F0E"/>
    <w:rsid w:val="00165FBB"/>
    <w:rsid w:val="001661C6"/>
    <w:rsid w:val="001663CC"/>
    <w:rsid w:val="001665A8"/>
    <w:rsid w:val="001666A1"/>
    <w:rsid w:val="001666C8"/>
    <w:rsid w:val="001667DB"/>
    <w:rsid w:val="001667F4"/>
    <w:rsid w:val="00166969"/>
    <w:rsid w:val="00166AB7"/>
    <w:rsid w:val="00166B04"/>
    <w:rsid w:val="00166B2C"/>
    <w:rsid w:val="00166B48"/>
    <w:rsid w:val="00166BBC"/>
    <w:rsid w:val="00166D78"/>
    <w:rsid w:val="00166DFA"/>
    <w:rsid w:val="00166E4A"/>
    <w:rsid w:val="0016708B"/>
    <w:rsid w:val="001670BF"/>
    <w:rsid w:val="0016713C"/>
    <w:rsid w:val="00167152"/>
    <w:rsid w:val="001671DE"/>
    <w:rsid w:val="0016742D"/>
    <w:rsid w:val="001674E1"/>
    <w:rsid w:val="00167513"/>
    <w:rsid w:val="00167569"/>
    <w:rsid w:val="00167773"/>
    <w:rsid w:val="001679BE"/>
    <w:rsid w:val="00167A6F"/>
    <w:rsid w:val="00167D24"/>
    <w:rsid w:val="00170072"/>
    <w:rsid w:val="0017015B"/>
    <w:rsid w:val="001702F3"/>
    <w:rsid w:val="0017053F"/>
    <w:rsid w:val="00170557"/>
    <w:rsid w:val="001705F4"/>
    <w:rsid w:val="001706FA"/>
    <w:rsid w:val="001707D4"/>
    <w:rsid w:val="00170821"/>
    <w:rsid w:val="00170B10"/>
    <w:rsid w:val="00170B67"/>
    <w:rsid w:val="00170C53"/>
    <w:rsid w:val="00170EBA"/>
    <w:rsid w:val="0017110B"/>
    <w:rsid w:val="00171242"/>
    <w:rsid w:val="00171290"/>
    <w:rsid w:val="0017137A"/>
    <w:rsid w:val="001715A3"/>
    <w:rsid w:val="0017165E"/>
    <w:rsid w:val="001717D6"/>
    <w:rsid w:val="0017180F"/>
    <w:rsid w:val="00171C1E"/>
    <w:rsid w:val="00171C4D"/>
    <w:rsid w:val="00171C66"/>
    <w:rsid w:val="00171D4C"/>
    <w:rsid w:val="00171DAF"/>
    <w:rsid w:val="00171EE4"/>
    <w:rsid w:val="00171FF3"/>
    <w:rsid w:val="00172069"/>
    <w:rsid w:val="001721B5"/>
    <w:rsid w:val="00172230"/>
    <w:rsid w:val="0017234B"/>
    <w:rsid w:val="0017237E"/>
    <w:rsid w:val="00172530"/>
    <w:rsid w:val="00172628"/>
    <w:rsid w:val="00172656"/>
    <w:rsid w:val="00172834"/>
    <w:rsid w:val="00172ACE"/>
    <w:rsid w:val="00172C88"/>
    <w:rsid w:val="00172DF0"/>
    <w:rsid w:val="00173006"/>
    <w:rsid w:val="001730A4"/>
    <w:rsid w:val="00173585"/>
    <w:rsid w:val="00173891"/>
    <w:rsid w:val="00173A34"/>
    <w:rsid w:val="00173B24"/>
    <w:rsid w:val="00173C47"/>
    <w:rsid w:val="001740AC"/>
    <w:rsid w:val="00174177"/>
    <w:rsid w:val="00174353"/>
    <w:rsid w:val="00174373"/>
    <w:rsid w:val="001743AD"/>
    <w:rsid w:val="001743B6"/>
    <w:rsid w:val="001744A5"/>
    <w:rsid w:val="0017457D"/>
    <w:rsid w:val="001746E7"/>
    <w:rsid w:val="00174792"/>
    <w:rsid w:val="001747E6"/>
    <w:rsid w:val="001748DE"/>
    <w:rsid w:val="00174972"/>
    <w:rsid w:val="00174DED"/>
    <w:rsid w:val="00174F0C"/>
    <w:rsid w:val="001750FE"/>
    <w:rsid w:val="00175183"/>
    <w:rsid w:val="0017518E"/>
    <w:rsid w:val="00175363"/>
    <w:rsid w:val="001754A6"/>
    <w:rsid w:val="00175541"/>
    <w:rsid w:val="001755BE"/>
    <w:rsid w:val="001755D3"/>
    <w:rsid w:val="00175638"/>
    <w:rsid w:val="001756F0"/>
    <w:rsid w:val="00175851"/>
    <w:rsid w:val="001758E2"/>
    <w:rsid w:val="00175AC2"/>
    <w:rsid w:val="00175BED"/>
    <w:rsid w:val="00175C6C"/>
    <w:rsid w:val="00175CDB"/>
    <w:rsid w:val="00175E91"/>
    <w:rsid w:val="00175FC2"/>
    <w:rsid w:val="00176202"/>
    <w:rsid w:val="001762AD"/>
    <w:rsid w:val="00176537"/>
    <w:rsid w:val="00176755"/>
    <w:rsid w:val="001767FD"/>
    <w:rsid w:val="00176834"/>
    <w:rsid w:val="001769C7"/>
    <w:rsid w:val="00176A71"/>
    <w:rsid w:val="00176A8C"/>
    <w:rsid w:val="00176AE6"/>
    <w:rsid w:val="00176B59"/>
    <w:rsid w:val="00176BCF"/>
    <w:rsid w:val="00176C84"/>
    <w:rsid w:val="00176D1E"/>
    <w:rsid w:val="00176D32"/>
    <w:rsid w:val="00176F62"/>
    <w:rsid w:val="00176FCF"/>
    <w:rsid w:val="00176FE9"/>
    <w:rsid w:val="00177098"/>
    <w:rsid w:val="0017718A"/>
    <w:rsid w:val="001773F8"/>
    <w:rsid w:val="001775CB"/>
    <w:rsid w:val="00177781"/>
    <w:rsid w:val="001777D1"/>
    <w:rsid w:val="00177843"/>
    <w:rsid w:val="001778C7"/>
    <w:rsid w:val="00177D41"/>
    <w:rsid w:val="00177F8C"/>
    <w:rsid w:val="001800DE"/>
    <w:rsid w:val="0018015A"/>
    <w:rsid w:val="00180161"/>
    <w:rsid w:val="0018025C"/>
    <w:rsid w:val="001802B8"/>
    <w:rsid w:val="00180409"/>
    <w:rsid w:val="00180688"/>
    <w:rsid w:val="001807C7"/>
    <w:rsid w:val="0018092C"/>
    <w:rsid w:val="001809B0"/>
    <w:rsid w:val="00180A39"/>
    <w:rsid w:val="00180D01"/>
    <w:rsid w:val="00180E55"/>
    <w:rsid w:val="00180E5D"/>
    <w:rsid w:val="00180F1A"/>
    <w:rsid w:val="00180F63"/>
    <w:rsid w:val="00180F7E"/>
    <w:rsid w:val="001810CA"/>
    <w:rsid w:val="00181135"/>
    <w:rsid w:val="001813D3"/>
    <w:rsid w:val="00181404"/>
    <w:rsid w:val="00181413"/>
    <w:rsid w:val="00181495"/>
    <w:rsid w:val="00181546"/>
    <w:rsid w:val="001815D1"/>
    <w:rsid w:val="00181649"/>
    <w:rsid w:val="00181711"/>
    <w:rsid w:val="0018182B"/>
    <w:rsid w:val="00181A9C"/>
    <w:rsid w:val="00181C63"/>
    <w:rsid w:val="00181DD9"/>
    <w:rsid w:val="00181DF5"/>
    <w:rsid w:val="00181F1D"/>
    <w:rsid w:val="00182092"/>
    <w:rsid w:val="001820F0"/>
    <w:rsid w:val="00182294"/>
    <w:rsid w:val="001823FB"/>
    <w:rsid w:val="00182453"/>
    <w:rsid w:val="0018251A"/>
    <w:rsid w:val="0018255F"/>
    <w:rsid w:val="001825F4"/>
    <w:rsid w:val="0018260F"/>
    <w:rsid w:val="0018285E"/>
    <w:rsid w:val="00182992"/>
    <w:rsid w:val="00182B04"/>
    <w:rsid w:val="00182DBB"/>
    <w:rsid w:val="00182DEB"/>
    <w:rsid w:val="00182DF1"/>
    <w:rsid w:val="00182FD1"/>
    <w:rsid w:val="00183002"/>
    <w:rsid w:val="001834F2"/>
    <w:rsid w:val="0018374B"/>
    <w:rsid w:val="001838C1"/>
    <w:rsid w:val="001838E4"/>
    <w:rsid w:val="00183AF6"/>
    <w:rsid w:val="00183BC5"/>
    <w:rsid w:val="00183DAC"/>
    <w:rsid w:val="00184245"/>
    <w:rsid w:val="001842AA"/>
    <w:rsid w:val="00184300"/>
    <w:rsid w:val="001843D4"/>
    <w:rsid w:val="00184428"/>
    <w:rsid w:val="00184831"/>
    <w:rsid w:val="0018499C"/>
    <w:rsid w:val="00184A79"/>
    <w:rsid w:val="00184AD8"/>
    <w:rsid w:val="00184CBF"/>
    <w:rsid w:val="00184DCE"/>
    <w:rsid w:val="0018535D"/>
    <w:rsid w:val="001853B0"/>
    <w:rsid w:val="001856E8"/>
    <w:rsid w:val="001857B3"/>
    <w:rsid w:val="001858AF"/>
    <w:rsid w:val="00185A6D"/>
    <w:rsid w:val="00185CC7"/>
    <w:rsid w:val="00185D01"/>
    <w:rsid w:val="00185E69"/>
    <w:rsid w:val="00185EC3"/>
    <w:rsid w:val="00185F6D"/>
    <w:rsid w:val="00186060"/>
    <w:rsid w:val="0018610E"/>
    <w:rsid w:val="0018616E"/>
    <w:rsid w:val="0018628A"/>
    <w:rsid w:val="00186313"/>
    <w:rsid w:val="00186379"/>
    <w:rsid w:val="001863A7"/>
    <w:rsid w:val="0018651B"/>
    <w:rsid w:val="00186533"/>
    <w:rsid w:val="00186592"/>
    <w:rsid w:val="0018660A"/>
    <w:rsid w:val="00186672"/>
    <w:rsid w:val="00186835"/>
    <w:rsid w:val="00186953"/>
    <w:rsid w:val="00186E27"/>
    <w:rsid w:val="00186E7F"/>
    <w:rsid w:val="001871B5"/>
    <w:rsid w:val="001871C5"/>
    <w:rsid w:val="00187241"/>
    <w:rsid w:val="0018740E"/>
    <w:rsid w:val="001874FB"/>
    <w:rsid w:val="00187507"/>
    <w:rsid w:val="00187513"/>
    <w:rsid w:val="001875E7"/>
    <w:rsid w:val="0018767C"/>
    <w:rsid w:val="001878EA"/>
    <w:rsid w:val="0018795E"/>
    <w:rsid w:val="00187A0C"/>
    <w:rsid w:val="00187B67"/>
    <w:rsid w:val="00187D9F"/>
    <w:rsid w:val="00187FEE"/>
    <w:rsid w:val="0019005B"/>
    <w:rsid w:val="0019008B"/>
    <w:rsid w:val="0019033F"/>
    <w:rsid w:val="00190344"/>
    <w:rsid w:val="001904C5"/>
    <w:rsid w:val="001905DE"/>
    <w:rsid w:val="00190638"/>
    <w:rsid w:val="0019072B"/>
    <w:rsid w:val="00190781"/>
    <w:rsid w:val="00190784"/>
    <w:rsid w:val="00190829"/>
    <w:rsid w:val="00190A58"/>
    <w:rsid w:val="00190D33"/>
    <w:rsid w:val="00190D4B"/>
    <w:rsid w:val="00190D4C"/>
    <w:rsid w:val="00190EF8"/>
    <w:rsid w:val="00190F97"/>
    <w:rsid w:val="00190FFA"/>
    <w:rsid w:val="0019100F"/>
    <w:rsid w:val="001910D9"/>
    <w:rsid w:val="001911AA"/>
    <w:rsid w:val="001911D1"/>
    <w:rsid w:val="001911FB"/>
    <w:rsid w:val="00191300"/>
    <w:rsid w:val="00191570"/>
    <w:rsid w:val="00191589"/>
    <w:rsid w:val="00191623"/>
    <w:rsid w:val="00191638"/>
    <w:rsid w:val="0019166D"/>
    <w:rsid w:val="001917CE"/>
    <w:rsid w:val="00191830"/>
    <w:rsid w:val="0019185F"/>
    <w:rsid w:val="001918EB"/>
    <w:rsid w:val="00191911"/>
    <w:rsid w:val="0019197A"/>
    <w:rsid w:val="00191A83"/>
    <w:rsid w:val="00191B55"/>
    <w:rsid w:val="00191BA5"/>
    <w:rsid w:val="00191D50"/>
    <w:rsid w:val="00191DA6"/>
    <w:rsid w:val="00191DCE"/>
    <w:rsid w:val="00191F55"/>
    <w:rsid w:val="0019206A"/>
    <w:rsid w:val="00192179"/>
    <w:rsid w:val="001921F8"/>
    <w:rsid w:val="0019223B"/>
    <w:rsid w:val="00192257"/>
    <w:rsid w:val="001922D0"/>
    <w:rsid w:val="0019232F"/>
    <w:rsid w:val="00192353"/>
    <w:rsid w:val="00192470"/>
    <w:rsid w:val="0019256C"/>
    <w:rsid w:val="001926F3"/>
    <w:rsid w:val="00192A05"/>
    <w:rsid w:val="00192AE4"/>
    <w:rsid w:val="00192B58"/>
    <w:rsid w:val="00192BB9"/>
    <w:rsid w:val="00192DDB"/>
    <w:rsid w:val="00192E0C"/>
    <w:rsid w:val="00192EAE"/>
    <w:rsid w:val="00192ED3"/>
    <w:rsid w:val="00192F17"/>
    <w:rsid w:val="00192F1B"/>
    <w:rsid w:val="00192FD7"/>
    <w:rsid w:val="00193170"/>
    <w:rsid w:val="00193250"/>
    <w:rsid w:val="00193411"/>
    <w:rsid w:val="0019399F"/>
    <w:rsid w:val="00193A70"/>
    <w:rsid w:val="00193B20"/>
    <w:rsid w:val="00193B2B"/>
    <w:rsid w:val="00193F19"/>
    <w:rsid w:val="00193FA3"/>
    <w:rsid w:val="00194052"/>
    <w:rsid w:val="001940D4"/>
    <w:rsid w:val="00194150"/>
    <w:rsid w:val="001944B8"/>
    <w:rsid w:val="0019461B"/>
    <w:rsid w:val="001946D0"/>
    <w:rsid w:val="00194749"/>
    <w:rsid w:val="001947AB"/>
    <w:rsid w:val="001947BB"/>
    <w:rsid w:val="00194A0D"/>
    <w:rsid w:val="00194A43"/>
    <w:rsid w:val="00194CDA"/>
    <w:rsid w:val="00194E7E"/>
    <w:rsid w:val="00194F75"/>
    <w:rsid w:val="00195003"/>
    <w:rsid w:val="0019522C"/>
    <w:rsid w:val="0019541C"/>
    <w:rsid w:val="001955E6"/>
    <w:rsid w:val="001957DB"/>
    <w:rsid w:val="001959F8"/>
    <w:rsid w:val="00195AC1"/>
    <w:rsid w:val="00195BF3"/>
    <w:rsid w:val="00195BF7"/>
    <w:rsid w:val="00195C6A"/>
    <w:rsid w:val="00195DE4"/>
    <w:rsid w:val="00195DE9"/>
    <w:rsid w:val="00195F27"/>
    <w:rsid w:val="00196175"/>
    <w:rsid w:val="0019631B"/>
    <w:rsid w:val="0019639A"/>
    <w:rsid w:val="001963A6"/>
    <w:rsid w:val="001963F8"/>
    <w:rsid w:val="001964A8"/>
    <w:rsid w:val="00196563"/>
    <w:rsid w:val="00196737"/>
    <w:rsid w:val="00196804"/>
    <w:rsid w:val="00196806"/>
    <w:rsid w:val="00196889"/>
    <w:rsid w:val="00196924"/>
    <w:rsid w:val="00196990"/>
    <w:rsid w:val="00196A41"/>
    <w:rsid w:val="00196A8E"/>
    <w:rsid w:val="00196BDF"/>
    <w:rsid w:val="00196CF4"/>
    <w:rsid w:val="00196D95"/>
    <w:rsid w:val="00196E82"/>
    <w:rsid w:val="00196FCD"/>
    <w:rsid w:val="001970A5"/>
    <w:rsid w:val="0019712B"/>
    <w:rsid w:val="00197246"/>
    <w:rsid w:val="00197369"/>
    <w:rsid w:val="0019746D"/>
    <w:rsid w:val="0019763D"/>
    <w:rsid w:val="00197950"/>
    <w:rsid w:val="00197B6B"/>
    <w:rsid w:val="00197C66"/>
    <w:rsid w:val="00197F7B"/>
    <w:rsid w:val="001A005E"/>
    <w:rsid w:val="001A0325"/>
    <w:rsid w:val="001A033E"/>
    <w:rsid w:val="001A0431"/>
    <w:rsid w:val="001A0558"/>
    <w:rsid w:val="001A05BE"/>
    <w:rsid w:val="001A0612"/>
    <w:rsid w:val="001A08E6"/>
    <w:rsid w:val="001A0B3B"/>
    <w:rsid w:val="001A0B72"/>
    <w:rsid w:val="001A0D40"/>
    <w:rsid w:val="001A0E78"/>
    <w:rsid w:val="001A1084"/>
    <w:rsid w:val="001A1198"/>
    <w:rsid w:val="001A11C1"/>
    <w:rsid w:val="001A1217"/>
    <w:rsid w:val="001A1233"/>
    <w:rsid w:val="001A1244"/>
    <w:rsid w:val="001A12F5"/>
    <w:rsid w:val="001A14A3"/>
    <w:rsid w:val="001A1529"/>
    <w:rsid w:val="001A15F2"/>
    <w:rsid w:val="001A1622"/>
    <w:rsid w:val="001A163A"/>
    <w:rsid w:val="001A1785"/>
    <w:rsid w:val="001A17B1"/>
    <w:rsid w:val="001A1871"/>
    <w:rsid w:val="001A1A1B"/>
    <w:rsid w:val="001A1BB0"/>
    <w:rsid w:val="001A1C0E"/>
    <w:rsid w:val="001A1CA8"/>
    <w:rsid w:val="001A1CBA"/>
    <w:rsid w:val="001A1DE3"/>
    <w:rsid w:val="001A1F30"/>
    <w:rsid w:val="001A204B"/>
    <w:rsid w:val="001A20D2"/>
    <w:rsid w:val="001A2292"/>
    <w:rsid w:val="001A2338"/>
    <w:rsid w:val="001A235C"/>
    <w:rsid w:val="001A2379"/>
    <w:rsid w:val="001A243F"/>
    <w:rsid w:val="001A2456"/>
    <w:rsid w:val="001A2499"/>
    <w:rsid w:val="001A24B9"/>
    <w:rsid w:val="001A270B"/>
    <w:rsid w:val="001A281C"/>
    <w:rsid w:val="001A299C"/>
    <w:rsid w:val="001A2ACD"/>
    <w:rsid w:val="001A2AF3"/>
    <w:rsid w:val="001A2DFC"/>
    <w:rsid w:val="001A2F91"/>
    <w:rsid w:val="001A3256"/>
    <w:rsid w:val="001A32B3"/>
    <w:rsid w:val="001A32E3"/>
    <w:rsid w:val="001A3316"/>
    <w:rsid w:val="001A362F"/>
    <w:rsid w:val="001A38B5"/>
    <w:rsid w:val="001A3BCB"/>
    <w:rsid w:val="001A3CD7"/>
    <w:rsid w:val="001A3E4E"/>
    <w:rsid w:val="001A40D2"/>
    <w:rsid w:val="001A4261"/>
    <w:rsid w:val="001A4387"/>
    <w:rsid w:val="001A4413"/>
    <w:rsid w:val="001A4452"/>
    <w:rsid w:val="001A44E3"/>
    <w:rsid w:val="001A4603"/>
    <w:rsid w:val="001A4627"/>
    <w:rsid w:val="001A4665"/>
    <w:rsid w:val="001A477A"/>
    <w:rsid w:val="001A4AB1"/>
    <w:rsid w:val="001A4F24"/>
    <w:rsid w:val="001A4F2F"/>
    <w:rsid w:val="001A4FD5"/>
    <w:rsid w:val="001A513C"/>
    <w:rsid w:val="001A5258"/>
    <w:rsid w:val="001A5475"/>
    <w:rsid w:val="001A54EB"/>
    <w:rsid w:val="001A552E"/>
    <w:rsid w:val="001A55A7"/>
    <w:rsid w:val="001A55E4"/>
    <w:rsid w:val="001A5776"/>
    <w:rsid w:val="001A5801"/>
    <w:rsid w:val="001A5C05"/>
    <w:rsid w:val="001A5D05"/>
    <w:rsid w:val="001A5E15"/>
    <w:rsid w:val="001A5E3B"/>
    <w:rsid w:val="001A65C7"/>
    <w:rsid w:val="001A6729"/>
    <w:rsid w:val="001A67A6"/>
    <w:rsid w:val="001A67B5"/>
    <w:rsid w:val="001A6A7C"/>
    <w:rsid w:val="001A6AEC"/>
    <w:rsid w:val="001A6B5F"/>
    <w:rsid w:val="001A6C17"/>
    <w:rsid w:val="001A731C"/>
    <w:rsid w:val="001A7364"/>
    <w:rsid w:val="001A7683"/>
    <w:rsid w:val="001A76EC"/>
    <w:rsid w:val="001A772A"/>
    <w:rsid w:val="001A77E8"/>
    <w:rsid w:val="001A77FF"/>
    <w:rsid w:val="001A7972"/>
    <w:rsid w:val="001A79B5"/>
    <w:rsid w:val="001A79D7"/>
    <w:rsid w:val="001A7ADA"/>
    <w:rsid w:val="001A7B58"/>
    <w:rsid w:val="001A7CA4"/>
    <w:rsid w:val="001A7CB8"/>
    <w:rsid w:val="001A7D15"/>
    <w:rsid w:val="001B0028"/>
    <w:rsid w:val="001B024F"/>
    <w:rsid w:val="001B0255"/>
    <w:rsid w:val="001B03F4"/>
    <w:rsid w:val="001B053B"/>
    <w:rsid w:val="001B0611"/>
    <w:rsid w:val="001B064A"/>
    <w:rsid w:val="001B0774"/>
    <w:rsid w:val="001B0AF3"/>
    <w:rsid w:val="001B0B89"/>
    <w:rsid w:val="001B0BFB"/>
    <w:rsid w:val="001B0CE0"/>
    <w:rsid w:val="001B0D87"/>
    <w:rsid w:val="001B0E71"/>
    <w:rsid w:val="001B1039"/>
    <w:rsid w:val="001B10C7"/>
    <w:rsid w:val="001B1459"/>
    <w:rsid w:val="001B155F"/>
    <w:rsid w:val="001B15E5"/>
    <w:rsid w:val="001B161B"/>
    <w:rsid w:val="001B17F8"/>
    <w:rsid w:val="001B1859"/>
    <w:rsid w:val="001B19EA"/>
    <w:rsid w:val="001B1B31"/>
    <w:rsid w:val="001B1BD1"/>
    <w:rsid w:val="001B1C5A"/>
    <w:rsid w:val="001B1C5C"/>
    <w:rsid w:val="001B22B2"/>
    <w:rsid w:val="001B2332"/>
    <w:rsid w:val="001B23DA"/>
    <w:rsid w:val="001B2467"/>
    <w:rsid w:val="001B24D3"/>
    <w:rsid w:val="001B2559"/>
    <w:rsid w:val="001B258C"/>
    <w:rsid w:val="001B2752"/>
    <w:rsid w:val="001B2815"/>
    <w:rsid w:val="001B2844"/>
    <w:rsid w:val="001B2916"/>
    <w:rsid w:val="001B2960"/>
    <w:rsid w:val="001B2B96"/>
    <w:rsid w:val="001B2E12"/>
    <w:rsid w:val="001B32AD"/>
    <w:rsid w:val="001B332E"/>
    <w:rsid w:val="001B36BD"/>
    <w:rsid w:val="001B382A"/>
    <w:rsid w:val="001B3880"/>
    <w:rsid w:val="001B3A82"/>
    <w:rsid w:val="001B3BB6"/>
    <w:rsid w:val="001B3BE2"/>
    <w:rsid w:val="001B3DDF"/>
    <w:rsid w:val="001B3F73"/>
    <w:rsid w:val="001B3FBE"/>
    <w:rsid w:val="001B4083"/>
    <w:rsid w:val="001B41F9"/>
    <w:rsid w:val="001B424B"/>
    <w:rsid w:val="001B4606"/>
    <w:rsid w:val="001B486D"/>
    <w:rsid w:val="001B4882"/>
    <w:rsid w:val="001B48FA"/>
    <w:rsid w:val="001B4915"/>
    <w:rsid w:val="001B4999"/>
    <w:rsid w:val="001B49CA"/>
    <w:rsid w:val="001B49E2"/>
    <w:rsid w:val="001B4B76"/>
    <w:rsid w:val="001B4DF5"/>
    <w:rsid w:val="001B4EB4"/>
    <w:rsid w:val="001B4EF3"/>
    <w:rsid w:val="001B4F5E"/>
    <w:rsid w:val="001B5098"/>
    <w:rsid w:val="001B5120"/>
    <w:rsid w:val="001B51B6"/>
    <w:rsid w:val="001B5278"/>
    <w:rsid w:val="001B52C9"/>
    <w:rsid w:val="001B5351"/>
    <w:rsid w:val="001B53FA"/>
    <w:rsid w:val="001B5496"/>
    <w:rsid w:val="001B567A"/>
    <w:rsid w:val="001B56F1"/>
    <w:rsid w:val="001B5842"/>
    <w:rsid w:val="001B5A05"/>
    <w:rsid w:val="001B5B02"/>
    <w:rsid w:val="001B5BD6"/>
    <w:rsid w:val="001B5C31"/>
    <w:rsid w:val="001B5CC3"/>
    <w:rsid w:val="001B5D05"/>
    <w:rsid w:val="001B60F7"/>
    <w:rsid w:val="001B618F"/>
    <w:rsid w:val="001B6208"/>
    <w:rsid w:val="001B62A8"/>
    <w:rsid w:val="001B65A1"/>
    <w:rsid w:val="001B6658"/>
    <w:rsid w:val="001B66B6"/>
    <w:rsid w:val="001B683B"/>
    <w:rsid w:val="001B694A"/>
    <w:rsid w:val="001B6B97"/>
    <w:rsid w:val="001B6BC2"/>
    <w:rsid w:val="001B6E38"/>
    <w:rsid w:val="001B7033"/>
    <w:rsid w:val="001B7194"/>
    <w:rsid w:val="001B71B9"/>
    <w:rsid w:val="001B7585"/>
    <w:rsid w:val="001B777A"/>
    <w:rsid w:val="001B77DD"/>
    <w:rsid w:val="001B7835"/>
    <w:rsid w:val="001B797D"/>
    <w:rsid w:val="001B7982"/>
    <w:rsid w:val="001B7A27"/>
    <w:rsid w:val="001B7B4F"/>
    <w:rsid w:val="001B7F33"/>
    <w:rsid w:val="001C0034"/>
    <w:rsid w:val="001C00A9"/>
    <w:rsid w:val="001C0193"/>
    <w:rsid w:val="001C026D"/>
    <w:rsid w:val="001C02A5"/>
    <w:rsid w:val="001C0312"/>
    <w:rsid w:val="001C037D"/>
    <w:rsid w:val="001C038E"/>
    <w:rsid w:val="001C03B6"/>
    <w:rsid w:val="001C03F5"/>
    <w:rsid w:val="001C041C"/>
    <w:rsid w:val="001C0574"/>
    <w:rsid w:val="001C06E7"/>
    <w:rsid w:val="001C07FE"/>
    <w:rsid w:val="001C0A66"/>
    <w:rsid w:val="001C0BEB"/>
    <w:rsid w:val="001C0C27"/>
    <w:rsid w:val="001C0D43"/>
    <w:rsid w:val="001C0DD0"/>
    <w:rsid w:val="001C0E54"/>
    <w:rsid w:val="001C115F"/>
    <w:rsid w:val="001C129F"/>
    <w:rsid w:val="001C13CC"/>
    <w:rsid w:val="001C1684"/>
    <w:rsid w:val="001C1780"/>
    <w:rsid w:val="001C178A"/>
    <w:rsid w:val="001C17B8"/>
    <w:rsid w:val="001C17BB"/>
    <w:rsid w:val="001C1896"/>
    <w:rsid w:val="001C1AC3"/>
    <w:rsid w:val="001C1B70"/>
    <w:rsid w:val="001C1CEA"/>
    <w:rsid w:val="001C1EC3"/>
    <w:rsid w:val="001C1FC5"/>
    <w:rsid w:val="001C1FE2"/>
    <w:rsid w:val="001C228B"/>
    <w:rsid w:val="001C22D0"/>
    <w:rsid w:val="001C2365"/>
    <w:rsid w:val="001C23B4"/>
    <w:rsid w:val="001C24EE"/>
    <w:rsid w:val="001C2677"/>
    <w:rsid w:val="001C2699"/>
    <w:rsid w:val="001C26AA"/>
    <w:rsid w:val="001C2702"/>
    <w:rsid w:val="001C2825"/>
    <w:rsid w:val="001C2892"/>
    <w:rsid w:val="001C2A43"/>
    <w:rsid w:val="001C2CDC"/>
    <w:rsid w:val="001C2E20"/>
    <w:rsid w:val="001C2E57"/>
    <w:rsid w:val="001C319C"/>
    <w:rsid w:val="001C36E1"/>
    <w:rsid w:val="001C3B07"/>
    <w:rsid w:val="001C3B4F"/>
    <w:rsid w:val="001C3B9B"/>
    <w:rsid w:val="001C3BD4"/>
    <w:rsid w:val="001C3E5A"/>
    <w:rsid w:val="001C3FEF"/>
    <w:rsid w:val="001C40D4"/>
    <w:rsid w:val="001C41A2"/>
    <w:rsid w:val="001C4393"/>
    <w:rsid w:val="001C465F"/>
    <w:rsid w:val="001C46CF"/>
    <w:rsid w:val="001C46F2"/>
    <w:rsid w:val="001C479C"/>
    <w:rsid w:val="001C4833"/>
    <w:rsid w:val="001C4A2D"/>
    <w:rsid w:val="001C4AFF"/>
    <w:rsid w:val="001C4D02"/>
    <w:rsid w:val="001C4D79"/>
    <w:rsid w:val="001C4DD7"/>
    <w:rsid w:val="001C4E77"/>
    <w:rsid w:val="001C4F4C"/>
    <w:rsid w:val="001C4FB2"/>
    <w:rsid w:val="001C52F2"/>
    <w:rsid w:val="001C53C5"/>
    <w:rsid w:val="001C5590"/>
    <w:rsid w:val="001C55B2"/>
    <w:rsid w:val="001C569A"/>
    <w:rsid w:val="001C5719"/>
    <w:rsid w:val="001C5809"/>
    <w:rsid w:val="001C59C3"/>
    <w:rsid w:val="001C5A84"/>
    <w:rsid w:val="001C5B2C"/>
    <w:rsid w:val="001C5B5E"/>
    <w:rsid w:val="001C5CA3"/>
    <w:rsid w:val="001C5CC2"/>
    <w:rsid w:val="001C5D4E"/>
    <w:rsid w:val="001C5E20"/>
    <w:rsid w:val="001C5FC1"/>
    <w:rsid w:val="001C62E0"/>
    <w:rsid w:val="001C637A"/>
    <w:rsid w:val="001C63E4"/>
    <w:rsid w:val="001C6621"/>
    <w:rsid w:val="001C6A47"/>
    <w:rsid w:val="001C6BC7"/>
    <w:rsid w:val="001C6C5B"/>
    <w:rsid w:val="001C6DE5"/>
    <w:rsid w:val="001C6EF5"/>
    <w:rsid w:val="001C7154"/>
    <w:rsid w:val="001C723E"/>
    <w:rsid w:val="001C7276"/>
    <w:rsid w:val="001C72C5"/>
    <w:rsid w:val="001C751D"/>
    <w:rsid w:val="001C7769"/>
    <w:rsid w:val="001C786F"/>
    <w:rsid w:val="001C78B6"/>
    <w:rsid w:val="001C7AC6"/>
    <w:rsid w:val="001C7BD3"/>
    <w:rsid w:val="001C7DAB"/>
    <w:rsid w:val="001C7DAD"/>
    <w:rsid w:val="001C7FAE"/>
    <w:rsid w:val="001D004E"/>
    <w:rsid w:val="001D0075"/>
    <w:rsid w:val="001D0209"/>
    <w:rsid w:val="001D0345"/>
    <w:rsid w:val="001D0385"/>
    <w:rsid w:val="001D03B2"/>
    <w:rsid w:val="001D0435"/>
    <w:rsid w:val="001D0579"/>
    <w:rsid w:val="001D0846"/>
    <w:rsid w:val="001D09A1"/>
    <w:rsid w:val="001D0B0F"/>
    <w:rsid w:val="001D0B51"/>
    <w:rsid w:val="001D0BEE"/>
    <w:rsid w:val="001D0C30"/>
    <w:rsid w:val="001D0C98"/>
    <w:rsid w:val="001D0D60"/>
    <w:rsid w:val="001D0E2A"/>
    <w:rsid w:val="001D0E4C"/>
    <w:rsid w:val="001D129C"/>
    <w:rsid w:val="001D1640"/>
    <w:rsid w:val="001D1654"/>
    <w:rsid w:val="001D184F"/>
    <w:rsid w:val="001D188C"/>
    <w:rsid w:val="001D188F"/>
    <w:rsid w:val="001D19A0"/>
    <w:rsid w:val="001D19A9"/>
    <w:rsid w:val="001D1B08"/>
    <w:rsid w:val="001D1DE1"/>
    <w:rsid w:val="001D2033"/>
    <w:rsid w:val="001D2128"/>
    <w:rsid w:val="001D2195"/>
    <w:rsid w:val="001D232F"/>
    <w:rsid w:val="001D2435"/>
    <w:rsid w:val="001D24FB"/>
    <w:rsid w:val="001D2BD1"/>
    <w:rsid w:val="001D2DAA"/>
    <w:rsid w:val="001D2DB9"/>
    <w:rsid w:val="001D331C"/>
    <w:rsid w:val="001D33D3"/>
    <w:rsid w:val="001D351D"/>
    <w:rsid w:val="001D3644"/>
    <w:rsid w:val="001D36A2"/>
    <w:rsid w:val="001D379D"/>
    <w:rsid w:val="001D3967"/>
    <w:rsid w:val="001D3C57"/>
    <w:rsid w:val="001D3E9C"/>
    <w:rsid w:val="001D3F52"/>
    <w:rsid w:val="001D403F"/>
    <w:rsid w:val="001D4040"/>
    <w:rsid w:val="001D4041"/>
    <w:rsid w:val="001D41B4"/>
    <w:rsid w:val="001D41F8"/>
    <w:rsid w:val="001D437F"/>
    <w:rsid w:val="001D4514"/>
    <w:rsid w:val="001D47C2"/>
    <w:rsid w:val="001D4860"/>
    <w:rsid w:val="001D4A80"/>
    <w:rsid w:val="001D4A9A"/>
    <w:rsid w:val="001D4AC0"/>
    <w:rsid w:val="001D4BD8"/>
    <w:rsid w:val="001D4D58"/>
    <w:rsid w:val="001D4DEF"/>
    <w:rsid w:val="001D5062"/>
    <w:rsid w:val="001D5149"/>
    <w:rsid w:val="001D515F"/>
    <w:rsid w:val="001D53E0"/>
    <w:rsid w:val="001D541C"/>
    <w:rsid w:val="001D5631"/>
    <w:rsid w:val="001D5685"/>
    <w:rsid w:val="001D5944"/>
    <w:rsid w:val="001D59D5"/>
    <w:rsid w:val="001D5A37"/>
    <w:rsid w:val="001D5A80"/>
    <w:rsid w:val="001D5C15"/>
    <w:rsid w:val="001D5CBC"/>
    <w:rsid w:val="001D5D36"/>
    <w:rsid w:val="001D5D48"/>
    <w:rsid w:val="001D5D6F"/>
    <w:rsid w:val="001D5DF4"/>
    <w:rsid w:val="001D6058"/>
    <w:rsid w:val="001D606B"/>
    <w:rsid w:val="001D60E7"/>
    <w:rsid w:val="001D6235"/>
    <w:rsid w:val="001D628B"/>
    <w:rsid w:val="001D6338"/>
    <w:rsid w:val="001D64A6"/>
    <w:rsid w:val="001D64BC"/>
    <w:rsid w:val="001D65EF"/>
    <w:rsid w:val="001D6753"/>
    <w:rsid w:val="001D6772"/>
    <w:rsid w:val="001D67D0"/>
    <w:rsid w:val="001D6885"/>
    <w:rsid w:val="001D6B4C"/>
    <w:rsid w:val="001D6C30"/>
    <w:rsid w:val="001D6E9D"/>
    <w:rsid w:val="001D6EA8"/>
    <w:rsid w:val="001D6FD4"/>
    <w:rsid w:val="001D7016"/>
    <w:rsid w:val="001D7130"/>
    <w:rsid w:val="001D71F4"/>
    <w:rsid w:val="001D7229"/>
    <w:rsid w:val="001D728D"/>
    <w:rsid w:val="001D7366"/>
    <w:rsid w:val="001D75B2"/>
    <w:rsid w:val="001D770F"/>
    <w:rsid w:val="001D776D"/>
    <w:rsid w:val="001D7782"/>
    <w:rsid w:val="001D781E"/>
    <w:rsid w:val="001D785E"/>
    <w:rsid w:val="001D788C"/>
    <w:rsid w:val="001D78A1"/>
    <w:rsid w:val="001D796E"/>
    <w:rsid w:val="001D7A0F"/>
    <w:rsid w:val="001D7A48"/>
    <w:rsid w:val="001D7AF2"/>
    <w:rsid w:val="001E0082"/>
    <w:rsid w:val="001E0131"/>
    <w:rsid w:val="001E01C0"/>
    <w:rsid w:val="001E024F"/>
    <w:rsid w:val="001E03CB"/>
    <w:rsid w:val="001E0485"/>
    <w:rsid w:val="001E0554"/>
    <w:rsid w:val="001E077B"/>
    <w:rsid w:val="001E09FF"/>
    <w:rsid w:val="001E0D8E"/>
    <w:rsid w:val="001E0DFA"/>
    <w:rsid w:val="001E0E32"/>
    <w:rsid w:val="001E0EB3"/>
    <w:rsid w:val="001E0F55"/>
    <w:rsid w:val="001E0F74"/>
    <w:rsid w:val="001E1009"/>
    <w:rsid w:val="001E11F8"/>
    <w:rsid w:val="001E1221"/>
    <w:rsid w:val="001E1231"/>
    <w:rsid w:val="001E12B3"/>
    <w:rsid w:val="001E1348"/>
    <w:rsid w:val="001E1468"/>
    <w:rsid w:val="001E1528"/>
    <w:rsid w:val="001E159F"/>
    <w:rsid w:val="001E15F3"/>
    <w:rsid w:val="001E1833"/>
    <w:rsid w:val="001E1966"/>
    <w:rsid w:val="001E1A0B"/>
    <w:rsid w:val="001E1B48"/>
    <w:rsid w:val="001E1D21"/>
    <w:rsid w:val="001E2060"/>
    <w:rsid w:val="001E2063"/>
    <w:rsid w:val="001E2108"/>
    <w:rsid w:val="001E225C"/>
    <w:rsid w:val="001E232D"/>
    <w:rsid w:val="001E2374"/>
    <w:rsid w:val="001E23BE"/>
    <w:rsid w:val="001E2487"/>
    <w:rsid w:val="001E24CD"/>
    <w:rsid w:val="001E2508"/>
    <w:rsid w:val="001E260A"/>
    <w:rsid w:val="001E2694"/>
    <w:rsid w:val="001E2696"/>
    <w:rsid w:val="001E2756"/>
    <w:rsid w:val="001E2871"/>
    <w:rsid w:val="001E2892"/>
    <w:rsid w:val="001E29AB"/>
    <w:rsid w:val="001E2A95"/>
    <w:rsid w:val="001E2AC1"/>
    <w:rsid w:val="001E2D30"/>
    <w:rsid w:val="001E2DCD"/>
    <w:rsid w:val="001E2E86"/>
    <w:rsid w:val="001E2FE3"/>
    <w:rsid w:val="001E31AC"/>
    <w:rsid w:val="001E31CA"/>
    <w:rsid w:val="001E3467"/>
    <w:rsid w:val="001E359B"/>
    <w:rsid w:val="001E361D"/>
    <w:rsid w:val="001E3762"/>
    <w:rsid w:val="001E38D3"/>
    <w:rsid w:val="001E3AE1"/>
    <w:rsid w:val="001E3AE9"/>
    <w:rsid w:val="001E3CBB"/>
    <w:rsid w:val="001E3D11"/>
    <w:rsid w:val="001E3DD5"/>
    <w:rsid w:val="001E3EEB"/>
    <w:rsid w:val="001E4082"/>
    <w:rsid w:val="001E40C7"/>
    <w:rsid w:val="001E4108"/>
    <w:rsid w:val="001E416E"/>
    <w:rsid w:val="001E426E"/>
    <w:rsid w:val="001E42AF"/>
    <w:rsid w:val="001E4374"/>
    <w:rsid w:val="001E4392"/>
    <w:rsid w:val="001E44C9"/>
    <w:rsid w:val="001E450B"/>
    <w:rsid w:val="001E45D7"/>
    <w:rsid w:val="001E461F"/>
    <w:rsid w:val="001E4B31"/>
    <w:rsid w:val="001E4B5F"/>
    <w:rsid w:val="001E5153"/>
    <w:rsid w:val="001E52F7"/>
    <w:rsid w:val="001E53D1"/>
    <w:rsid w:val="001E5409"/>
    <w:rsid w:val="001E54AF"/>
    <w:rsid w:val="001E54E5"/>
    <w:rsid w:val="001E556E"/>
    <w:rsid w:val="001E5636"/>
    <w:rsid w:val="001E57C4"/>
    <w:rsid w:val="001E588E"/>
    <w:rsid w:val="001E590E"/>
    <w:rsid w:val="001E5A16"/>
    <w:rsid w:val="001E5AB0"/>
    <w:rsid w:val="001E5D8D"/>
    <w:rsid w:val="001E5EFD"/>
    <w:rsid w:val="001E5F82"/>
    <w:rsid w:val="001E61C3"/>
    <w:rsid w:val="001E624C"/>
    <w:rsid w:val="001E637F"/>
    <w:rsid w:val="001E647B"/>
    <w:rsid w:val="001E657F"/>
    <w:rsid w:val="001E6868"/>
    <w:rsid w:val="001E699E"/>
    <w:rsid w:val="001E6B71"/>
    <w:rsid w:val="001E6BE4"/>
    <w:rsid w:val="001E6E4E"/>
    <w:rsid w:val="001E7188"/>
    <w:rsid w:val="001E72DA"/>
    <w:rsid w:val="001E7AE8"/>
    <w:rsid w:val="001E7CB7"/>
    <w:rsid w:val="001E7CF2"/>
    <w:rsid w:val="001E7DAB"/>
    <w:rsid w:val="001E7DD6"/>
    <w:rsid w:val="001E7E86"/>
    <w:rsid w:val="001E7F4D"/>
    <w:rsid w:val="001F0160"/>
    <w:rsid w:val="001F03BB"/>
    <w:rsid w:val="001F048D"/>
    <w:rsid w:val="001F067F"/>
    <w:rsid w:val="001F092C"/>
    <w:rsid w:val="001F0ACD"/>
    <w:rsid w:val="001F0B66"/>
    <w:rsid w:val="001F0E6C"/>
    <w:rsid w:val="001F0E70"/>
    <w:rsid w:val="001F0F6C"/>
    <w:rsid w:val="001F11C4"/>
    <w:rsid w:val="001F1278"/>
    <w:rsid w:val="001F128D"/>
    <w:rsid w:val="001F12BB"/>
    <w:rsid w:val="001F13E9"/>
    <w:rsid w:val="001F1486"/>
    <w:rsid w:val="001F1580"/>
    <w:rsid w:val="001F167E"/>
    <w:rsid w:val="001F170B"/>
    <w:rsid w:val="001F173C"/>
    <w:rsid w:val="001F1E1E"/>
    <w:rsid w:val="001F1E7C"/>
    <w:rsid w:val="001F2018"/>
    <w:rsid w:val="001F2086"/>
    <w:rsid w:val="001F20CC"/>
    <w:rsid w:val="001F22E9"/>
    <w:rsid w:val="001F2819"/>
    <w:rsid w:val="001F2821"/>
    <w:rsid w:val="001F2A7C"/>
    <w:rsid w:val="001F2AE9"/>
    <w:rsid w:val="001F2B2B"/>
    <w:rsid w:val="001F2B33"/>
    <w:rsid w:val="001F2C2B"/>
    <w:rsid w:val="001F2CEB"/>
    <w:rsid w:val="001F2DC5"/>
    <w:rsid w:val="001F2DF2"/>
    <w:rsid w:val="001F2ED3"/>
    <w:rsid w:val="001F2EE1"/>
    <w:rsid w:val="001F306F"/>
    <w:rsid w:val="001F3309"/>
    <w:rsid w:val="001F3458"/>
    <w:rsid w:val="001F34E6"/>
    <w:rsid w:val="001F35D9"/>
    <w:rsid w:val="001F3692"/>
    <w:rsid w:val="001F36CC"/>
    <w:rsid w:val="001F3DA9"/>
    <w:rsid w:val="001F4064"/>
    <w:rsid w:val="001F41F3"/>
    <w:rsid w:val="001F427A"/>
    <w:rsid w:val="001F43AA"/>
    <w:rsid w:val="001F440F"/>
    <w:rsid w:val="001F4655"/>
    <w:rsid w:val="001F4701"/>
    <w:rsid w:val="001F4AB9"/>
    <w:rsid w:val="001F4D7A"/>
    <w:rsid w:val="001F4F62"/>
    <w:rsid w:val="001F5021"/>
    <w:rsid w:val="001F5118"/>
    <w:rsid w:val="001F51B2"/>
    <w:rsid w:val="001F51C4"/>
    <w:rsid w:val="001F52E6"/>
    <w:rsid w:val="001F534A"/>
    <w:rsid w:val="001F544B"/>
    <w:rsid w:val="001F552D"/>
    <w:rsid w:val="001F55EF"/>
    <w:rsid w:val="001F5653"/>
    <w:rsid w:val="001F56C7"/>
    <w:rsid w:val="001F56D6"/>
    <w:rsid w:val="001F57CA"/>
    <w:rsid w:val="001F59B6"/>
    <w:rsid w:val="001F5A20"/>
    <w:rsid w:val="001F5A4C"/>
    <w:rsid w:val="001F5AE8"/>
    <w:rsid w:val="001F5B02"/>
    <w:rsid w:val="001F5B84"/>
    <w:rsid w:val="001F5B91"/>
    <w:rsid w:val="001F5BA7"/>
    <w:rsid w:val="001F5E13"/>
    <w:rsid w:val="001F5E1C"/>
    <w:rsid w:val="001F5EC0"/>
    <w:rsid w:val="001F60CA"/>
    <w:rsid w:val="001F611B"/>
    <w:rsid w:val="001F61A5"/>
    <w:rsid w:val="001F62E3"/>
    <w:rsid w:val="001F664E"/>
    <w:rsid w:val="001F67AE"/>
    <w:rsid w:val="001F68AD"/>
    <w:rsid w:val="001F6ABF"/>
    <w:rsid w:val="001F6B52"/>
    <w:rsid w:val="001F6C55"/>
    <w:rsid w:val="001F6C80"/>
    <w:rsid w:val="001F734F"/>
    <w:rsid w:val="001F7511"/>
    <w:rsid w:val="001F75A1"/>
    <w:rsid w:val="001F760B"/>
    <w:rsid w:val="001F7675"/>
    <w:rsid w:val="001F774A"/>
    <w:rsid w:val="001F7971"/>
    <w:rsid w:val="001F7B36"/>
    <w:rsid w:val="001F7B3E"/>
    <w:rsid w:val="001F7CEA"/>
    <w:rsid w:val="001F7D5D"/>
    <w:rsid w:val="001F7D91"/>
    <w:rsid w:val="001F7E38"/>
    <w:rsid w:val="0020010B"/>
    <w:rsid w:val="00200110"/>
    <w:rsid w:val="00200125"/>
    <w:rsid w:val="00200139"/>
    <w:rsid w:val="00200331"/>
    <w:rsid w:val="00200384"/>
    <w:rsid w:val="002005E5"/>
    <w:rsid w:val="002007BF"/>
    <w:rsid w:val="0020087A"/>
    <w:rsid w:val="00200EFF"/>
    <w:rsid w:val="0020132C"/>
    <w:rsid w:val="002013BB"/>
    <w:rsid w:val="0020144A"/>
    <w:rsid w:val="0020153F"/>
    <w:rsid w:val="002015FA"/>
    <w:rsid w:val="0020170A"/>
    <w:rsid w:val="0020177B"/>
    <w:rsid w:val="00201BB6"/>
    <w:rsid w:val="00201BB7"/>
    <w:rsid w:val="00201C3E"/>
    <w:rsid w:val="00201C66"/>
    <w:rsid w:val="00201E2A"/>
    <w:rsid w:val="00202050"/>
    <w:rsid w:val="00202264"/>
    <w:rsid w:val="00202293"/>
    <w:rsid w:val="002023B2"/>
    <w:rsid w:val="002025CF"/>
    <w:rsid w:val="002025D9"/>
    <w:rsid w:val="00202633"/>
    <w:rsid w:val="00202819"/>
    <w:rsid w:val="0020290A"/>
    <w:rsid w:val="00202D1B"/>
    <w:rsid w:val="00202DA3"/>
    <w:rsid w:val="00202E69"/>
    <w:rsid w:val="00202F10"/>
    <w:rsid w:val="00202FD6"/>
    <w:rsid w:val="0020317F"/>
    <w:rsid w:val="00203459"/>
    <w:rsid w:val="002034A5"/>
    <w:rsid w:val="00203617"/>
    <w:rsid w:val="00203674"/>
    <w:rsid w:val="00203685"/>
    <w:rsid w:val="00203803"/>
    <w:rsid w:val="0020381D"/>
    <w:rsid w:val="00203842"/>
    <w:rsid w:val="00203856"/>
    <w:rsid w:val="00203942"/>
    <w:rsid w:val="002039A2"/>
    <w:rsid w:val="00203C6F"/>
    <w:rsid w:val="00203E23"/>
    <w:rsid w:val="002041F6"/>
    <w:rsid w:val="00204806"/>
    <w:rsid w:val="00204848"/>
    <w:rsid w:val="002048B5"/>
    <w:rsid w:val="002048E2"/>
    <w:rsid w:val="00204AA5"/>
    <w:rsid w:val="00204C29"/>
    <w:rsid w:val="00204E4B"/>
    <w:rsid w:val="00205035"/>
    <w:rsid w:val="00205353"/>
    <w:rsid w:val="002057CA"/>
    <w:rsid w:val="00205895"/>
    <w:rsid w:val="002058EB"/>
    <w:rsid w:val="00205924"/>
    <w:rsid w:val="00205943"/>
    <w:rsid w:val="00205A52"/>
    <w:rsid w:val="00205B4A"/>
    <w:rsid w:val="00205D69"/>
    <w:rsid w:val="00205E24"/>
    <w:rsid w:val="00205F26"/>
    <w:rsid w:val="0020621B"/>
    <w:rsid w:val="002063AB"/>
    <w:rsid w:val="0020653D"/>
    <w:rsid w:val="0020654E"/>
    <w:rsid w:val="0020655F"/>
    <w:rsid w:val="0020659D"/>
    <w:rsid w:val="002065FD"/>
    <w:rsid w:val="00206601"/>
    <w:rsid w:val="00206605"/>
    <w:rsid w:val="0020673E"/>
    <w:rsid w:val="00206906"/>
    <w:rsid w:val="0020696D"/>
    <w:rsid w:val="002069AD"/>
    <w:rsid w:val="00206A78"/>
    <w:rsid w:val="00206B1F"/>
    <w:rsid w:val="00206B44"/>
    <w:rsid w:val="00206D44"/>
    <w:rsid w:val="00206F1D"/>
    <w:rsid w:val="00206F5A"/>
    <w:rsid w:val="002071C9"/>
    <w:rsid w:val="0020743B"/>
    <w:rsid w:val="0020757D"/>
    <w:rsid w:val="00207623"/>
    <w:rsid w:val="0020786C"/>
    <w:rsid w:val="00207874"/>
    <w:rsid w:val="00207905"/>
    <w:rsid w:val="00207907"/>
    <w:rsid w:val="00207BB6"/>
    <w:rsid w:val="00207CBE"/>
    <w:rsid w:val="00207D65"/>
    <w:rsid w:val="00207E9C"/>
    <w:rsid w:val="00207F70"/>
    <w:rsid w:val="00210586"/>
    <w:rsid w:val="002105BC"/>
    <w:rsid w:val="00210646"/>
    <w:rsid w:val="00210781"/>
    <w:rsid w:val="00210CDD"/>
    <w:rsid w:val="00210E6A"/>
    <w:rsid w:val="00210F08"/>
    <w:rsid w:val="00210FD9"/>
    <w:rsid w:val="0021111D"/>
    <w:rsid w:val="00211385"/>
    <w:rsid w:val="00211474"/>
    <w:rsid w:val="002116D0"/>
    <w:rsid w:val="002116F0"/>
    <w:rsid w:val="00211766"/>
    <w:rsid w:val="002117DD"/>
    <w:rsid w:val="002118EB"/>
    <w:rsid w:val="002119C3"/>
    <w:rsid w:val="00211B50"/>
    <w:rsid w:val="00211C02"/>
    <w:rsid w:val="00211C6A"/>
    <w:rsid w:val="00211CFD"/>
    <w:rsid w:val="00211E63"/>
    <w:rsid w:val="00211EFD"/>
    <w:rsid w:val="00211F4F"/>
    <w:rsid w:val="00212024"/>
    <w:rsid w:val="00212285"/>
    <w:rsid w:val="00212288"/>
    <w:rsid w:val="0021241C"/>
    <w:rsid w:val="002125A4"/>
    <w:rsid w:val="0021287F"/>
    <w:rsid w:val="00212B30"/>
    <w:rsid w:val="00212B68"/>
    <w:rsid w:val="00212C07"/>
    <w:rsid w:val="0021322C"/>
    <w:rsid w:val="0021333E"/>
    <w:rsid w:val="00213429"/>
    <w:rsid w:val="002137C7"/>
    <w:rsid w:val="002137D7"/>
    <w:rsid w:val="0021388D"/>
    <w:rsid w:val="00213AA9"/>
    <w:rsid w:val="00213B1E"/>
    <w:rsid w:val="00213DCE"/>
    <w:rsid w:val="00213DF5"/>
    <w:rsid w:val="00213FE0"/>
    <w:rsid w:val="00213FF0"/>
    <w:rsid w:val="0021405B"/>
    <w:rsid w:val="0021406F"/>
    <w:rsid w:val="002141FE"/>
    <w:rsid w:val="002144DE"/>
    <w:rsid w:val="002147C9"/>
    <w:rsid w:val="002147EB"/>
    <w:rsid w:val="002147EF"/>
    <w:rsid w:val="002149B9"/>
    <w:rsid w:val="00214A58"/>
    <w:rsid w:val="00214A7A"/>
    <w:rsid w:val="00214ADA"/>
    <w:rsid w:val="00214FA5"/>
    <w:rsid w:val="0021507F"/>
    <w:rsid w:val="002150C3"/>
    <w:rsid w:val="002150E0"/>
    <w:rsid w:val="0021517D"/>
    <w:rsid w:val="00215255"/>
    <w:rsid w:val="0021531C"/>
    <w:rsid w:val="002153D6"/>
    <w:rsid w:val="0021564E"/>
    <w:rsid w:val="00215780"/>
    <w:rsid w:val="0021596B"/>
    <w:rsid w:val="00215CB5"/>
    <w:rsid w:val="00216066"/>
    <w:rsid w:val="002161B3"/>
    <w:rsid w:val="002163B1"/>
    <w:rsid w:val="00216458"/>
    <w:rsid w:val="002165E9"/>
    <w:rsid w:val="0021677B"/>
    <w:rsid w:val="00216964"/>
    <w:rsid w:val="002169E7"/>
    <w:rsid w:val="00216AE4"/>
    <w:rsid w:val="00216BDC"/>
    <w:rsid w:val="00216BDD"/>
    <w:rsid w:val="00216C2F"/>
    <w:rsid w:val="00216D23"/>
    <w:rsid w:val="00216DE1"/>
    <w:rsid w:val="00216EFD"/>
    <w:rsid w:val="00216F9B"/>
    <w:rsid w:val="00216FF1"/>
    <w:rsid w:val="002170EF"/>
    <w:rsid w:val="00217147"/>
    <w:rsid w:val="00217311"/>
    <w:rsid w:val="00217358"/>
    <w:rsid w:val="0021747B"/>
    <w:rsid w:val="002174C2"/>
    <w:rsid w:val="00217565"/>
    <w:rsid w:val="00217824"/>
    <w:rsid w:val="00217A17"/>
    <w:rsid w:val="00217A25"/>
    <w:rsid w:val="00217A43"/>
    <w:rsid w:val="00217AA4"/>
    <w:rsid w:val="00217ADD"/>
    <w:rsid w:val="00217B21"/>
    <w:rsid w:val="00217C94"/>
    <w:rsid w:val="00217DFD"/>
    <w:rsid w:val="0022000F"/>
    <w:rsid w:val="00220098"/>
    <w:rsid w:val="00220110"/>
    <w:rsid w:val="0022022A"/>
    <w:rsid w:val="0022043F"/>
    <w:rsid w:val="002205C1"/>
    <w:rsid w:val="00220685"/>
    <w:rsid w:val="0022068D"/>
    <w:rsid w:val="002206DA"/>
    <w:rsid w:val="00220905"/>
    <w:rsid w:val="0022096E"/>
    <w:rsid w:val="002209AD"/>
    <w:rsid w:val="00220A53"/>
    <w:rsid w:val="00220A5E"/>
    <w:rsid w:val="00220AFC"/>
    <w:rsid w:val="00220B32"/>
    <w:rsid w:val="00220C74"/>
    <w:rsid w:val="00220CEB"/>
    <w:rsid w:val="00220D85"/>
    <w:rsid w:val="00220FAA"/>
    <w:rsid w:val="0022112E"/>
    <w:rsid w:val="002211F2"/>
    <w:rsid w:val="00221277"/>
    <w:rsid w:val="00221340"/>
    <w:rsid w:val="002215F9"/>
    <w:rsid w:val="002217AF"/>
    <w:rsid w:val="002217EA"/>
    <w:rsid w:val="00221950"/>
    <w:rsid w:val="002219C4"/>
    <w:rsid w:val="00221A86"/>
    <w:rsid w:val="00221B1F"/>
    <w:rsid w:val="00221C70"/>
    <w:rsid w:val="002221CD"/>
    <w:rsid w:val="002223FD"/>
    <w:rsid w:val="00222548"/>
    <w:rsid w:val="0022279E"/>
    <w:rsid w:val="002227E2"/>
    <w:rsid w:val="00222892"/>
    <w:rsid w:val="00222917"/>
    <w:rsid w:val="00222A1D"/>
    <w:rsid w:val="00222A7F"/>
    <w:rsid w:val="00222AEE"/>
    <w:rsid w:val="00222B9B"/>
    <w:rsid w:val="00222C43"/>
    <w:rsid w:val="00222E09"/>
    <w:rsid w:val="00222EA0"/>
    <w:rsid w:val="00222F82"/>
    <w:rsid w:val="00222FD9"/>
    <w:rsid w:val="002230C0"/>
    <w:rsid w:val="0022332C"/>
    <w:rsid w:val="0022336B"/>
    <w:rsid w:val="0022358E"/>
    <w:rsid w:val="0022379A"/>
    <w:rsid w:val="002238A3"/>
    <w:rsid w:val="00223A66"/>
    <w:rsid w:val="00223A70"/>
    <w:rsid w:val="00223B92"/>
    <w:rsid w:val="00223EAF"/>
    <w:rsid w:val="002241C7"/>
    <w:rsid w:val="002241FA"/>
    <w:rsid w:val="00224221"/>
    <w:rsid w:val="00224292"/>
    <w:rsid w:val="002243C8"/>
    <w:rsid w:val="002243D7"/>
    <w:rsid w:val="002243D8"/>
    <w:rsid w:val="002244CE"/>
    <w:rsid w:val="002246ED"/>
    <w:rsid w:val="002247EE"/>
    <w:rsid w:val="00224880"/>
    <w:rsid w:val="002248F8"/>
    <w:rsid w:val="00224A2E"/>
    <w:rsid w:val="00224C03"/>
    <w:rsid w:val="00224F7A"/>
    <w:rsid w:val="00225140"/>
    <w:rsid w:val="002252C3"/>
    <w:rsid w:val="00225481"/>
    <w:rsid w:val="002255F1"/>
    <w:rsid w:val="00225719"/>
    <w:rsid w:val="0022596D"/>
    <w:rsid w:val="00225A0D"/>
    <w:rsid w:val="00225E30"/>
    <w:rsid w:val="00225F5D"/>
    <w:rsid w:val="00225F96"/>
    <w:rsid w:val="00226039"/>
    <w:rsid w:val="002260B8"/>
    <w:rsid w:val="00226362"/>
    <w:rsid w:val="0022650D"/>
    <w:rsid w:val="002265A5"/>
    <w:rsid w:val="0022675B"/>
    <w:rsid w:val="00226865"/>
    <w:rsid w:val="00226C6B"/>
    <w:rsid w:val="00226CDD"/>
    <w:rsid w:val="00226E9F"/>
    <w:rsid w:val="00226EEE"/>
    <w:rsid w:val="00226F26"/>
    <w:rsid w:val="00226F4D"/>
    <w:rsid w:val="0022729F"/>
    <w:rsid w:val="002272D5"/>
    <w:rsid w:val="00227303"/>
    <w:rsid w:val="002273C1"/>
    <w:rsid w:val="002274AA"/>
    <w:rsid w:val="002274B1"/>
    <w:rsid w:val="002275A9"/>
    <w:rsid w:val="002276A9"/>
    <w:rsid w:val="00227918"/>
    <w:rsid w:val="00227937"/>
    <w:rsid w:val="00227CA6"/>
    <w:rsid w:val="00227CFE"/>
    <w:rsid w:val="00227DD9"/>
    <w:rsid w:val="00227E3E"/>
    <w:rsid w:val="00227F89"/>
    <w:rsid w:val="00230098"/>
    <w:rsid w:val="0023020D"/>
    <w:rsid w:val="002302AA"/>
    <w:rsid w:val="00230475"/>
    <w:rsid w:val="00230489"/>
    <w:rsid w:val="002304CA"/>
    <w:rsid w:val="002306A5"/>
    <w:rsid w:val="002306CF"/>
    <w:rsid w:val="002306F4"/>
    <w:rsid w:val="002307BD"/>
    <w:rsid w:val="0023090C"/>
    <w:rsid w:val="002309B2"/>
    <w:rsid w:val="002309DC"/>
    <w:rsid w:val="00230E66"/>
    <w:rsid w:val="00230F9C"/>
    <w:rsid w:val="00231229"/>
    <w:rsid w:val="00231433"/>
    <w:rsid w:val="00231440"/>
    <w:rsid w:val="00231466"/>
    <w:rsid w:val="002315C1"/>
    <w:rsid w:val="002315E7"/>
    <w:rsid w:val="00231849"/>
    <w:rsid w:val="00231854"/>
    <w:rsid w:val="0023193A"/>
    <w:rsid w:val="00231C10"/>
    <w:rsid w:val="00231C8A"/>
    <w:rsid w:val="002320D5"/>
    <w:rsid w:val="0023231C"/>
    <w:rsid w:val="002324DE"/>
    <w:rsid w:val="00232505"/>
    <w:rsid w:val="00232785"/>
    <w:rsid w:val="00232BE6"/>
    <w:rsid w:val="00233526"/>
    <w:rsid w:val="00233707"/>
    <w:rsid w:val="00233721"/>
    <w:rsid w:val="0023382E"/>
    <w:rsid w:val="002339E8"/>
    <w:rsid w:val="00233AF2"/>
    <w:rsid w:val="00233D5F"/>
    <w:rsid w:val="002340C4"/>
    <w:rsid w:val="002340E6"/>
    <w:rsid w:val="0023411B"/>
    <w:rsid w:val="0023430E"/>
    <w:rsid w:val="002344FC"/>
    <w:rsid w:val="00234584"/>
    <w:rsid w:val="0023470D"/>
    <w:rsid w:val="00234803"/>
    <w:rsid w:val="00234823"/>
    <w:rsid w:val="002348A5"/>
    <w:rsid w:val="00234AE7"/>
    <w:rsid w:val="00234CDB"/>
    <w:rsid w:val="00234E28"/>
    <w:rsid w:val="00234E30"/>
    <w:rsid w:val="0023507B"/>
    <w:rsid w:val="002350BF"/>
    <w:rsid w:val="00235399"/>
    <w:rsid w:val="002357CF"/>
    <w:rsid w:val="00235AE6"/>
    <w:rsid w:val="00235BC3"/>
    <w:rsid w:val="00235BD4"/>
    <w:rsid w:val="00235BE5"/>
    <w:rsid w:val="00235CB0"/>
    <w:rsid w:val="00235D82"/>
    <w:rsid w:val="00235DF2"/>
    <w:rsid w:val="002360E8"/>
    <w:rsid w:val="002360EF"/>
    <w:rsid w:val="002361A7"/>
    <w:rsid w:val="002363E4"/>
    <w:rsid w:val="00236446"/>
    <w:rsid w:val="00236488"/>
    <w:rsid w:val="0023651C"/>
    <w:rsid w:val="002365D0"/>
    <w:rsid w:val="00236B1F"/>
    <w:rsid w:val="00236B2F"/>
    <w:rsid w:val="00236BDB"/>
    <w:rsid w:val="00236CE5"/>
    <w:rsid w:val="00236D78"/>
    <w:rsid w:val="00236EFD"/>
    <w:rsid w:val="00237251"/>
    <w:rsid w:val="00237411"/>
    <w:rsid w:val="00237450"/>
    <w:rsid w:val="00237457"/>
    <w:rsid w:val="002374BE"/>
    <w:rsid w:val="00237653"/>
    <w:rsid w:val="0023766B"/>
    <w:rsid w:val="002377B7"/>
    <w:rsid w:val="002378DC"/>
    <w:rsid w:val="00237B4C"/>
    <w:rsid w:val="00237B4D"/>
    <w:rsid w:val="00237FD2"/>
    <w:rsid w:val="00237FD8"/>
    <w:rsid w:val="002400B1"/>
    <w:rsid w:val="0024010A"/>
    <w:rsid w:val="0024013C"/>
    <w:rsid w:val="0024014C"/>
    <w:rsid w:val="0024027B"/>
    <w:rsid w:val="002402A1"/>
    <w:rsid w:val="002404AE"/>
    <w:rsid w:val="00240765"/>
    <w:rsid w:val="00240910"/>
    <w:rsid w:val="002409C8"/>
    <w:rsid w:val="00240C77"/>
    <w:rsid w:val="00240D3F"/>
    <w:rsid w:val="00240EC0"/>
    <w:rsid w:val="002410F0"/>
    <w:rsid w:val="00241155"/>
    <w:rsid w:val="002413D7"/>
    <w:rsid w:val="00241467"/>
    <w:rsid w:val="00241960"/>
    <w:rsid w:val="00241BA3"/>
    <w:rsid w:val="00241C7F"/>
    <w:rsid w:val="00241CC4"/>
    <w:rsid w:val="00241CD3"/>
    <w:rsid w:val="00241EC2"/>
    <w:rsid w:val="002423F4"/>
    <w:rsid w:val="0024242B"/>
    <w:rsid w:val="002424FC"/>
    <w:rsid w:val="00242C48"/>
    <w:rsid w:val="00242CF8"/>
    <w:rsid w:val="00242E31"/>
    <w:rsid w:val="00243154"/>
    <w:rsid w:val="002431C8"/>
    <w:rsid w:val="0024324A"/>
    <w:rsid w:val="002432BC"/>
    <w:rsid w:val="002433EB"/>
    <w:rsid w:val="00243523"/>
    <w:rsid w:val="0024379E"/>
    <w:rsid w:val="00243937"/>
    <w:rsid w:val="002439D5"/>
    <w:rsid w:val="00243B96"/>
    <w:rsid w:val="00243D9D"/>
    <w:rsid w:val="002441B5"/>
    <w:rsid w:val="002441D1"/>
    <w:rsid w:val="00244344"/>
    <w:rsid w:val="00244452"/>
    <w:rsid w:val="00244482"/>
    <w:rsid w:val="00244693"/>
    <w:rsid w:val="00244767"/>
    <w:rsid w:val="00244975"/>
    <w:rsid w:val="002449B7"/>
    <w:rsid w:val="00244BF3"/>
    <w:rsid w:val="00244CC1"/>
    <w:rsid w:val="00244D02"/>
    <w:rsid w:val="00244F0D"/>
    <w:rsid w:val="00244F48"/>
    <w:rsid w:val="00244FB3"/>
    <w:rsid w:val="0024503D"/>
    <w:rsid w:val="0024526C"/>
    <w:rsid w:val="002452E6"/>
    <w:rsid w:val="0024536F"/>
    <w:rsid w:val="0024549B"/>
    <w:rsid w:val="00245583"/>
    <w:rsid w:val="002455FD"/>
    <w:rsid w:val="0024569C"/>
    <w:rsid w:val="002456AE"/>
    <w:rsid w:val="002458F1"/>
    <w:rsid w:val="002459FD"/>
    <w:rsid w:val="00245A3F"/>
    <w:rsid w:val="00245A62"/>
    <w:rsid w:val="00245A9C"/>
    <w:rsid w:val="00245AF9"/>
    <w:rsid w:val="00245BFA"/>
    <w:rsid w:val="00245F14"/>
    <w:rsid w:val="002460F8"/>
    <w:rsid w:val="002461BB"/>
    <w:rsid w:val="00246245"/>
    <w:rsid w:val="0024629E"/>
    <w:rsid w:val="00246358"/>
    <w:rsid w:val="002465F1"/>
    <w:rsid w:val="00246738"/>
    <w:rsid w:val="002467CE"/>
    <w:rsid w:val="002469D0"/>
    <w:rsid w:val="00246A2A"/>
    <w:rsid w:val="00246A4C"/>
    <w:rsid w:val="00246A61"/>
    <w:rsid w:val="00246BD5"/>
    <w:rsid w:val="00246D92"/>
    <w:rsid w:val="00246E92"/>
    <w:rsid w:val="00246E9D"/>
    <w:rsid w:val="0024709E"/>
    <w:rsid w:val="002473A1"/>
    <w:rsid w:val="0024756D"/>
    <w:rsid w:val="00247673"/>
    <w:rsid w:val="002476AB"/>
    <w:rsid w:val="00247847"/>
    <w:rsid w:val="00247C98"/>
    <w:rsid w:val="00247E17"/>
    <w:rsid w:val="00247F42"/>
    <w:rsid w:val="00247F90"/>
    <w:rsid w:val="00250028"/>
    <w:rsid w:val="002501AF"/>
    <w:rsid w:val="002502C0"/>
    <w:rsid w:val="002502EA"/>
    <w:rsid w:val="00250446"/>
    <w:rsid w:val="002506A5"/>
    <w:rsid w:val="00250782"/>
    <w:rsid w:val="002507F2"/>
    <w:rsid w:val="00250954"/>
    <w:rsid w:val="002509DC"/>
    <w:rsid w:val="00250A03"/>
    <w:rsid w:val="002510BB"/>
    <w:rsid w:val="00251147"/>
    <w:rsid w:val="0025114A"/>
    <w:rsid w:val="002512EC"/>
    <w:rsid w:val="002512FE"/>
    <w:rsid w:val="002514AC"/>
    <w:rsid w:val="002514CF"/>
    <w:rsid w:val="00251790"/>
    <w:rsid w:val="002517FD"/>
    <w:rsid w:val="00251801"/>
    <w:rsid w:val="00251B12"/>
    <w:rsid w:val="00251C1D"/>
    <w:rsid w:val="00251C82"/>
    <w:rsid w:val="00251CA7"/>
    <w:rsid w:val="00251DDD"/>
    <w:rsid w:val="00252062"/>
    <w:rsid w:val="0025206C"/>
    <w:rsid w:val="00252150"/>
    <w:rsid w:val="0025220B"/>
    <w:rsid w:val="002524AF"/>
    <w:rsid w:val="00252531"/>
    <w:rsid w:val="0025267C"/>
    <w:rsid w:val="002526B0"/>
    <w:rsid w:val="0025292A"/>
    <w:rsid w:val="0025297E"/>
    <w:rsid w:val="00252C05"/>
    <w:rsid w:val="00252D7D"/>
    <w:rsid w:val="00252DEB"/>
    <w:rsid w:val="00252F6F"/>
    <w:rsid w:val="00253016"/>
    <w:rsid w:val="002530B5"/>
    <w:rsid w:val="002531B7"/>
    <w:rsid w:val="00253222"/>
    <w:rsid w:val="0025322A"/>
    <w:rsid w:val="00253375"/>
    <w:rsid w:val="00253956"/>
    <w:rsid w:val="00253992"/>
    <w:rsid w:val="00253CC4"/>
    <w:rsid w:val="00253D46"/>
    <w:rsid w:val="00253F7D"/>
    <w:rsid w:val="00254036"/>
    <w:rsid w:val="002540A2"/>
    <w:rsid w:val="0025413C"/>
    <w:rsid w:val="00254293"/>
    <w:rsid w:val="002542D5"/>
    <w:rsid w:val="002543FC"/>
    <w:rsid w:val="00254B11"/>
    <w:rsid w:val="00254BC5"/>
    <w:rsid w:val="00254C6A"/>
    <w:rsid w:val="00254EE7"/>
    <w:rsid w:val="00254F92"/>
    <w:rsid w:val="002550DA"/>
    <w:rsid w:val="002550E2"/>
    <w:rsid w:val="002553FD"/>
    <w:rsid w:val="002554CC"/>
    <w:rsid w:val="00255516"/>
    <w:rsid w:val="002558EE"/>
    <w:rsid w:val="002559F4"/>
    <w:rsid w:val="00255FC2"/>
    <w:rsid w:val="002560BF"/>
    <w:rsid w:val="002561C7"/>
    <w:rsid w:val="002562C4"/>
    <w:rsid w:val="00256436"/>
    <w:rsid w:val="0025647A"/>
    <w:rsid w:val="002564EE"/>
    <w:rsid w:val="002565A4"/>
    <w:rsid w:val="0025687D"/>
    <w:rsid w:val="00256906"/>
    <w:rsid w:val="00256A7E"/>
    <w:rsid w:val="00256A9E"/>
    <w:rsid w:val="00256BF7"/>
    <w:rsid w:val="00256CCF"/>
    <w:rsid w:val="00256D18"/>
    <w:rsid w:val="002571D6"/>
    <w:rsid w:val="002573B3"/>
    <w:rsid w:val="002579CD"/>
    <w:rsid w:val="00257B3D"/>
    <w:rsid w:val="00257DE0"/>
    <w:rsid w:val="00257DF5"/>
    <w:rsid w:val="0026049C"/>
    <w:rsid w:val="0026057E"/>
    <w:rsid w:val="00260643"/>
    <w:rsid w:val="002606A8"/>
    <w:rsid w:val="002607C0"/>
    <w:rsid w:val="0026083D"/>
    <w:rsid w:val="002608A6"/>
    <w:rsid w:val="002608B2"/>
    <w:rsid w:val="00260E6A"/>
    <w:rsid w:val="00261376"/>
    <w:rsid w:val="002613F8"/>
    <w:rsid w:val="0026166A"/>
    <w:rsid w:val="002616C5"/>
    <w:rsid w:val="00261958"/>
    <w:rsid w:val="00261A65"/>
    <w:rsid w:val="00261BBD"/>
    <w:rsid w:val="00261DD0"/>
    <w:rsid w:val="00261E5F"/>
    <w:rsid w:val="00261E67"/>
    <w:rsid w:val="0026216C"/>
    <w:rsid w:val="0026219F"/>
    <w:rsid w:val="002624B8"/>
    <w:rsid w:val="0026260E"/>
    <w:rsid w:val="00262723"/>
    <w:rsid w:val="00262788"/>
    <w:rsid w:val="00262804"/>
    <w:rsid w:val="002628DB"/>
    <w:rsid w:val="00262A67"/>
    <w:rsid w:val="00262B24"/>
    <w:rsid w:val="00262C60"/>
    <w:rsid w:val="00262D4E"/>
    <w:rsid w:val="00262EAF"/>
    <w:rsid w:val="00262F8C"/>
    <w:rsid w:val="002631DC"/>
    <w:rsid w:val="00263266"/>
    <w:rsid w:val="00263291"/>
    <w:rsid w:val="002636EA"/>
    <w:rsid w:val="0026386F"/>
    <w:rsid w:val="002638B7"/>
    <w:rsid w:val="0026392A"/>
    <w:rsid w:val="00263968"/>
    <w:rsid w:val="00263995"/>
    <w:rsid w:val="00263ACC"/>
    <w:rsid w:val="00263D78"/>
    <w:rsid w:val="00263D91"/>
    <w:rsid w:val="00263EF7"/>
    <w:rsid w:val="00263FF1"/>
    <w:rsid w:val="0026417B"/>
    <w:rsid w:val="002641CD"/>
    <w:rsid w:val="002644DD"/>
    <w:rsid w:val="0026465A"/>
    <w:rsid w:val="00264802"/>
    <w:rsid w:val="00264ACB"/>
    <w:rsid w:val="00264C8C"/>
    <w:rsid w:val="00264CDA"/>
    <w:rsid w:val="00264CFB"/>
    <w:rsid w:val="00265093"/>
    <w:rsid w:val="00265221"/>
    <w:rsid w:val="00265556"/>
    <w:rsid w:val="002658E0"/>
    <w:rsid w:val="002658F1"/>
    <w:rsid w:val="00265997"/>
    <w:rsid w:val="00265C07"/>
    <w:rsid w:val="00265C54"/>
    <w:rsid w:val="00265EB5"/>
    <w:rsid w:val="00266070"/>
    <w:rsid w:val="002662C3"/>
    <w:rsid w:val="0026635A"/>
    <w:rsid w:val="002663C4"/>
    <w:rsid w:val="00266544"/>
    <w:rsid w:val="0026656F"/>
    <w:rsid w:val="002665AE"/>
    <w:rsid w:val="002669C0"/>
    <w:rsid w:val="00266A8D"/>
    <w:rsid w:val="00266C19"/>
    <w:rsid w:val="00266C9C"/>
    <w:rsid w:val="00266D13"/>
    <w:rsid w:val="00267015"/>
    <w:rsid w:val="0026710D"/>
    <w:rsid w:val="00267122"/>
    <w:rsid w:val="0026714E"/>
    <w:rsid w:val="002675F8"/>
    <w:rsid w:val="002676B8"/>
    <w:rsid w:val="00267934"/>
    <w:rsid w:val="00267B54"/>
    <w:rsid w:val="00267C87"/>
    <w:rsid w:val="00267CA8"/>
    <w:rsid w:val="00267CE7"/>
    <w:rsid w:val="00267D8D"/>
    <w:rsid w:val="00267E4A"/>
    <w:rsid w:val="00267E72"/>
    <w:rsid w:val="00267F5D"/>
    <w:rsid w:val="00267FAE"/>
    <w:rsid w:val="00267FD9"/>
    <w:rsid w:val="002701A4"/>
    <w:rsid w:val="002703D0"/>
    <w:rsid w:val="00270473"/>
    <w:rsid w:val="00270632"/>
    <w:rsid w:val="00270633"/>
    <w:rsid w:val="0027088C"/>
    <w:rsid w:val="00270B4D"/>
    <w:rsid w:val="00270C36"/>
    <w:rsid w:val="00270C71"/>
    <w:rsid w:val="00270C85"/>
    <w:rsid w:val="00270DA3"/>
    <w:rsid w:val="00270DED"/>
    <w:rsid w:val="00270F40"/>
    <w:rsid w:val="002710AC"/>
    <w:rsid w:val="00271232"/>
    <w:rsid w:val="0027134C"/>
    <w:rsid w:val="00271475"/>
    <w:rsid w:val="0027149D"/>
    <w:rsid w:val="00271583"/>
    <w:rsid w:val="002716D0"/>
    <w:rsid w:val="0027171E"/>
    <w:rsid w:val="0027190E"/>
    <w:rsid w:val="00271A2A"/>
    <w:rsid w:val="00271F06"/>
    <w:rsid w:val="002722F8"/>
    <w:rsid w:val="00272321"/>
    <w:rsid w:val="00272389"/>
    <w:rsid w:val="002724A5"/>
    <w:rsid w:val="002726F8"/>
    <w:rsid w:val="0027287F"/>
    <w:rsid w:val="00272AD2"/>
    <w:rsid w:val="00272CD5"/>
    <w:rsid w:val="00272FC3"/>
    <w:rsid w:val="00273058"/>
    <w:rsid w:val="002730F7"/>
    <w:rsid w:val="00273135"/>
    <w:rsid w:val="002733AB"/>
    <w:rsid w:val="002733C6"/>
    <w:rsid w:val="00273846"/>
    <w:rsid w:val="00273A15"/>
    <w:rsid w:val="00273BB7"/>
    <w:rsid w:val="00273C71"/>
    <w:rsid w:val="00273D1B"/>
    <w:rsid w:val="00273E54"/>
    <w:rsid w:val="00274088"/>
    <w:rsid w:val="00274237"/>
    <w:rsid w:val="002742A0"/>
    <w:rsid w:val="002746C7"/>
    <w:rsid w:val="0027488E"/>
    <w:rsid w:val="00274AE5"/>
    <w:rsid w:val="00274B22"/>
    <w:rsid w:val="00274D39"/>
    <w:rsid w:val="00274D73"/>
    <w:rsid w:val="00274F06"/>
    <w:rsid w:val="00274F7C"/>
    <w:rsid w:val="00275152"/>
    <w:rsid w:val="00275169"/>
    <w:rsid w:val="0027534E"/>
    <w:rsid w:val="002755F8"/>
    <w:rsid w:val="00275618"/>
    <w:rsid w:val="0027581A"/>
    <w:rsid w:val="0027585D"/>
    <w:rsid w:val="0027593C"/>
    <w:rsid w:val="00275A35"/>
    <w:rsid w:val="00275A6D"/>
    <w:rsid w:val="00275B23"/>
    <w:rsid w:val="002760AB"/>
    <w:rsid w:val="0027615D"/>
    <w:rsid w:val="00276235"/>
    <w:rsid w:val="0027634B"/>
    <w:rsid w:val="0027639A"/>
    <w:rsid w:val="00276569"/>
    <w:rsid w:val="0027658F"/>
    <w:rsid w:val="00276645"/>
    <w:rsid w:val="0027685B"/>
    <w:rsid w:val="002769CC"/>
    <w:rsid w:val="00276A3E"/>
    <w:rsid w:val="00276C11"/>
    <w:rsid w:val="00276C7E"/>
    <w:rsid w:val="00276CF6"/>
    <w:rsid w:val="00276DE8"/>
    <w:rsid w:val="00276EF3"/>
    <w:rsid w:val="00276F21"/>
    <w:rsid w:val="002773A6"/>
    <w:rsid w:val="00277711"/>
    <w:rsid w:val="0027771C"/>
    <w:rsid w:val="00277772"/>
    <w:rsid w:val="002777DC"/>
    <w:rsid w:val="002779E9"/>
    <w:rsid w:val="00277AD3"/>
    <w:rsid w:val="00277DEC"/>
    <w:rsid w:val="00277E2A"/>
    <w:rsid w:val="00277E3F"/>
    <w:rsid w:val="0028002D"/>
    <w:rsid w:val="0028007A"/>
    <w:rsid w:val="002801DF"/>
    <w:rsid w:val="0028022F"/>
    <w:rsid w:val="002803A3"/>
    <w:rsid w:val="0028056D"/>
    <w:rsid w:val="0028066B"/>
    <w:rsid w:val="002806A9"/>
    <w:rsid w:val="00280709"/>
    <w:rsid w:val="00280748"/>
    <w:rsid w:val="0028085D"/>
    <w:rsid w:val="00280A82"/>
    <w:rsid w:val="00280D39"/>
    <w:rsid w:val="00280F61"/>
    <w:rsid w:val="00281084"/>
    <w:rsid w:val="0028108E"/>
    <w:rsid w:val="00281094"/>
    <w:rsid w:val="00281342"/>
    <w:rsid w:val="0028142B"/>
    <w:rsid w:val="00281469"/>
    <w:rsid w:val="0028146B"/>
    <w:rsid w:val="00281619"/>
    <w:rsid w:val="002816B1"/>
    <w:rsid w:val="002817AA"/>
    <w:rsid w:val="0028190B"/>
    <w:rsid w:val="00281910"/>
    <w:rsid w:val="00281A32"/>
    <w:rsid w:val="00281C82"/>
    <w:rsid w:val="00281E3D"/>
    <w:rsid w:val="00281F76"/>
    <w:rsid w:val="00281FBF"/>
    <w:rsid w:val="0028224F"/>
    <w:rsid w:val="00282533"/>
    <w:rsid w:val="00282680"/>
    <w:rsid w:val="002826FE"/>
    <w:rsid w:val="0028272C"/>
    <w:rsid w:val="002827AF"/>
    <w:rsid w:val="00282B7D"/>
    <w:rsid w:val="00282BD4"/>
    <w:rsid w:val="00282D6A"/>
    <w:rsid w:val="00282E09"/>
    <w:rsid w:val="00282EA5"/>
    <w:rsid w:val="002830AA"/>
    <w:rsid w:val="002830CF"/>
    <w:rsid w:val="00283125"/>
    <w:rsid w:val="00283148"/>
    <w:rsid w:val="002832AD"/>
    <w:rsid w:val="0028344C"/>
    <w:rsid w:val="0028346C"/>
    <w:rsid w:val="00283569"/>
    <w:rsid w:val="00283734"/>
    <w:rsid w:val="00283767"/>
    <w:rsid w:val="002837E5"/>
    <w:rsid w:val="00283A13"/>
    <w:rsid w:val="00283AEC"/>
    <w:rsid w:val="00283B45"/>
    <w:rsid w:val="00283CDD"/>
    <w:rsid w:val="00283D61"/>
    <w:rsid w:val="00283DF0"/>
    <w:rsid w:val="00283E44"/>
    <w:rsid w:val="0028420E"/>
    <w:rsid w:val="002842D1"/>
    <w:rsid w:val="00284347"/>
    <w:rsid w:val="00284473"/>
    <w:rsid w:val="00284934"/>
    <w:rsid w:val="00284B29"/>
    <w:rsid w:val="00284B95"/>
    <w:rsid w:val="00284E2B"/>
    <w:rsid w:val="00284EE3"/>
    <w:rsid w:val="00284EEB"/>
    <w:rsid w:val="00284F3B"/>
    <w:rsid w:val="00285030"/>
    <w:rsid w:val="002850E6"/>
    <w:rsid w:val="0028513D"/>
    <w:rsid w:val="00285157"/>
    <w:rsid w:val="00285537"/>
    <w:rsid w:val="002856F8"/>
    <w:rsid w:val="00285A1F"/>
    <w:rsid w:val="00285AB2"/>
    <w:rsid w:val="00285E0A"/>
    <w:rsid w:val="00285E58"/>
    <w:rsid w:val="0028611E"/>
    <w:rsid w:val="00286161"/>
    <w:rsid w:val="00286276"/>
    <w:rsid w:val="0028635D"/>
    <w:rsid w:val="002866C0"/>
    <w:rsid w:val="002867A8"/>
    <w:rsid w:val="00286817"/>
    <w:rsid w:val="00286949"/>
    <w:rsid w:val="00286BF5"/>
    <w:rsid w:val="00286C1E"/>
    <w:rsid w:val="00286C21"/>
    <w:rsid w:val="00286C3E"/>
    <w:rsid w:val="00286C44"/>
    <w:rsid w:val="00286D6D"/>
    <w:rsid w:val="00287205"/>
    <w:rsid w:val="002872FF"/>
    <w:rsid w:val="00287367"/>
    <w:rsid w:val="00287471"/>
    <w:rsid w:val="00287B6C"/>
    <w:rsid w:val="00287D29"/>
    <w:rsid w:val="00287D56"/>
    <w:rsid w:val="00287D83"/>
    <w:rsid w:val="00287DE1"/>
    <w:rsid w:val="00287E41"/>
    <w:rsid w:val="00290007"/>
    <w:rsid w:val="00290088"/>
    <w:rsid w:val="002905B9"/>
    <w:rsid w:val="00290647"/>
    <w:rsid w:val="00290960"/>
    <w:rsid w:val="00290B41"/>
    <w:rsid w:val="00290B6C"/>
    <w:rsid w:val="00290D0F"/>
    <w:rsid w:val="00290F89"/>
    <w:rsid w:val="00290FA4"/>
    <w:rsid w:val="002910D2"/>
    <w:rsid w:val="0029154E"/>
    <w:rsid w:val="002916ED"/>
    <w:rsid w:val="002918AF"/>
    <w:rsid w:val="002918EF"/>
    <w:rsid w:val="0029197E"/>
    <w:rsid w:val="00291AAE"/>
    <w:rsid w:val="00291CC8"/>
    <w:rsid w:val="00291D51"/>
    <w:rsid w:val="00291E4C"/>
    <w:rsid w:val="00291F22"/>
    <w:rsid w:val="00291FF8"/>
    <w:rsid w:val="00292165"/>
    <w:rsid w:val="0029267E"/>
    <w:rsid w:val="002927E4"/>
    <w:rsid w:val="002928E4"/>
    <w:rsid w:val="00292A46"/>
    <w:rsid w:val="00292C27"/>
    <w:rsid w:val="00292C8C"/>
    <w:rsid w:val="00292CEE"/>
    <w:rsid w:val="0029307C"/>
    <w:rsid w:val="0029319B"/>
    <w:rsid w:val="002931B4"/>
    <w:rsid w:val="0029350C"/>
    <w:rsid w:val="002936A2"/>
    <w:rsid w:val="00293830"/>
    <w:rsid w:val="00293879"/>
    <w:rsid w:val="002938C8"/>
    <w:rsid w:val="00293949"/>
    <w:rsid w:val="00293A6C"/>
    <w:rsid w:val="00293D8E"/>
    <w:rsid w:val="00293D95"/>
    <w:rsid w:val="00293DC3"/>
    <w:rsid w:val="00294258"/>
    <w:rsid w:val="00294396"/>
    <w:rsid w:val="002943E9"/>
    <w:rsid w:val="00294427"/>
    <w:rsid w:val="002946B1"/>
    <w:rsid w:val="0029471F"/>
    <w:rsid w:val="00294948"/>
    <w:rsid w:val="00294A46"/>
    <w:rsid w:val="00294AAB"/>
    <w:rsid w:val="00294B08"/>
    <w:rsid w:val="00294C2D"/>
    <w:rsid w:val="00294DA0"/>
    <w:rsid w:val="00294F95"/>
    <w:rsid w:val="0029502A"/>
    <w:rsid w:val="0029517D"/>
    <w:rsid w:val="00295180"/>
    <w:rsid w:val="002951A3"/>
    <w:rsid w:val="002951E2"/>
    <w:rsid w:val="00295273"/>
    <w:rsid w:val="00295391"/>
    <w:rsid w:val="002953D9"/>
    <w:rsid w:val="00295538"/>
    <w:rsid w:val="002958E1"/>
    <w:rsid w:val="002959EF"/>
    <w:rsid w:val="00296014"/>
    <w:rsid w:val="0029607F"/>
    <w:rsid w:val="00296112"/>
    <w:rsid w:val="0029617E"/>
    <w:rsid w:val="00296248"/>
    <w:rsid w:val="00296315"/>
    <w:rsid w:val="0029648D"/>
    <w:rsid w:val="0029682A"/>
    <w:rsid w:val="002968A2"/>
    <w:rsid w:val="00296963"/>
    <w:rsid w:val="002969BA"/>
    <w:rsid w:val="002969D8"/>
    <w:rsid w:val="002969EE"/>
    <w:rsid w:val="00296B0D"/>
    <w:rsid w:val="00296BEA"/>
    <w:rsid w:val="00296C8D"/>
    <w:rsid w:val="00296E30"/>
    <w:rsid w:val="00296F1D"/>
    <w:rsid w:val="00296F53"/>
    <w:rsid w:val="0029716C"/>
    <w:rsid w:val="002971CD"/>
    <w:rsid w:val="002971E3"/>
    <w:rsid w:val="00297314"/>
    <w:rsid w:val="002973A0"/>
    <w:rsid w:val="0029750C"/>
    <w:rsid w:val="00297735"/>
    <w:rsid w:val="002977CB"/>
    <w:rsid w:val="00297A20"/>
    <w:rsid w:val="00297A4F"/>
    <w:rsid w:val="00297BE1"/>
    <w:rsid w:val="00297CDC"/>
    <w:rsid w:val="00297F23"/>
    <w:rsid w:val="002A00BB"/>
    <w:rsid w:val="002A01AA"/>
    <w:rsid w:val="002A0363"/>
    <w:rsid w:val="002A0627"/>
    <w:rsid w:val="002A0803"/>
    <w:rsid w:val="002A0A9D"/>
    <w:rsid w:val="002A0AE2"/>
    <w:rsid w:val="002A0B75"/>
    <w:rsid w:val="002A0C3B"/>
    <w:rsid w:val="002A0C3D"/>
    <w:rsid w:val="002A1161"/>
    <w:rsid w:val="002A118D"/>
    <w:rsid w:val="002A1417"/>
    <w:rsid w:val="002A151A"/>
    <w:rsid w:val="002A15EE"/>
    <w:rsid w:val="002A1772"/>
    <w:rsid w:val="002A189E"/>
    <w:rsid w:val="002A19B6"/>
    <w:rsid w:val="002A1AF1"/>
    <w:rsid w:val="002A1AFE"/>
    <w:rsid w:val="002A1E12"/>
    <w:rsid w:val="002A1E34"/>
    <w:rsid w:val="002A1EE6"/>
    <w:rsid w:val="002A1FBC"/>
    <w:rsid w:val="002A1FFA"/>
    <w:rsid w:val="002A2063"/>
    <w:rsid w:val="002A20EF"/>
    <w:rsid w:val="002A22D1"/>
    <w:rsid w:val="002A2302"/>
    <w:rsid w:val="002A2387"/>
    <w:rsid w:val="002A2423"/>
    <w:rsid w:val="002A2446"/>
    <w:rsid w:val="002A245A"/>
    <w:rsid w:val="002A25E1"/>
    <w:rsid w:val="002A2659"/>
    <w:rsid w:val="002A26B5"/>
    <w:rsid w:val="002A28DB"/>
    <w:rsid w:val="002A2A3A"/>
    <w:rsid w:val="002A2A6F"/>
    <w:rsid w:val="002A2A80"/>
    <w:rsid w:val="002A2CE7"/>
    <w:rsid w:val="002A2DB2"/>
    <w:rsid w:val="002A2E91"/>
    <w:rsid w:val="002A3226"/>
    <w:rsid w:val="002A33EC"/>
    <w:rsid w:val="002A35D1"/>
    <w:rsid w:val="002A35DD"/>
    <w:rsid w:val="002A3658"/>
    <w:rsid w:val="002A366F"/>
    <w:rsid w:val="002A368B"/>
    <w:rsid w:val="002A3707"/>
    <w:rsid w:val="002A370B"/>
    <w:rsid w:val="002A3AC5"/>
    <w:rsid w:val="002A4280"/>
    <w:rsid w:val="002A4403"/>
    <w:rsid w:val="002A44B1"/>
    <w:rsid w:val="002A44CA"/>
    <w:rsid w:val="002A4585"/>
    <w:rsid w:val="002A46BD"/>
    <w:rsid w:val="002A477B"/>
    <w:rsid w:val="002A49B4"/>
    <w:rsid w:val="002A49D7"/>
    <w:rsid w:val="002A4B76"/>
    <w:rsid w:val="002A4C69"/>
    <w:rsid w:val="002A4EF4"/>
    <w:rsid w:val="002A4F7C"/>
    <w:rsid w:val="002A4FFF"/>
    <w:rsid w:val="002A5146"/>
    <w:rsid w:val="002A52B3"/>
    <w:rsid w:val="002A54D8"/>
    <w:rsid w:val="002A5531"/>
    <w:rsid w:val="002A55A4"/>
    <w:rsid w:val="002A5652"/>
    <w:rsid w:val="002A56A8"/>
    <w:rsid w:val="002A56DA"/>
    <w:rsid w:val="002A59AF"/>
    <w:rsid w:val="002A59BA"/>
    <w:rsid w:val="002A5D87"/>
    <w:rsid w:val="002A5DE5"/>
    <w:rsid w:val="002A5E5D"/>
    <w:rsid w:val="002A6023"/>
    <w:rsid w:val="002A607C"/>
    <w:rsid w:val="002A6094"/>
    <w:rsid w:val="002A613A"/>
    <w:rsid w:val="002A632B"/>
    <w:rsid w:val="002A6407"/>
    <w:rsid w:val="002A68BC"/>
    <w:rsid w:val="002A6993"/>
    <w:rsid w:val="002A6A96"/>
    <w:rsid w:val="002A6B0F"/>
    <w:rsid w:val="002A6C1A"/>
    <w:rsid w:val="002A6CE8"/>
    <w:rsid w:val="002A6D27"/>
    <w:rsid w:val="002A6D77"/>
    <w:rsid w:val="002A6E33"/>
    <w:rsid w:val="002A6F3C"/>
    <w:rsid w:val="002A706E"/>
    <w:rsid w:val="002A73F5"/>
    <w:rsid w:val="002A751E"/>
    <w:rsid w:val="002A772F"/>
    <w:rsid w:val="002A7769"/>
    <w:rsid w:val="002A78AA"/>
    <w:rsid w:val="002A79F2"/>
    <w:rsid w:val="002A7B40"/>
    <w:rsid w:val="002A7B6C"/>
    <w:rsid w:val="002A7FED"/>
    <w:rsid w:val="002B01A1"/>
    <w:rsid w:val="002B0243"/>
    <w:rsid w:val="002B03CA"/>
    <w:rsid w:val="002B04C6"/>
    <w:rsid w:val="002B0549"/>
    <w:rsid w:val="002B055A"/>
    <w:rsid w:val="002B0589"/>
    <w:rsid w:val="002B064D"/>
    <w:rsid w:val="002B06D8"/>
    <w:rsid w:val="002B075B"/>
    <w:rsid w:val="002B07BE"/>
    <w:rsid w:val="002B0999"/>
    <w:rsid w:val="002B0A1B"/>
    <w:rsid w:val="002B0B70"/>
    <w:rsid w:val="002B0DF1"/>
    <w:rsid w:val="002B10D5"/>
    <w:rsid w:val="002B1280"/>
    <w:rsid w:val="002B1374"/>
    <w:rsid w:val="002B1455"/>
    <w:rsid w:val="002B14AD"/>
    <w:rsid w:val="002B14EC"/>
    <w:rsid w:val="002B1601"/>
    <w:rsid w:val="002B1633"/>
    <w:rsid w:val="002B16C4"/>
    <w:rsid w:val="002B1A7D"/>
    <w:rsid w:val="002B1B40"/>
    <w:rsid w:val="002B1D3C"/>
    <w:rsid w:val="002B1D67"/>
    <w:rsid w:val="002B2001"/>
    <w:rsid w:val="002B21A5"/>
    <w:rsid w:val="002B21D8"/>
    <w:rsid w:val="002B22B2"/>
    <w:rsid w:val="002B23ED"/>
    <w:rsid w:val="002B2774"/>
    <w:rsid w:val="002B2808"/>
    <w:rsid w:val="002B2C6C"/>
    <w:rsid w:val="002B2E91"/>
    <w:rsid w:val="002B30E9"/>
    <w:rsid w:val="002B321C"/>
    <w:rsid w:val="002B3370"/>
    <w:rsid w:val="002B340B"/>
    <w:rsid w:val="002B35BC"/>
    <w:rsid w:val="002B3627"/>
    <w:rsid w:val="002B3706"/>
    <w:rsid w:val="002B3905"/>
    <w:rsid w:val="002B3920"/>
    <w:rsid w:val="002B39B9"/>
    <w:rsid w:val="002B39FC"/>
    <w:rsid w:val="002B3A80"/>
    <w:rsid w:val="002B3B8E"/>
    <w:rsid w:val="002B3E70"/>
    <w:rsid w:val="002B3FDF"/>
    <w:rsid w:val="002B40EC"/>
    <w:rsid w:val="002B433F"/>
    <w:rsid w:val="002B43C9"/>
    <w:rsid w:val="002B450F"/>
    <w:rsid w:val="002B4797"/>
    <w:rsid w:val="002B4A9E"/>
    <w:rsid w:val="002B4B26"/>
    <w:rsid w:val="002B4E1E"/>
    <w:rsid w:val="002B4F31"/>
    <w:rsid w:val="002B4FDF"/>
    <w:rsid w:val="002B5044"/>
    <w:rsid w:val="002B5164"/>
    <w:rsid w:val="002B558B"/>
    <w:rsid w:val="002B5603"/>
    <w:rsid w:val="002B566D"/>
    <w:rsid w:val="002B56E2"/>
    <w:rsid w:val="002B56F0"/>
    <w:rsid w:val="002B57B4"/>
    <w:rsid w:val="002B58BD"/>
    <w:rsid w:val="002B594B"/>
    <w:rsid w:val="002B5995"/>
    <w:rsid w:val="002B5B0E"/>
    <w:rsid w:val="002B5BF7"/>
    <w:rsid w:val="002B5C2F"/>
    <w:rsid w:val="002B5ED1"/>
    <w:rsid w:val="002B60E4"/>
    <w:rsid w:val="002B6158"/>
    <w:rsid w:val="002B632C"/>
    <w:rsid w:val="002B644C"/>
    <w:rsid w:val="002B65BF"/>
    <w:rsid w:val="002B662F"/>
    <w:rsid w:val="002B6712"/>
    <w:rsid w:val="002B67B2"/>
    <w:rsid w:val="002B681A"/>
    <w:rsid w:val="002B6AEE"/>
    <w:rsid w:val="002B6D04"/>
    <w:rsid w:val="002B6D54"/>
    <w:rsid w:val="002B6D76"/>
    <w:rsid w:val="002B7353"/>
    <w:rsid w:val="002B740B"/>
    <w:rsid w:val="002B75DC"/>
    <w:rsid w:val="002B7746"/>
    <w:rsid w:val="002B780F"/>
    <w:rsid w:val="002B7CBB"/>
    <w:rsid w:val="002B7DFA"/>
    <w:rsid w:val="002B7E80"/>
    <w:rsid w:val="002B7F6C"/>
    <w:rsid w:val="002C00FC"/>
    <w:rsid w:val="002C02B0"/>
    <w:rsid w:val="002C02E4"/>
    <w:rsid w:val="002C0642"/>
    <w:rsid w:val="002C077A"/>
    <w:rsid w:val="002C07FD"/>
    <w:rsid w:val="002C0B4A"/>
    <w:rsid w:val="002C0C16"/>
    <w:rsid w:val="002C0C98"/>
    <w:rsid w:val="002C0F1E"/>
    <w:rsid w:val="002C109F"/>
    <w:rsid w:val="002C12D6"/>
    <w:rsid w:val="002C1495"/>
    <w:rsid w:val="002C14FF"/>
    <w:rsid w:val="002C15B7"/>
    <w:rsid w:val="002C1A9D"/>
    <w:rsid w:val="002C1B90"/>
    <w:rsid w:val="002C1CA0"/>
    <w:rsid w:val="002C1D99"/>
    <w:rsid w:val="002C1E6A"/>
    <w:rsid w:val="002C2381"/>
    <w:rsid w:val="002C238C"/>
    <w:rsid w:val="002C2568"/>
    <w:rsid w:val="002C2583"/>
    <w:rsid w:val="002C26DF"/>
    <w:rsid w:val="002C2A4C"/>
    <w:rsid w:val="002C2D0C"/>
    <w:rsid w:val="002C2D2F"/>
    <w:rsid w:val="002C2E29"/>
    <w:rsid w:val="002C2FE3"/>
    <w:rsid w:val="002C3130"/>
    <w:rsid w:val="002C32F1"/>
    <w:rsid w:val="002C334F"/>
    <w:rsid w:val="002C342F"/>
    <w:rsid w:val="002C3506"/>
    <w:rsid w:val="002C355E"/>
    <w:rsid w:val="002C36ED"/>
    <w:rsid w:val="002C3793"/>
    <w:rsid w:val="002C38DF"/>
    <w:rsid w:val="002C3987"/>
    <w:rsid w:val="002C3A23"/>
    <w:rsid w:val="002C3B31"/>
    <w:rsid w:val="002C3B3F"/>
    <w:rsid w:val="002C3CE8"/>
    <w:rsid w:val="002C3E02"/>
    <w:rsid w:val="002C410A"/>
    <w:rsid w:val="002C42BB"/>
    <w:rsid w:val="002C42BD"/>
    <w:rsid w:val="002C43DB"/>
    <w:rsid w:val="002C4451"/>
    <w:rsid w:val="002C44AE"/>
    <w:rsid w:val="002C452E"/>
    <w:rsid w:val="002C493F"/>
    <w:rsid w:val="002C4D4E"/>
    <w:rsid w:val="002C4D5B"/>
    <w:rsid w:val="002C4D74"/>
    <w:rsid w:val="002C4EB5"/>
    <w:rsid w:val="002C4FA4"/>
    <w:rsid w:val="002C4FB3"/>
    <w:rsid w:val="002C4FDE"/>
    <w:rsid w:val="002C5054"/>
    <w:rsid w:val="002C5085"/>
    <w:rsid w:val="002C50AA"/>
    <w:rsid w:val="002C536B"/>
    <w:rsid w:val="002C53D1"/>
    <w:rsid w:val="002C546B"/>
    <w:rsid w:val="002C54AE"/>
    <w:rsid w:val="002C54D7"/>
    <w:rsid w:val="002C56C0"/>
    <w:rsid w:val="002C56CD"/>
    <w:rsid w:val="002C5868"/>
    <w:rsid w:val="002C5898"/>
    <w:rsid w:val="002C5D1C"/>
    <w:rsid w:val="002C5F27"/>
    <w:rsid w:val="002C621C"/>
    <w:rsid w:val="002C621D"/>
    <w:rsid w:val="002C6252"/>
    <w:rsid w:val="002C626B"/>
    <w:rsid w:val="002C627A"/>
    <w:rsid w:val="002C62CE"/>
    <w:rsid w:val="002C643C"/>
    <w:rsid w:val="002C656D"/>
    <w:rsid w:val="002C6839"/>
    <w:rsid w:val="002C6A95"/>
    <w:rsid w:val="002C6AC7"/>
    <w:rsid w:val="002C704F"/>
    <w:rsid w:val="002C71F0"/>
    <w:rsid w:val="002C7344"/>
    <w:rsid w:val="002C7393"/>
    <w:rsid w:val="002C75AD"/>
    <w:rsid w:val="002C76C1"/>
    <w:rsid w:val="002C780A"/>
    <w:rsid w:val="002C7A53"/>
    <w:rsid w:val="002C7AE2"/>
    <w:rsid w:val="002C7AFE"/>
    <w:rsid w:val="002C7B15"/>
    <w:rsid w:val="002C7B7D"/>
    <w:rsid w:val="002C7C5F"/>
    <w:rsid w:val="002C7CB1"/>
    <w:rsid w:val="002C7DC3"/>
    <w:rsid w:val="002C7DF7"/>
    <w:rsid w:val="002C7E5A"/>
    <w:rsid w:val="002C7ECC"/>
    <w:rsid w:val="002C7F0C"/>
    <w:rsid w:val="002D0031"/>
    <w:rsid w:val="002D0475"/>
    <w:rsid w:val="002D04E9"/>
    <w:rsid w:val="002D0751"/>
    <w:rsid w:val="002D0769"/>
    <w:rsid w:val="002D0819"/>
    <w:rsid w:val="002D08CD"/>
    <w:rsid w:val="002D0950"/>
    <w:rsid w:val="002D0A31"/>
    <w:rsid w:val="002D0ABD"/>
    <w:rsid w:val="002D0ADB"/>
    <w:rsid w:val="002D0E33"/>
    <w:rsid w:val="002D0EB1"/>
    <w:rsid w:val="002D0FFF"/>
    <w:rsid w:val="002D1157"/>
    <w:rsid w:val="002D11D4"/>
    <w:rsid w:val="002D13A0"/>
    <w:rsid w:val="002D151F"/>
    <w:rsid w:val="002D1752"/>
    <w:rsid w:val="002D1A44"/>
    <w:rsid w:val="002D1AF6"/>
    <w:rsid w:val="002D1CBA"/>
    <w:rsid w:val="002D1EFB"/>
    <w:rsid w:val="002D1F25"/>
    <w:rsid w:val="002D1F83"/>
    <w:rsid w:val="002D2202"/>
    <w:rsid w:val="002D2356"/>
    <w:rsid w:val="002D250F"/>
    <w:rsid w:val="002D2583"/>
    <w:rsid w:val="002D2604"/>
    <w:rsid w:val="002D263D"/>
    <w:rsid w:val="002D268F"/>
    <w:rsid w:val="002D26C6"/>
    <w:rsid w:val="002D27B4"/>
    <w:rsid w:val="002D2AA8"/>
    <w:rsid w:val="002D2BDC"/>
    <w:rsid w:val="002D2D5F"/>
    <w:rsid w:val="002D2E98"/>
    <w:rsid w:val="002D3149"/>
    <w:rsid w:val="002D33E1"/>
    <w:rsid w:val="002D33F8"/>
    <w:rsid w:val="002D3425"/>
    <w:rsid w:val="002D34BF"/>
    <w:rsid w:val="002D362A"/>
    <w:rsid w:val="002D3842"/>
    <w:rsid w:val="002D38EB"/>
    <w:rsid w:val="002D3AD3"/>
    <w:rsid w:val="002D3ADB"/>
    <w:rsid w:val="002D3B3D"/>
    <w:rsid w:val="002D3BEF"/>
    <w:rsid w:val="002D3BF6"/>
    <w:rsid w:val="002D3C6F"/>
    <w:rsid w:val="002D3FF7"/>
    <w:rsid w:val="002D4026"/>
    <w:rsid w:val="002D403F"/>
    <w:rsid w:val="002D404E"/>
    <w:rsid w:val="002D4469"/>
    <w:rsid w:val="002D448E"/>
    <w:rsid w:val="002D44CF"/>
    <w:rsid w:val="002D46D7"/>
    <w:rsid w:val="002D4A67"/>
    <w:rsid w:val="002D4A6C"/>
    <w:rsid w:val="002D4CE5"/>
    <w:rsid w:val="002D5063"/>
    <w:rsid w:val="002D513F"/>
    <w:rsid w:val="002D51E7"/>
    <w:rsid w:val="002D5231"/>
    <w:rsid w:val="002D52B2"/>
    <w:rsid w:val="002D54CD"/>
    <w:rsid w:val="002D554B"/>
    <w:rsid w:val="002D5594"/>
    <w:rsid w:val="002D566B"/>
    <w:rsid w:val="002D57B7"/>
    <w:rsid w:val="002D5906"/>
    <w:rsid w:val="002D5BCD"/>
    <w:rsid w:val="002D5C1A"/>
    <w:rsid w:val="002D5C95"/>
    <w:rsid w:val="002D60F6"/>
    <w:rsid w:val="002D641B"/>
    <w:rsid w:val="002D695A"/>
    <w:rsid w:val="002D6DFC"/>
    <w:rsid w:val="002D6DFF"/>
    <w:rsid w:val="002D6E1F"/>
    <w:rsid w:val="002D70AD"/>
    <w:rsid w:val="002D70E8"/>
    <w:rsid w:val="002D70F8"/>
    <w:rsid w:val="002D7136"/>
    <w:rsid w:val="002D72A4"/>
    <w:rsid w:val="002D72C3"/>
    <w:rsid w:val="002D7365"/>
    <w:rsid w:val="002D751E"/>
    <w:rsid w:val="002D764A"/>
    <w:rsid w:val="002D7774"/>
    <w:rsid w:val="002D7815"/>
    <w:rsid w:val="002D7E5C"/>
    <w:rsid w:val="002D7F68"/>
    <w:rsid w:val="002E013D"/>
    <w:rsid w:val="002E0199"/>
    <w:rsid w:val="002E02D0"/>
    <w:rsid w:val="002E0EC7"/>
    <w:rsid w:val="002E0F63"/>
    <w:rsid w:val="002E1257"/>
    <w:rsid w:val="002E12C8"/>
    <w:rsid w:val="002E15F1"/>
    <w:rsid w:val="002E186F"/>
    <w:rsid w:val="002E199E"/>
    <w:rsid w:val="002E1A44"/>
    <w:rsid w:val="002E1DE2"/>
    <w:rsid w:val="002E1F23"/>
    <w:rsid w:val="002E217C"/>
    <w:rsid w:val="002E2204"/>
    <w:rsid w:val="002E2909"/>
    <w:rsid w:val="002E29AF"/>
    <w:rsid w:val="002E2D68"/>
    <w:rsid w:val="002E2E7B"/>
    <w:rsid w:val="002E2EA6"/>
    <w:rsid w:val="002E30C2"/>
    <w:rsid w:val="002E33AB"/>
    <w:rsid w:val="002E33F7"/>
    <w:rsid w:val="002E3437"/>
    <w:rsid w:val="002E3536"/>
    <w:rsid w:val="002E3571"/>
    <w:rsid w:val="002E3657"/>
    <w:rsid w:val="002E3687"/>
    <w:rsid w:val="002E3727"/>
    <w:rsid w:val="002E386D"/>
    <w:rsid w:val="002E3880"/>
    <w:rsid w:val="002E396E"/>
    <w:rsid w:val="002E399C"/>
    <w:rsid w:val="002E3AC5"/>
    <w:rsid w:val="002E3B73"/>
    <w:rsid w:val="002E3C77"/>
    <w:rsid w:val="002E3D13"/>
    <w:rsid w:val="002E3F02"/>
    <w:rsid w:val="002E3FAE"/>
    <w:rsid w:val="002E3FB9"/>
    <w:rsid w:val="002E4309"/>
    <w:rsid w:val="002E43EF"/>
    <w:rsid w:val="002E4501"/>
    <w:rsid w:val="002E4836"/>
    <w:rsid w:val="002E496F"/>
    <w:rsid w:val="002E4A14"/>
    <w:rsid w:val="002E4A69"/>
    <w:rsid w:val="002E4BD1"/>
    <w:rsid w:val="002E4D22"/>
    <w:rsid w:val="002E4E2B"/>
    <w:rsid w:val="002E50F5"/>
    <w:rsid w:val="002E5121"/>
    <w:rsid w:val="002E5170"/>
    <w:rsid w:val="002E52D0"/>
    <w:rsid w:val="002E52EE"/>
    <w:rsid w:val="002E52FA"/>
    <w:rsid w:val="002E54C8"/>
    <w:rsid w:val="002E57E4"/>
    <w:rsid w:val="002E5A1B"/>
    <w:rsid w:val="002E5B12"/>
    <w:rsid w:val="002E5BAF"/>
    <w:rsid w:val="002E5BEF"/>
    <w:rsid w:val="002E5E9B"/>
    <w:rsid w:val="002E5EDC"/>
    <w:rsid w:val="002E5F15"/>
    <w:rsid w:val="002E61E2"/>
    <w:rsid w:val="002E61FA"/>
    <w:rsid w:val="002E6597"/>
    <w:rsid w:val="002E67F1"/>
    <w:rsid w:val="002E6840"/>
    <w:rsid w:val="002E696E"/>
    <w:rsid w:val="002E6B04"/>
    <w:rsid w:val="002E6C0A"/>
    <w:rsid w:val="002E6C7A"/>
    <w:rsid w:val="002E6D24"/>
    <w:rsid w:val="002E712F"/>
    <w:rsid w:val="002E7154"/>
    <w:rsid w:val="002E71B8"/>
    <w:rsid w:val="002E7230"/>
    <w:rsid w:val="002E73BF"/>
    <w:rsid w:val="002E747D"/>
    <w:rsid w:val="002E74FC"/>
    <w:rsid w:val="002E7556"/>
    <w:rsid w:val="002E758B"/>
    <w:rsid w:val="002F01D6"/>
    <w:rsid w:val="002F03BF"/>
    <w:rsid w:val="002F03C5"/>
    <w:rsid w:val="002F04BD"/>
    <w:rsid w:val="002F0800"/>
    <w:rsid w:val="002F0A7F"/>
    <w:rsid w:val="002F0B94"/>
    <w:rsid w:val="002F0BB3"/>
    <w:rsid w:val="002F0C58"/>
    <w:rsid w:val="002F0C79"/>
    <w:rsid w:val="002F0CE7"/>
    <w:rsid w:val="002F0D63"/>
    <w:rsid w:val="002F0F4A"/>
    <w:rsid w:val="002F100B"/>
    <w:rsid w:val="002F1034"/>
    <w:rsid w:val="002F11B5"/>
    <w:rsid w:val="002F1673"/>
    <w:rsid w:val="002F1711"/>
    <w:rsid w:val="002F18AC"/>
    <w:rsid w:val="002F192D"/>
    <w:rsid w:val="002F19B6"/>
    <w:rsid w:val="002F1B9E"/>
    <w:rsid w:val="002F1CC2"/>
    <w:rsid w:val="002F1D1D"/>
    <w:rsid w:val="002F200C"/>
    <w:rsid w:val="002F2154"/>
    <w:rsid w:val="002F2344"/>
    <w:rsid w:val="002F2365"/>
    <w:rsid w:val="002F23AC"/>
    <w:rsid w:val="002F23CF"/>
    <w:rsid w:val="002F23D2"/>
    <w:rsid w:val="002F244E"/>
    <w:rsid w:val="002F24D1"/>
    <w:rsid w:val="002F2569"/>
    <w:rsid w:val="002F25BC"/>
    <w:rsid w:val="002F25C9"/>
    <w:rsid w:val="002F25FF"/>
    <w:rsid w:val="002F2A42"/>
    <w:rsid w:val="002F2AC1"/>
    <w:rsid w:val="002F2B8E"/>
    <w:rsid w:val="002F3006"/>
    <w:rsid w:val="002F30F2"/>
    <w:rsid w:val="002F34E7"/>
    <w:rsid w:val="002F350C"/>
    <w:rsid w:val="002F3517"/>
    <w:rsid w:val="002F374B"/>
    <w:rsid w:val="002F3771"/>
    <w:rsid w:val="002F37C3"/>
    <w:rsid w:val="002F3973"/>
    <w:rsid w:val="002F3A70"/>
    <w:rsid w:val="002F3CDD"/>
    <w:rsid w:val="002F3D0E"/>
    <w:rsid w:val="002F3D2A"/>
    <w:rsid w:val="002F3DCF"/>
    <w:rsid w:val="002F3E49"/>
    <w:rsid w:val="002F44DA"/>
    <w:rsid w:val="002F452F"/>
    <w:rsid w:val="002F45F0"/>
    <w:rsid w:val="002F4F66"/>
    <w:rsid w:val="002F5104"/>
    <w:rsid w:val="002F51AB"/>
    <w:rsid w:val="002F5273"/>
    <w:rsid w:val="002F52F6"/>
    <w:rsid w:val="002F53C9"/>
    <w:rsid w:val="002F5626"/>
    <w:rsid w:val="002F565D"/>
    <w:rsid w:val="002F5736"/>
    <w:rsid w:val="002F5772"/>
    <w:rsid w:val="002F5896"/>
    <w:rsid w:val="002F5923"/>
    <w:rsid w:val="002F5AB3"/>
    <w:rsid w:val="002F5AFC"/>
    <w:rsid w:val="002F5B43"/>
    <w:rsid w:val="002F5DAF"/>
    <w:rsid w:val="002F5E0B"/>
    <w:rsid w:val="002F6071"/>
    <w:rsid w:val="002F612B"/>
    <w:rsid w:val="002F6157"/>
    <w:rsid w:val="002F615A"/>
    <w:rsid w:val="002F6A2E"/>
    <w:rsid w:val="002F6BCD"/>
    <w:rsid w:val="002F6CF0"/>
    <w:rsid w:val="002F6EB7"/>
    <w:rsid w:val="002F72CE"/>
    <w:rsid w:val="002F7406"/>
    <w:rsid w:val="002F762B"/>
    <w:rsid w:val="002F76AF"/>
    <w:rsid w:val="002F7748"/>
    <w:rsid w:val="002F787B"/>
    <w:rsid w:val="002F78BE"/>
    <w:rsid w:val="002F7CA5"/>
    <w:rsid w:val="002F7CC3"/>
    <w:rsid w:val="003001A4"/>
    <w:rsid w:val="003002A2"/>
    <w:rsid w:val="003002A5"/>
    <w:rsid w:val="0030040B"/>
    <w:rsid w:val="003007D8"/>
    <w:rsid w:val="003008E6"/>
    <w:rsid w:val="0030097A"/>
    <w:rsid w:val="0030097F"/>
    <w:rsid w:val="003009D5"/>
    <w:rsid w:val="003009F9"/>
    <w:rsid w:val="00300B09"/>
    <w:rsid w:val="00300E9D"/>
    <w:rsid w:val="00300FBA"/>
    <w:rsid w:val="003010F6"/>
    <w:rsid w:val="00301124"/>
    <w:rsid w:val="0030124A"/>
    <w:rsid w:val="00301425"/>
    <w:rsid w:val="0030142D"/>
    <w:rsid w:val="00301465"/>
    <w:rsid w:val="003014AE"/>
    <w:rsid w:val="003015ED"/>
    <w:rsid w:val="003016F4"/>
    <w:rsid w:val="003016FD"/>
    <w:rsid w:val="003016FE"/>
    <w:rsid w:val="003017E2"/>
    <w:rsid w:val="00301A99"/>
    <w:rsid w:val="00301B4C"/>
    <w:rsid w:val="00301BB8"/>
    <w:rsid w:val="00301BBA"/>
    <w:rsid w:val="00301C56"/>
    <w:rsid w:val="00301D41"/>
    <w:rsid w:val="00301D51"/>
    <w:rsid w:val="00301D94"/>
    <w:rsid w:val="00301DA6"/>
    <w:rsid w:val="00301F1E"/>
    <w:rsid w:val="0030222E"/>
    <w:rsid w:val="003022D3"/>
    <w:rsid w:val="003022ED"/>
    <w:rsid w:val="003022F6"/>
    <w:rsid w:val="003025C8"/>
    <w:rsid w:val="00302623"/>
    <w:rsid w:val="003026AD"/>
    <w:rsid w:val="003028E1"/>
    <w:rsid w:val="003029BE"/>
    <w:rsid w:val="00302A67"/>
    <w:rsid w:val="00302C05"/>
    <w:rsid w:val="003030C7"/>
    <w:rsid w:val="0030317B"/>
    <w:rsid w:val="003034BA"/>
    <w:rsid w:val="003035EC"/>
    <w:rsid w:val="003036CB"/>
    <w:rsid w:val="003037E0"/>
    <w:rsid w:val="0030389F"/>
    <w:rsid w:val="003039FE"/>
    <w:rsid w:val="00303A07"/>
    <w:rsid w:val="00303A6D"/>
    <w:rsid w:val="00303A90"/>
    <w:rsid w:val="00303E81"/>
    <w:rsid w:val="00303F7F"/>
    <w:rsid w:val="00304062"/>
    <w:rsid w:val="003043AD"/>
    <w:rsid w:val="003049E3"/>
    <w:rsid w:val="00304AF2"/>
    <w:rsid w:val="00304C57"/>
    <w:rsid w:val="00304DDA"/>
    <w:rsid w:val="00304E13"/>
    <w:rsid w:val="00304E26"/>
    <w:rsid w:val="00304ED3"/>
    <w:rsid w:val="0030504E"/>
    <w:rsid w:val="00305193"/>
    <w:rsid w:val="0030528D"/>
    <w:rsid w:val="0030550F"/>
    <w:rsid w:val="003056F4"/>
    <w:rsid w:val="00305869"/>
    <w:rsid w:val="00305877"/>
    <w:rsid w:val="003058E7"/>
    <w:rsid w:val="00305A11"/>
    <w:rsid w:val="00305A9C"/>
    <w:rsid w:val="00305E5D"/>
    <w:rsid w:val="00305EEF"/>
    <w:rsid w:val="0030604B"/>
    <w:rsid w:val="00306222"/>
    <w:rsid w:val="00306305"/>
    <w:rsid w:val="003063A1"/>
    <w:rsid w:val="003065B7"/>
    <w:rsid w:val="0030675C"/>
    <w:rsid w:val="00306831"/>
    <w:rsid w:val="003068A5"/>
    <w:rsid w:val="003068C4"/>
    <w:rsid w:val="0030690A"/>
    <w:rsid w:val="00306910"/>
    <w:rsid w:val="003069F2"/>
    <w:rsid w:val="00306B31"/>
    <w:rsid w:val="00306EEF"/>
    <w:rsid w:val="00306F88"/>
    <w:rsid w:val="00307043"/>
    <w:rsid w:val="003070D0"/>
    <w:rsid w:val="0030724C"/>
    <w:rsid w:val="00307318"/>
    <w:rsid w:val="00307644"/>
    <w:rsid w:val="00307770"/>
    <w:rsid w:val="0030785D"/>
    <w:rsid w:val="003078C2"/>
    <w:rsid w:val="003078FE"/>
    <w:rsid w:val="0030799C"/>
    <w:rsid w:val="00307BE6"/>
    <w:rsid w:val="00307C25"/>
    <w:rsid w:val="00307E73"/>
    <w:rsid w:val="00307EC3"/>
    <w:rsid w:val="003100EB"/>
    <w:rsid w:val="00310349"/>
    <w:rsid w:val="00310815"/>
    <w:rsid w:val="00310912"/>
    <w:rsid w:val="0031093C"/>
    <w:rsid w:val="003109B5"/>
    <w:rsid w:val="00310A34"/>
    <w:rsid w:val="00310ADF"/>
    <w:rsid w:val="003113C9"/>
    <w:rsid w:val="00311582"/>
    <w:rsid w:val="003115F1"/>
    <w:rsid w:val="00311716"/>
    <w:rsid w:val="00311993"/>
    <w:rsid w:val="00311A50"/>
    <w:rsid w:val="00311AF1"/>
    <w:rsid w:val="00311E73"/>
    <w:rsid w:val="00311F71"/>
    <w:rsid w:val="0031230A"/>
    <w:rsid w:val="003125AE"/>
    <w:rsid w:val="0031262F"/>
    <w:rsid w:val="003129E1"/>
    <w:rsid w:val="00312CCE"/>
    <w:rsid w:val="00312D20"/>
    <w:rsid w:val="00312D68"/>
    <w:rsid w:val="00312E2E"/>
    <w:rsid w:val="00312FA5"/>
    <w:rsid w:val="00312FD7"/>
    <w:rsid w:val="00312FE8"/>
    <w:rsid w:val="00313097"/>
    <w:rsid w:val="0031319A"/>
    <w:rsid w:val="0031324C"/>
    <w:rsid w:val="0031330F"/>
    <w:rsid w:val="00313338"/>
    <w:rsid w:val="003133CC"/>
    <w:rsid w:val="003136D9"/>
    <w:rsid w:val="00313729"/>
    <w:rsid w:val="003137FB"/>
    <w:rsid w:val="003138FC"/>
    <w:rsid w:val="00313AD2"/>
    <w:rsid w:val="00313CD8"/>
    <w:rsid w:val="00313F02"/>
    <w:rsid w:val="00313FD4"/>
    <w:rsid w:val="003140A2"/>
    <w:rsid w:val="0031411F"/>
    <w:rsid w:val="003142F9"/>
    <w:rsid w:val="003144B3"/>
    <w:rsid w:val="003145C0"/>
    <w:rsid w:val="0031477C"/>
    <w:rsid w:val="003147B2"/>
    <w:rsid w:val="003147D4"/>
    <w:rsid w:val="00314800"/>
    <w:rsid w:val="003148D7"/>
    <w:rsid w:val="00314AEF"/>
    <w:rsid w:val="00314C77"/>
    <w:rsid w:val="00314E57"/>
    <w:rsid w:val="00314E70"/>
    <w:rsid w:val="00315099"/>
    <w:rsid w:val="003150D6"/>
    <w:rsid w:val="0031513A"/>
    <w:rsid w:val="0031526F"/>
    <w:rsid w:val="003152CE"/>
    <w:rsid w:val="00315401"/>
    <w:rsid w:val="00315496"/>
    <w:rsid w:val="003154CD"/>
    <w:rsid w:val="003154E9"/>
    <w:rsid w:val="00315585"/>
    <w:rsid w:val="003158AA"/>
    <w:rsid w:val="00315D22"/>
    <w:rsid w:val="00315DC9"/>
    <w:rsid w:val="00315DD3"/>
    <w:rsid w:val="00315EB3"/>
    <w:rsid w:val="00315F53"/>
    <w:rsid w:val="00316172"/>
    <w:rsid w:val="003163BA"/>
    <w:rsid w:val="003164AD"/>
    <w:rsid w:val="003164CC"/>
    <w:rsid w:val="0031661D"/>
    <w:rsid w:val="00316693"/>
    <w:rsid w:val="003166E4"/>
    <w:rsid w:val="00316756"/>
    <w:rsid w:val="003168A7"/>
    <w:rsid w:val="0031697D"/>
    <w:rsid w:val="00316C03"/>
    <w:rsid w:val="00316C0E"/>
    <w:rsid w:val="00316EF3"/>
    <w:rsid w:val="00316F83"/>
    <w:rsid w:val="003170DC"/>
    <w:rsid w:val="00317115"/>
    <w:rsid w:val="003171FF"/>
    <w:rsid w:val="003172FE"/>
    <w:rsid w:val="00317415"/>
    <w:rsid w:val="0031745D"/>
    <w:rsid w:val="00317699"/>
    <w:rsid w:val="00317740"/>
    <w:rsid w:val="00317805"/>
    <w:rsid w:val="00317857"/>
    <w:rsid w:val="003178E0"/>
    <w:rsid w:val="00317D63"/>
    <w:rsid w:val="00317DF0"/>
    <w:rsid w:val="00317DF7"/>
    <w:rsid w:val="00317E78"/>
    <w:rsid w:val="00320095"/>
    <w:rsid w:val="003200CE"/>
    <w:rsid w:val="003202C7"/>
    <w:rsid w:val="00320455"/>
    <w:rsid w:val="003204B5"/>
    <w:rsid w:val="003207E8"/>
    <w:rsid w:val="00320822"/>
    <w:rsid w:val="00320933"/>
    <w:rsid w:val="003209E4"/>
    <w:rsid w:val="00320AB1"/>
    <w:rsid w:val="00320BFE"/>
    <w:rsid w:val="00320D65"/>
    <w:rsid w:val="00320E28"/>
    <w:rsid w:val="00320F62"/>
    <w:rsid w:val="003210E1"/>
    <w:rsid w:val="003210E2"/>
    <w:rsid w:val="00321232"/>
    <w:rsid w:val="00321258"/>
    <w:rsid w:val="0032142A"/>
    <w:rsid w:val="00321479"/>
    <w:rsid w:val="00321591"/>
    <w:rsid w:val="00321640"/>
    <w:rsid w:val="003216EF"/>
    <w:rsid w:val="00321856"/>
    <w:rsid w:val="00321A5A"/>
    <w:rsid w:val="00321B48"/>
    <w:rsid w:val="00321BCF"/>
    <w:rsid w:val="00321BE0"/>
    <w:rsid w:val="00321F2C"/>
    <w:rsid w:val="00322059"/>
    <w:rsid w:val="00322069"/>
    <w:rsid w:val="003220CB"/>
    <w:rsid w:val="0032219B"/>
    <w:rsid w:val="003221B9"/>
    <w:rsid w:val="003223DD"/>
    <w:rsid w:val="003224FC"/>
    <w:rsid w:val="00322529"/>
    <w:rsid w:val="0032284C"/>
    <w:rsid w:val="00322914"/>
    <w:rsid w:val="00322A4A"/>
    <w:rsid w:val="00322E35"/>
    <w:rsid w:val="00322E62"/>
    <w:rsid w:val="00322EBD"/>
    <w:rsid w:val="00322F53"/>
    <w:rsid w:val="00323056"/>
    <w:rsid w:val="00323234"/>
    <w:rsid w:val="003232A0"/>
    <w:rsid w:val="0032361F"/>
    <w:rsid w:val="00323AF9"/>
    <w:rsid w:val="00323B35"/>
    <w:rsid w:val="00323CE7"/>
    <w:rsid w:val="00323CF8"/>
    <w:rsid w:val="00323E2E"/>
    <w:rsid w:val="00323E72"/>
    <w:rsid w:val="00323EB0"/>
    <w:rsid w:val="00324102"/>
    <w:rsid w:val="0032435E"/>
    <w:rsid w:val="003244FE"/>
    <w:rsid w:val="0032477A"/>
    <w:rsid w:val="00324A23"/>
    <w:rsid w:val="00324B80"/>
    <w:rsid w:val="00324B8F"/>
    <w:rsid w:val="00324C3F"/>
    <w:rsid w:val="00324CCC"/>
    <w:rsid w:val="00324CCE"/>
    <w:rsid w:val="00324D6F"/>
    <w:rsid w:val="00324D71"/>
    <w:rsid w:val="00324F57"/>
    <w:rsid w:val="00324FCE"/>
    <w:rsid w:val="003251A1"/>
    <w:rsid w:val="0032537E"/>
    <w:rsid w:val="0032544D"/>
    <w:rsid w:val="00325483"/>
    <w:rsid w:val="00325685"/>
    <w:rsid w:val="003256BA"/>
    <w:rsid w:val="00325717"/>
    <w:rsid w:val="003258CE"/>
    <w:rsid w:val="00325A4F"/>
    <w:rsid w:val="00325B1D"/>
    <w:rsid w:val="00325B44"/>
    <w:rsid w:val="00325BCA"/>
    <w:rsid w:val="00325C4B"/>
    <w:rsid w:val="00325C93"/>
    <w:rsid w:val="00325CF1"/>
    <w:rsid w:val="00325DA0"/>
    <w:rsid w:val="00326089"/>
    <w:rsid w:val="003262F4"/>
    <w:rsid w:val="00326301"/>
    <w:rsid w:val="003265E1"/>
    <w:rsid w:val="003266E2"/>
    <w:rsid w:val="00326790"/>
    <w:rsid w:val="003268DB"/>
    <w:rsid w:val="003269CB"/>
    <w:rsid w:val="003269DB"/>
    <w:rsid w:val="003269EC"/>
    <w:rsid w:val="003269F1"/>
    <w:rsid w:val="00326BC2"/>
    <w:rsid w:val="00326C7C"/>
    <w:rsid w:val="00327152"/>
    <w:rsid w:val="0032719C"/>
    <w:rsid w:val="003271FB"/>
    <w:rsid w:val="0032724F"/>
    <w:rsid w:val="003272D3"/>
    <w:rsid w:val="003273CF"/>
    <w:rsid w:val="0032741E"/>
    <w:rsid w:val="00327537"/>
    <w:rsid w:val="003275A1"/>
    <w:rsid w:val="00327699"/>
    <w:rsid w:val="003278A0"/>
    <w:rsid w:val="00327E0E"/>
    <w:rsid w:val="00327F43"/>
    <w:rsid w:val="00327F97"/>
    <w:rsid w:val="00330552"/>
    <w:rsid w:val="003305F3"/>
    <w:rsid w:val="00330679"/>
    <w:rsid w:val="00330735"/>
    <w:rsid w:val="00330A55"/>
    <w:rsid w:val="00330A5D"/>
    <w:rsid w:val="00330B80"/>
    <w:rsid w:val="00330E85"/>
    <w:rsid w:val="00330F10"/>
    <w:rsid w:val="00331032"/>
    <w:rsid w:val="003310F3"/>
    <w:rsid w:val="0033129C"/>
    <w:rsid w:val="00331420"/>
    <w:rsid w:val="0033162A"/>
    <w:rsid w:val="003317B9"/>
    <w:rsid w:val="00331889"/>
    <w:rsid w:val="0033198C"/>
    <w:rsid w:val="003319B7"/>
    <w:rsid w:val="00331E84"/>
    <w:rsid w:val="00332000"/>
    <w:rsid w:val="0033233A"/>
    <w:rsid w:val="003324E7"/>
    <w:rsid w:val="003324FC"/>
    <w:rsid w:val="00332614"/>
    <w:rsid w:val="0033282C"/>
    <w:rsid w:val="00332925"/>
    <w:rsid w:val="0033292C"/>
    <w:rsid w:val="00332973"/>
    <w:rsid w:val="00332B5B"/>
    <w:rsid w:val="00332B8B"/>
    <w:rsid w:val="00332B9D"/>
    <w:rsid w:val="00332E51"/>
    <w:rsid w:val="00332EED"/>
    <w:rsid w:val="00332F66"/>
    <w:rsid w:val="00332F9B"/>
    <w:rsid w:val="0033307A"/>
    <w:rsid w:val="00333094"/>
    <w:rsid w:val="00333287"/>
    <w:rsid w:val="003332B2"/>
    <w:rsid w:val="00333309"/>
    <w:rsid w:val="00333368"/>
    <w:rsid w:val="0033338D"/>
    <w:rsid w:val="00333417"/>
    <w:rsid w:val="00333613"/>
    <w:rsid w:val="00333639"/>
    <w:rsid w:val="00333770"/>
    <w:rsid w:val="003337BF"/>
    <w:rsid w:val="00333852"/>
    <w:rsid w:val="003338DF"/>
    <w:rsid w:val="00333D4A"/>
    <w:rsid w:val="00333EB1"/>
    <w:rsid w:val="00333F84"/>
    <w:rsid w:val="003342F5"/>
    <w:rsid w:val="0033439B"/>
    <w:rsid w:val="003345C1"/>
    <w:rsid w:val="00334639"/>
    <w:rsid w:val="003347F2"/>
    <w:rsid w:val="00334A3D"/>
    <w:rsid w:val="00334C95"/>
    <w:rsid w:val="00334E35"/>
    <w:rsid w:val="00334E5C"/>
    <w:rsid w:val="00334ED4"/>
    <w:rsid w:val="00334F6F"/>
    <w:rsid w:val="0033534B"/>
    <w:rsid w:val="003353E0"/>
    <w:rsid w:val="00335410"/>
    <w:rsid w:val="0033555D"/>
    <w:rsid w:val="0033571C"/>
    <w:rsid w:val="003357C1"/>
    <w:rsid w:val="00335850"/>
    <w:rsid w:val="003358D7"/>
    <w:rsid w:val="00335ECD"/>
    <w:rsid w:val="00336095"/>
    <w:rsid w:val="00336134"/>
    <w:rsid w:val="0033666D"/>
    <w:rsid w:val="0033667D"/>
    <w:rsid w:val="003367B0"/>
    <w:rsid w:val="00336881"/>
    <w:rsid w:val="00336AFA"/>
    <w:rsid w:val="00336E17"/>
    <w:rsid w:val="00336EED"/>
    <w:rsid w:val="00336F20"/>
    <w:rsid w:val="0033713F"/>
    <w:rsid w:val="00337152"/>
    <w:rsid w:val="003373C7"/>
    <w:rsid w:val="00337454"/>
    <w:rsid w:val="00337529"/>
    <w:rsid w:val="0033754A"/>
    <w:rsid w:val="00337550"/>
    <w:rsid w:val="0033759A"/>
    <w:rsid w:val="0033760A"/>
    <w:rsid w:val="00337621"/>
    <w:rsid w:val="003379DF"/>
    <w:rsid w:val="00337A2C"/>
    <w:rsid w:val="00337A40"/>
    <w:rsid w:val="00337B06"/>
    <w:rsid w:val="00337B74"/>
    <w:rsid w:val="00337C34"/>
    <w:rsid w:val="00337F2F"/>
    <w:rsid w:val="00337FA7"/>
    <w:rsid w:val="00340085"/>
    <w:rsid w:val="003400E4"/>
    <w:rsid w:val="003401CD"/>
    <w:rsid w:val="003402D1"/>
    <w:rsid w:val="0034034E"/>
    <w:rsid w:val="00340361"/>
    <w:rsid w:val="003405B7"/>
    <w:rsid w:val="003407A6"/>
    <w:rsid w:val="00340849"/>
    <w:rsid w:val="00340868"/>
    <w:rsid w:val="003408D8"/>
    <w:rsid w:val="00340969"/>
    <w:rsid w:val="00340A55"/>
    <w:rsid w:val="00340B1C"/>
    <w:rsid w:val="00340BED"/>
    <w:rsid w:val="00340E3E"/>
    <w:rsid w:val="00340F20"/>
    <w:rsid w:val="00340F62"/>
    <w:rsid w:val="0034111E"/>
    <w:rsid w:val="0034124B"/>
    <w:rsid w:val="003412B7"/>
    <w:rsid w:val="003412E7"/>
    <w:rsid w:val="00341766"/>
    <w:rsid w:val="00341832"/>
    <w:rsid w:val="0034195E"/>
    <w:rsid w:val="003419A1"/>
    <w:rsid w:val="00341A81"/>
    <w:rsid w:val="00341AFE"/>
    <w:rsid w:val="00341C46"/>
    <w:rsid w:val="00341D27"/>
    <w:rsid w:val="00341DA6"/>
    <w:rsid w:val="00341DCD"/>
    <w:rsid w:val="0034207C"/>
    <w:rsid w:val="0034208F"/>
    <w:rsid w:val="003420CD"/>
    <w:rsid w:val="0034223C"/>
    <w:rsid w:val="0034226B"/>
    <w:rsid w:val="00342749"/>
    <w:rsid w:val="00342780"/>
    <w:rsid w:val="00342826"/>
    <w:rsid w:val="0034291C"/>
    <w:rsid w:val="00342A59"/>
    <w:rsid w:val="00342B0E"/>
    <w:rsid w:val="00342B87"/>
    <w:rsid w:val="00342F85"/>
    <w:rsid w:val="00343071"/>
    <w:rsid w:val="003430C1"/>
    <w:rsid w:val="003432D5"/>
    <w:rsid w:val="00343741"/>
    <w:rsid w:val="003438B0"/>
    <w:rsid w:val="00343941"/>
    <w:rsid w:val="00343AE8"/>
    <w:rsid w:val="00343FC6"/>
    <w:rsid w:val="003440E5"/>
    <w:rsid w:val="00344348"/>
    <w:rsid w:val="0034439C"/>
    <w:rsid w:val="0034457D"/>
    <w:rsid w:val="0034479B"/>
    <w:rsid w:val="003448B9"/>
    <w:rsid w:val="00344926"/>
    <w:rsid w:val="00344930"/>
    <w:rsid w:val="00344ACF"/>
    <w:rsid w:val="00344E2C"/>
    <w:rsid w:val="00344F3A"/>
    <w:rsid w:val="00344FA7"/>
    <w:rsid w:val="00344FFA"/>
    <w:rsid w:val="00345148"/>
    <w:rsid w:val="0034538D"/>
    <w:rsid w:val="00345397"/>
    <w:rsid w:val="00345428"/>
    <w:rsid w:val="003455F8"/>
    <w:rsid w:val="00345624"/>
    <w:rsid w:val="0034568C"/>
    <w:rsid w:val="003456EE"/>
    <w:rsid w:val="00345C7B"/>
    <w:rsid w:val="0034629A"/>
    <w:rsid w:val="003462B9"/>
    <w:rsid w:val="003463F8"/>
    <w:rsid w:val="003464EA"/>
    <w:rsid w:val="003465B0"/>
    <w:rsid w:val="0034667A"/>
    <w:rsid w:val="00346781"/>
    <w:rsid w:val="003469A1"/>
    <w:rsid w:val="00346B41"/>
    <w:rsid w:val="00346B49"/>
    <w:rsid w:val="00346B5D"/>
    <w:rsid w:val="00346C4A"/>
    <w:rsid w:val="00346C79"/>
    <w:rsid w:val="00346E90"/>
    <w:rsid w:val="00346EBC"/>
    <w:rsid w:val="00346F6B"/>
    <w:rsid w:val="0034703E"/>
    <w:rsid w:val="003472AB"/>
    <w:rsid w:val="00347595"/>
    <w:rsid w:val="003475FD"/>
    <w:rsid w:val="00347A5E"/>
    <w:rsid w:val="00347B7D"/>
    <w:rsid w:val="00347C06"/>
    <w:rsid w:val="00347CC1"/>
    <w:rsid w:val="00350108"/>
    <w:rsid w:val="00350293"/>
    <w:rsid w:val="003504F3"/>
    <w:rsid w:val="00350517"/>
    <w:rsid w:val="003505FE"/>
    <w:rsid w:val="0035063C"/>
    <w:rsid w:val="00350835"/>
    <w:rsid w:val="00350907"/>
    <w:rsid w:val="00350988"/>
    <w:rsid w:val="003509F3"/>
    <w:rsid w:val="00350BB2"/>
    <w:rsid w:val="00350BF0"/>
    <w:rsid w:val="00350F5F"/>
    <w:rsid w:val="00351536"/>
    <w:rsid w:val="003517F6"/>
    <w:rsid w:val="00351B25"/>
    <w:rsid w:val="00351B33"/>
    <w:rsid w:val="00351E78"/>
    <w:rsid w:val="00351E84"/>
    <w:rsid w:val="00352058"/>
    <w:rsid w:val="003521BD"/>
    <w:rsid w:val="00352390"/>
    <w:rsid w:val="003523BB"/>
    <w:rsid w:val="00352465"/>
    <w:rsid w:val="00352466"/>
    <w:rsid w:val="00352622"/>
    <w:rsid w:val="00352883"/>
    <w:rsid w:val="0035290F"/>
    <w:rsid w:val="00352A40"/>
    <w:rsid w:val="00352BE6"/>
    <w:rsid w:val="00352C50"/>
    <w:rsid w:val="00352CB6"/>
    <w:rsid w:val="00352D5E"/>
    <w:rsid w:val="003531B2"/>
    <w:rsid w:val="00353291"/>
    <w:rsid w:val="003534EC"/>
    <w:rsid w:val="0035361C"/>
    <w:rsid w:val="00353724"/>
    <w:rsid w:val="003537A4"/>
    <w:rsid w:val="00353800"/>
    <w:rsid w:val="003538F0"/>
    <w:rsid w:val="00353B0B"/>
    <w:rsid w:val="00353D13"/>
    <w:rsid w:val="00353D50"/>
    <w:rsid w:val="00353D53"/>
    <w:rsid w:val="00354479"/>
    <w:rsid w:val="00354943"/>
    <w:rsid w:val="00354AE4"/>
    <w:rsid w:val="00354BC5"/>
    <w:rsid w:val="00354C5A"/>
    <w:rsid w:val="00354E38"/>
    <w:rsid w:val="00354F3E"/>
    <w:rsid w:val="00355344"/>
    <w:rsid w:val="00355367"/>
    <w:rsid w:val="0035542F"/>
    <w:rsid w:val="0035544B"/>
    <w:rsid w:val="0035578B"/>
    <w:rsid w:val="003559A7"/>
    <w:rsid w:val="00355A0C"/>
    <w:rsid w:val="00355A30"/>
    <w:rsid w:val="00355B0C"/>
    <w:rsid w:val="00355C05"/>
    <w:rsid w:val="00355CDB"/>
    <w:rsid w:val="00355E5A"/>
    <w:rsid w:val="00355E7D"/>
    <w:rsid w:val="00355F14"/>
    <w:rsid w:val="00356241"/>
    <w:rsid w:val="003563A3"/>
    <w:rsid w:val="003564EC"/>
    <w:rsid w:val="003565A8"/>
    <w:rsid w:val="003565FE"/>
    <w:rsid w:val="00356911"/>
    <w:rsid w:val="003569D4"/>
    <w:rsid w:val="00356A84"/>
    <w:rsid w:val="00356C01"/>
    <w:rsid w:val="00356C50"/>
    <w:rsid w:val="00356D6C"/>
    <w:rsid w:val="00356DFE"/>
    <w:rsid w:val="003572CD"/>
    <w:rsid w:val="003576D8"/>
    <w:rsid w:val="003576DA"/>
    <w:rsid w:val="0035794D"/>
    <w:rsid w:val="00357D53"/>
    <w:rsid w:val="00357F27"/>
    <w:rsid w:val="00357F85"/>
    <w:rsid w:val="00360053"/>
    <w:rsid w:val="003602B6"/>
    <w:rsid w:val="003602CA"/>
    <w:rsid w:val="0036030E"/>
    <w:rsid w:val="00360375"/>
    <w:rsid w:val="003603CC"/>
    <w:rsid w:val="003606B3"/>
    <w:rsid w:val="00360749"/>
    <w:rsid w:val="003608F8"/>
    <w:rsid w:val="00360A70"/>
    <w:rsid w:val="00360AD2"/>
    <w:rsid w:val="00360ADF"/>
    <w:rsid w:val="0036101B"/>
    <w:rsid w:val="003610BA"/>
    <w:rsid w:val="00361299"/>
    <w:rsid w:val="00361365"/>
    <w:rsid w:val="00361386"/>
    <w:rsid w:val="0036155F"/>
    <w:rsid w:val="00361581"/>
    <w:rsid w:val="003615E7"/>
    <w:rsid w:val="00361601"/>
    <w:rsid w:val="003619DD"/>
    <w:rsid w:val="00361AE4"/>
    <w:rsid w:val="00361B30"/>
    <w:rsid w:val="00361B82"/>
    <w:rsid w:val="00361DEA"/>
    <w:rsid w:val="00362027"/>
    <w:rsid w:val="0036239C"/>
    <w:rsid w:val="00362648"/>
    <w:rsid w:val="00362715"/>
    <w:rsid w:val="00362795"/>
    <w:rsid w:val="0036287C"/>
    <w:rsid w:val="003628F9"/>
    <w:rsid w:val="003629E3"/>
    <w:rsid w:val="00362E37"/>
    <w:rsid w:val="0036301F"/>
    <w:rsid w:val="0036312A"/>
    <w:rsid w:val="0036338F"/>
    <w:rsid w:val="00363573"/>
    <w:rsid w:val="003635EB"/>
    <w:rsid w:val="00363781"/>
    <w:rsid w:val="00363802"/>
    <w:rsid w:val="0036381E"/>
    <w:rsid w:val="003639C3"/>
    <w:rsid w:val="00363D16"/>
    <w:rsid w:val="00363D7A"/>
    <w:rsid w:val="00363E5F"/>
    <w:rsid w:val="00363ECB"/>
    <w:rsid w:val="00363F4C"/>
    <w:rsid w:val="00363FCB"/>
    <w:rsid w:val="00364098"/>
    <w:rsid w:val="00364107"/>
    <w:rsid w:val="00364304"/>
    <w:rsid w:val="00364316"/>
    <w:rsid w:val="003643D8"/>
    <w:rsid w:val="0036472C"/>
    <w:rsid w:val="003647BB"/>
    <w:rsid w:val="00364CCA"/>
    <w:rsid w:val="00364DB0"/>
    <w:rsid w:val="00364E2F"/>
    <w:rsid w:val="00365147"/>
    <w:rsid w:val="0036537C"/>
    <w:rsid w:val="003655D8"/>
    <w:rsid w:val="003659E7"/>
    <w:rsid w:val="00365EC7"/>
    <w:rsid w:val="003660F2"/>
    <w:rsid w:val="00366124"/>
    <w:rsid w:val="00366193"/>
    <w:rsid w:val="00366251"/>
    <w:rsid w:val="00366340"/>
    <w:rsid w:val="00366492"/>
    <w:rsid w:val="003665A4"/>
    <w:rsid w:val="003665FB"/>
    <w:rsid w:val="00366722"/>
    <w:rsid w:val="0036688E"/>
    <w:rsid w:val="00366985"/>
    <w:rsid w:val="003669CD"/>
    <w:rsid w:val="00366A59"/>
    <w:rsid w:val="00366A8E"/>
    <w:rsid w:val="00366C1A"/>
    <w:rsid w:val="00366C23"/>
    <w:rsid w:val="00366C81"/>
    <w:rsid w:val="00366E5B"/>
    <w:rsid w:val="00367288"/>
    <w:rsid w:val="003674A8"/>
    <w:rsid w:val="003675B5"/>
    <w:rsid w:val="00367774"/>
    <w:rsid w:val="0036790D"/>
    <w:rsid w:val="00367CD2"/>
    <w:rsid w:val="00367CDE"/>
    <w:rsid w:val="00367DC8"/>
    <w:rsid w:val="00367EBF"/>
    <w:rsid w:val="00370350"/>
    <w:rsid w:val="00370804"/>
    <w:rsid w:val="003708E0"/>
    <w:rsid w:val="0037097A"/>
    <w:rsid w:val="003709EB"/>
    <w:rsid w:val="00370A3C"/>
    <w:rsid w:val="00370A56"/>
    <w:rsid w:val="00370AD2"/>
    <w:rsid w:val="00370BB2"/>
    <w:rsid w:val="00370C78"/>
    <w:rsid w:val="00370D86"/>
    <w:rsid w:val="00370D9D"/>
    <w:rsid w:val="00370E18"/>
    <w:rsid w:val="00370FA9"/>
    <w:rsid w:val="00370FFA"/>
    <w:rsid w:val="0037101C"/>
    <w:rsid w:val="0037107F"/>
    <w:rsid w:val="00371089"/>
    <w:rsid w:val="0037110E"/>
    <w:rsid w:val="00371177"/>
    <w:rsid w:val="003713C8"/>
    <w:rsid w:val="003713F2"/>
    <w:rsid w:val="003713F8"/>
    <w:rsid w:val="00371464"/>
    <w:rsid w:val="003714A8"/>
    <w:rsid w:val="003714A9"/>
    <w:rsid w:val="0037161A"/>
    <w:rsid w:val="00371831"/>
    <w:rsid w:val="003719C5"/>
    <w:rsid w:val="00371A6C"/>
    <w:rsid w:val="00371AFE"/>
    <w:rsid w:val="00371CB2"/>
    <w:rsid w:val="00372300"/>
    <w:rsid w:val="00372360"/>
    <w:rsid w:val="003723B2"/>
    <w:rsid w:val="0037240A"/>
    <w:rsid w:val="0037249C"/>
    <w:rsid w:val="003724D2"/>
    <w:rsid w:val="0037252D"/>
    <w:rsid w:val="00372585"/>
    <w:rsid w:val="003725E8"/>
    <w:rsid w:val="003725EB"/>
    <w:rsid w:val="003726BC"/>
    <w:rsid w:val="003726E3"/>
    <w:rsid w:val="00372835"/>
    <w:rsid w:val="0037295D"/>
    <w:rsid w:val="00372ACF"/>
    <w:rsid w:val="00372BD0"/>
    <w:rsid w:val="00372EF4"/>
    <w:rsid w:val="00372F07"/>
    <w:rsid w:val="00372FA4"/>
    <w:rsid w:val="00372FF4"/>
    <w:rsid w:val="0037320C"/>
    <w:rsid w:val="00373260"/>
    <w:rsid w:val="003732E1"/>
    <w:rsid w:val="003738D5"/>
    <w:rsid w:val="00373909"/>
    <w:rsid w:val="00373BE5"/>
    <w:rsid w:val="00373C1F"/>
    <w:rsid w:val="00373C22"/>
    <w:rsid w:val="00373D4B"/>
    <w:rsid w:val="00373D91"/>
    <w:rsid w:val="00373EAB"/>
    <w:rsid w:val="003740BE"/>
    <w:rsid w:val="0037440E"/>
    <w:rsid w:val="00374578"/>
    <w:rsid w:val="0037470D"/>
    <w:rsid w:val="003748D9"/>
    <w:rsid w:val="00374985"/>
    <w:rsid w:val="003749A1"/>
    <w:rsid w:val="003749F0"/>
    <w:rsid w:val="00374BB4"/>
    <w:rsid w:val="00374CEB"/>
    <w:rsid w:val="00375031"/>
    <w:rsid w:val="0037508E"/>
    <w:rsid w:val="003751EB"/>
    <w:rsid w:val="003752F9"/>
    <w:rsid w:val="00375359"/>
    <w:rsid w:val="003753FD"/>
    <w:rsid w:val="003756BA"/>
    <w:rsid w:val="003759BA"/>
    <w:rsid w:val="00375DF3"/>
    <w:rsid w:val="00376013"/>
    <w:rsid w:val="0037604E"/>
    <w:rsid w:val="00376170"/>
    <w:rsid w:val="003763F9"/>
    <w:rsid w:val="00376400"/>
    <w:rsid w:val="0037656F"/>
    <w:rsid w:val="0037657C"/>
    <w:rsid w:val="003765F9"/>
    <w:rsid w:val="00376613"/>
    <w:rsid w:val="00376619"/>
    <w:rsid w:val="003769B8"/>
    <w:rsid w:val="00376A80"/>
    <w:rsid w:val="00376B72"/>
    <w:rsid w:val="00376BCF"/>
    <w:rsid w:val="00376BF9"/>
    <w:rsid w:val="00376D62"/>
    <w:rsid w:val="00376E8C"/>
    <w:rsid w:val="003770E7"/>
    <w:rsid w:val="003771B8"/>
    <w:rsid w:val="0037724A"/>
    <w:rsid w:val="0037725B"/>
    <w:rsid w:val="00377341"/>
    <w:rsid w:val="0037741C"/>
    <w:rsid w:val="0037743C"/>
    <w:rsid w:val="00377590"/>
    <w:rsid w:val="0037765E"/>
    <w:rsid w:val="00377693"/>
    <w:rsid w:val="003778D9"/>
    <w:rsid w:val="00377983"/>
    <w:rsid w:val="00377A1F"/>
    <w:rsid w:val="00377B17"/>
    <w:rsid w:val="00377CEE"/>
    <w:rsid w:val="00377D34"/>
    <w:rsid w:val="00377EC4"/>
    <w:rsid w:val="0038009C"/>
    <w:rsid w:val="003800AB"/>
    <w:rsid w:val="00380198"/>
    <w:rsid w:val="00380222"/>
    <w:rsid w:val="003803BC"/>
    <w:rsid w:val="003804A4"/>
    <w:rsid w:val="0038056C"/>
    <w:rsid w:val="0038058B"/>
    <w:rsid w:val="003805A9"/>
    <w:rsid w:val="00380628"/>
    <w:rsid w:val="00380874"/>
    <w:rsid w:val="003808C0"/>
    <w:rsid w:val="003808FF"/>
    <w:rsid w:val="00380A8C"/>
    <w:rsid w:val="00380C12"/>
    <w:rsid w:val="00380D46"/>
    <w:rsid w:val="00380DAA"/>
    <w:rsid w:val="00380E34"/>
    <w:rsid w:val="00380E85"/>
    <w:rsid w:val="00380FD3"/>
    <w:rsid w:val="00381090"/>
    <w:rsid w:val="003810A8"/>
    <w:rsid w:val="003814CE"/>
    <w:rsid w:val="00381521"/>
    <w:rsid w:val="0038169C"/>
    <w:rsid w:val="003818F4"/>
    <w:rsid w:val="003819A4"/>
    <w:rsid w:val="003819CA"/>
    <w:rsid w:val="00381B30"/>
    <w:rsid w:val="00381C75"/>
    <w:rsid w:val="00381CBE"/>
    <w:rsid w:val="00381CD6"/>
    <w:rsid w:val="00381EA8"/>
    <w:rsid w:val="00381F7B"/>
    <w:rsid w:val="00381FBF"/>
    <w:rsid w:val="0038215E"/>
    <w:rsid w:val="003822E2"/>
    <w:rsid w:val="003823B0"/>
    <w:rsid w:val="00382419"/>
    <w:rsid w:val="003825E4"/>
    <w:rsid w:val="00382610"/>
    <w:rsid w:val="00382717"/>
    <w:rsid w:val="00382782"/>
    <w:rsid w:val="0038278D"/>
    <w:rsid w:val="003827F3"/>
    <w:rsid w:val="003828AD"/>
    <w:rsid w:val="0038291E"/>
    <w:rsid w:val="00382978"/>
    <w:rsid w:val="00382B88"/>
    <w:rsid w:val="00382C06"/>
    <w:rsid w:val="00382E45"/>
    <w:rsid w:val="00382FF4"/>
    <w:rsid w:val="00383016"/>
    <w:rsid w:val="00383079"/>
    <w:rsid w:val="003830D1"/>
    <w:rsid w:val="0038317A"/>
    <w:rsid w:val="003831B6"/>
    <w:rsid w:val="00383264"/>
    <w:rsid w:val="0038328E"/>
    <w:rsid w:val="0038339E"/>
    <w:rsid w:val="00383593"/>
    <w:rsid w:val="0038376B"/>
    <w:rsid w:val="00383861"/>
    <w:rsid w:val="003839B2"/>
    <w:rsid w:val="00383A43"/>
    <w:rsid w:val="00383A5D"/>
    <w:rsid w:val="00383AC2"/>
    <w:rsid w:val="00383D74"/>
    <w:rsid w:val="00383D89"/>
    <w:rsid w:val="00383DE1"/>
    <w:rsid w:val="00383F07"/>
    <w:rsid w:val="003840CA"/>
    <w:rsid w:val="003841D7"/>
    <w:rsid w:val="00384273"/>
    <w:rsid w:val="003843E2"/>
    <w:rsid w:val="00384405"/>
    <w:rsid w:val="00384BCF"/>
    <w:rsid w:val="00384D98"/>
    <w:rsid w:val="00384F72"/>
    <w:rsid w:val="00384F85"/>
    <w:rsid w:val="00384FC2"/>
    <w:rsid w:val="00384FFC"/>
    <w:rsid w:val="00385207"/>
    <w:rsid w:val="00385252"/>
    <w:rsid w:val="0038534E"/>
    <w:rsid w:val="00385407"/>
    <w:rsid w:val="00385447"/>
    <w:rsid w:val="003854B9"/>
    <w:rsid w:val="003854D5"/>
    <w:rsid w:val="003855A0"/>
    <w:rsid w:val="00385858"/>
    <w:rsid w:val="00385884"/>
    <w:rsid w:val="003858F8"/>
    <w:rsid w:val="00385A91"/>
    <w:rsid w:val="00385B6E"/>
    <w:rsid w:val="00385E5A"/>
    <w:rsid w:val="0038615D"/>
    <w:rsid w:val="00386266"/>
    <w:rsid w:val="00386284"/>
    <w:rsid w:val="003865C0"/>
    <w:rsid w:val="00386801"/>
    <w:rsid w:val="0038690C"/>
    <w:rsid w:val="00386AA1"/>
    <w:rsid w:val="00386C5D"/>
    <w:rsid w:val="00386E1C"/>
    <w:rsid w:val="00386F3C"/>
    <w:rsid w:val="00386F90"/>
    <w:rsid w:val="00387104"/>
    <w:rsid w:val="0038715B"/>
    <w:rsid w:val="00387315"/>
    <w:rsid w:val="00387370"/>
    <w:rsid w:val="003873E2"/>
    <w:rsid w:val="003874D9"/>
    <w:rsid w:val="0038777D"/>
    <w:rsid w:val="00387921"/>
    <w:rsid w:val="00387985"/>
    <w:rsid w:val="003879FA"/>
    <w:rsid w:val="00387C81"/>
    <w:rsid w:val="00387D8A"/>
    <w:rsid w:val="00387ED5"/>
    <w:rsid w:val="0039033A"/>
    <w:rsid w:val="0039034C"/>
    <w:rsid w:val="0039039F"/>
    <w:rsid w:val="003903DD"/>
    <w:rsid w:val="0039041C"/>
    <w:rsid w:val="00390533"/>
    <w:rsid w:val="00390538"/>
    <w:rsid w:val="00390571"/>
    <w:rsid w:val="00390662"/>
    <w:rsid w:val="00390A5E"/>
    <w:rsid w:val="00390A9E"/>
    <w:rsid w:val="00390B25"/>
    <w:rsid w:val="00390B58"/>
    <w:rsid w:val="00390B86"/>
    <w:rsid w:val="00390BF2"/>
    <w:rsid w:val="00390F61"/>
    <w:rsid w:val="00390FCE"/>
    <w:rsid w:val="00391163"/>
    <w:rsid w:val="003911A8"/>
    <w:rsid w:val="003911DE"/>
    <w:rsid w:val="00391232"/>
    <w:rsid w:val="0039128B"/>
    <w:rsid w:val="003912F1"/>
    <w:rsid w:val="003913C4"/>
    <w:rsid w:val="00391523"/>
    <w:rsid w:val="0039176C"/>
    <w:rsid w:val="00391788"/>
    <w:rsid w:val="003918AB"/>
    <w:rsid w:val="00391B75"/>
    <w:rsid w:val="00391BD7"/>
    <w:rsid w:val="00391E06"/>
    <w:rsid w:val="003921FD"/>
    <w:rsid w:val="0039220C"/>
    <w:rsid w:val="003922A5"/>
    <w:rsid w:val="003923B0"/>
    <w:rsid w:val="00392409"/>
    <w:rsid w:val="0039246C"/>
    <w:rsid w:val="00392606"/>
    <w:rsid w:val="0039265A"/>
    <w:rsid w:val="003926A6"/>
    <w:rsid w:val="003926E2"/>
    <w:rsid w:val="003927C3"/>
    <w:rsid w:val="0039287C"/>
    <w:rsid w:val="003928EC"/>
    <w:rsid w:val="003929B4"/>
    <w:rsid w:val="00392B5F"/>
    <w:rsid w:val="00392B84"/>
    <w:rsid w:val="00392F93"/>
    <w:rsid w:val="00393094"/>
    <w:rsid w:val="003931D9"/>
    <w:rsid w:val="0039324C"/>
    <w:rsid w:val="003932B1"/>
    <w:rsid w:val="00393307"/>
    <w:rsid w:val="003933F8"/>
    <w:rsid w:val="00393424"/>
    <w:rsid w:val="003934B4"/>
    <w:rsid w:val="003935C9"/>
    <w:rsid w:val="003937A4"/>
    <w:rsid w:val="003939B2"/>
    <w:rsid w:val="00393B92"/>
    <w:rsid w:val="00393BDB"/>
    <w:rsid w:val="00393BFA"/>
    <w:rsid w:val="003940A8"/>
    <w:rsid w:val="00394214"/>
    <w:rsid w:val="003943D7"/>
    <w:rsid w:val="00394449"/>
    <w:rsid w:val="003945C2"/>
    <w:rsid w:val="00394933"/>
    <w:rsid w:val="003949AD"/>
    <w:rsid w:val="003949FC"/>
    <w:rsid w:val="00394A33"/>
    <w:rsid w:val="00394A58"/>
    <w:rsid w:val="00394A92"/>
    <w:rsid w:val="00394B6E"/>
    <w:rsid w:val="00394BC3"/>
    <w:rsid w:val="00394D85"/>
    <w:rsid w:val="00394F89"/>
    <w:rsid w:val="0039534D"/>
    <w:rsid w:val="003953A3"/>
    <w:rsid w:val="00395566"/>
    <w:rsid w:val="003955FA"/>
    <w:rsid w:val="00395747"/>
    <w:rsid w:val="003958CF"/>
    <w:rsid w:val="0039594F"/>
    <w:rsid w:val="00395A02"/>
    <w:rsid w:val="00395D94"/>
    <w:rsid w:val="00395F08"/>
    <w:rsid w:val="00395FFA"/>
    <w:rsid w:val="00396162"/>
    <w:rsid w:val="003961AD"/>
    <w:rsid w:val="0039621F"/>
    <w:rsid w:val="003962F1"/>
    <w:rsid w:val="0039651A"/>
    <w:rsid w:val="00396581"/>
    <w:rsid w:val="00396612"/>
    <w:rsid w:val="0039688E"/>
    <w:rsid w:val="003968B9"/>
    <w:rsid w:val="00396A07"/>
    <w:rsid w:val="00396D3F"/>
    <w:rsid w:val="00396D69"/>
    <w:rsid w:val="00396E51"/>
    <w:rsid w:val="00397100"/>
    <w:rsid w:val="0039721A"/>
    <w:rsid w:val="003973E9"/>
    <w:rsid w:val="00397401"/>
    <w:rsid w:val="003974D5"/>
    <w:rsid w:val="003974E1"/>
    <w:rsid w:val="00397D2F"/>
    <w:rsid w:val="00397DDE"/>
    <w:rsid w:val="003A0004"/>
    <w:rsid w:val="003A0053"/>
    <w:rsid w:val="003A006B"/>
    <w:rsid w:val="003A04B3"/>
    <w:rsid w:val="003A07DA"/>
    <w:rsid w:val="003A0833"/>
    <w:rsid w:val="003A0855"/>
    <w:rsid w:val="003A091A"/>
    <w:rsid w:val="003A0AD0"/>
    <w:rsid w:val="003A0B1A"/>
    <w:rsid w:val="003A0CCA"/>
    <w:rsid w:val="003A106A"/>
    <w:rsid w:val="003A1099"/>
    <w:rsid w:val="003A10F2"/>
    <w:rsid w:val="003A1174"/>
    <w:rsid w:val="003A12EE"/>
    <w:rsid w:val="003A1326"/>
    <w:rsid w:val="003A1464"/>
    <w:rsid w:val="003A1490"/>
    <w:rsid w:val="003A1780"/>
    <w:rsid w:val="003A1899"/>
    <w:rsid w:val="003A192E"/>
    <w:rsid w:val="003A1AC8"/>
    <w:rsid w:val="003A1B09"/>
    <w:rsid w:val="003A1B4D"/>
    <w:rsid w:val="003A1B9C"/>
    <w:rsid w:val="003A1BCF"/>
    <w:rsid w:val="003A1BE1"/>
    <w:rsid w:val="003A1E25"/>
    <w:rsid w:val="003A1E64"/>
    <w:rsid w:val="003A1EA7"/>
    <w:rsid w:val="003A1EC0"/>
    <w:rsid w:val="003A2203"/>
    <w:rsid w:val="003A222E"/>
    <w:rsid w:val="003A2308"/>
    <w:rsid w:val="003A2362"/>
    <w:rsid w:val="003A23B4"/>
    <w:rsid w:val="003A2718"/>
    <w:rsid w:val="003A2939"/>
    <w:rsid w:val="003A2A0A"/>
    <w:rsid w:val="003A2CAE"/>
    <w:rsid w:val="003A2DF9"/>
    <w:rsid w:val="003A2FA7"/>
    <w:rsid w:val="003A3098"/>
    <w:rsid w:val="003A3240"/>
    <w:rsid w:val="003A3693"/>
    <w:rsid w:val="003A36E7"/>
    <w:rsid w:val="003A378E"/>
    <w:rsid w:val="003A379A"/>
    <w:rsid w:val="003A3AF6"/>
    <w:rsid w:val="003A3BFE"/>
    <w:rsid w:val="003A3C84"/>
    <w:rsid w:val="003A3CD4"/>
    <w:rsid w:val="003A3E85"/>
    <w:rsid w:val="003A3EF9"/>
    <w:rsid w:val="003A40D1"/>
    <w:rsid w:val="003A4183"/>
    <w:rsid w:val="003A4240"/>
    <w:rsid w:val="003A448E"/>
    <w:rsid w:val="003A44A4"/>
    <w:rsid w:val="003A44B6"/>
    <w:rsid w:val="003A45A1"/>
    <w:rsid w:val="003A46A7"/>
    <w:rsid w:val="003A4704"/>
    <w:rsid w:val="003A4792"/>
    <w:rsid w:val="003A48DD"/>
    <w:rsid w:val="003A4944"/>
    <w:rsid w:val="003A4A0F"/>
    <w:rsid w:val="003A4A40"/>
    <w:rsid w:val="003A4B1D"/>
    <w:rsid w:val="003A4BF5"/>
    <w:rsid w:val="003A4C23"/>
    <w:rsid w:val="003A4F8A"/>
    <w:rsid w:val="003A4FB7"/>
    <w:rsid w:val="003A5139"/>
    <w:rsid w:val="003A514C"/>
    <w:rsid w:val="003A5276"/>
    <w:rsid w:val="003A54D5"/>
    <w:rsid w:val="003A55F6"/>
    <w:rsid w:val="003A5724"/>
    <w:rsid w:val="003A5761"/>
    <w:rsid w:val="003A5806"/>
    <w:rsid w:val="003A588A"/>
    <w:rsid w:val="003A5971"/>
    <w:rsid w:val="003A5977"/>
    <w:rsid w:val="003A5A46"/>
    <w:rsid w:val="003A5B43"/>
    <w:rsid w:val="003A5BD1"/>
    <w:rsid w:val="003A5C7B"/>
    <w:rsid w:val="003A5CE5"/>
    <w:rsid w:val="003A5D70"/>
    <w:rsid w:val="003A5DF0"/>
    <w:rsid w:val="003A60BE"/>
    <w:rsid w:val="003A6106"/>
    <w:rsid w:val="003A6364"/>
    <w:rsid w:val="003A6676"/>
    <w:rsid w:val="003A67A5"/>
    <w:rsid w:val="003A697C"/>
    <w:rsid w:val="003A6E19"/>
    <w:rsid w:val="003A6F63"/>
    <w:rsid w:val="003A6F81"/>
    <w:rsid w:val="003A70FD"/>
    <w:rsid w:val="003A716A"/>
    <w:rsid w:val="003A7245"/>
    <w:rsid w:val="003A72F9"/>
    <w:rsid w:val="003A7470"/>
    <w:rsid w:val="003A7809"/>
    <w:rsid w:val="003A78BB"/>
    <w:rsid w:val="003A796E"/>
    <w:rsid w:val="003A7985"/>
    <w:rsid w:val="003A7AE4"/>
    <w:rsid w:val="003A7CF6"/>
    <w:rsid w:val="003A7D23"/>
    <w:rsid w:val="003A7F1E"/>
    <w:rsid w:val="003A7F9F"/>
    <w:rsid w:val="003B0051"/>
    <w:rsid w:val="003B027F"/>
    <w:rsid w:val="003B03EF"/>
    <w:rsid w:val="003B0816"/>
    <w:rsid w:val="003B09EF"/>
    <w:rsid w:val="003B0C6A"/>
    <w:rsid w:val="003B0D9B"/>
    <w:rsid w:val="003B0DE8"/>
    <w:rsid w:val="003B0EBA"/>
    <w:rsid w:val="003B0ED0"/>
    <w:rsid w:val="003B0F53"/>
    <w:rsid w:val="003B1046"/>
    <w:rsid w:val="003B107E"/>
    <w:rsid w:val="003B1116"/>
    <w:rsid w:val="003B111B"/>
    <w:rsid w:val="003B12F3"/>
    <w:rsid w:val="003B14C5"/>
    <w:rsid w:val="003B1558"/>
    <w:rsid w:val="003B17F4"/>
    <w:rsid w:val="003B1C33"/>
    <w:rsid w:val="003B1E2D"/>
    <w:rsid w:val="003B20E0"/>
    <w:rsid w:val="003B2198"/>
    <w:rsid w:val="003B2231"/>
    <w:rsid w:val="003B2527"/>
    <w:rsid w:val="003B253E"/>
    <w:rsid w:val="003B27E2"/>
    <w:rsid w:val="003B292A"/>
    <w:rsid w:val="003B2A25"/>
    <w:rsid w:val="003B2C7D"/>
    <w:rsid w:val="003B2CC1"/>
    <w:rsid w:val="003B2CD9"/>
    <w:rsid w:val="003B2DE1"/>
    <w:rsid w:val="003B2E22"/>
    <w:rsid w:val="003B2F1E"/>
    <w:rsid w:val="003B3052"/>
    <w:rsid w:val="003B3185"/>
    <w:rsid w:val="003B337A"/>
    <w:rsid w:val="003B37CB"/>
    <w:rsid w:val="003B3887"/>
    <w:rsid w:val="003B393F"/>
    <w:rsid w:val="003B395E"/>
    <w:rsid w:val="003B3ADA"/>
    <w:rsid w:val="003B3B79"/>
    <w:rsid w:val="003B3B9D"/>
    <w:rsid w:val="003B3DDD"/>
    <w:rsid w:val="003B3DE1"/>
    <w:rsid w:val="003B4019"/>
    <w:rsid w:val="003B4187"/>
    <w:rsid w:val="003B4356"/>
    <w:rsid w:val="003B45D0"/>
    <w:rsid w:val="003B4771"/>
    <w:rsid w:val="003B48F8"/>
    <w:rsid w:val="003B4AEB"/>
    <w:rsid w:val="003B4BB3"/>
    <w:rsid w:val="003B4F13"/>
    <w:rsid w:val="003B507F"/>
    <w:rsid w:val="003B508F"/>
    <w:rsid w:val="003B5146"/>
    <w:rsid w:val="003B51CC"/>
    <w:rsid w:val="003B5435"/>
    <w:rsid w:val="003B5591"/>
    <w:rsid w:val="003B5642"/>
    <w:rsid w:val="003B5681"/>
    <w:rsid w:val="003B5751"/>
    <w:rsid w:val="003B57ED"/>
    <w:rsid w:val="003B5A4C"/>
    <w:rsid w:val="003B5BAF"/>
    <w:rsid w:val="003B5CA4"/>
    <w:rsid w:val="003B61D9"/>
    <w:rsid w:val="003B66A9"/>
    <w:rsid w:val="003B6C95"/>
    <w:rsid w:val="003B6CF2"/>
    <w:rsid w:val="003B71A5"/>
    <w:rsid w:val="003B7237"/>
    <w:rsid w:val="003B73BC"/>
    <w:rsid w:val="003B74D0"/>
    <w:rsid w:val="003B7651"/>
    <w:rsid w:val="003B7834"/>
    <w:rsid w:val="003B7A17"/>
    <w:rsid w:val="003B7B0D"/>
    <w:rsid w:val="003B7BC3"/>
    <w:rsid w:val="003B7CF4"/>
    <w:rsid w:val="003B7E08"/>
    <w:rsid w:val="003B7E4C"/>
    <w:rsid w:val="003C005E"/>
    <w:rsid w:val="003C0228"/>
    <w:rsid w:val="003C03EE"/>
    <w:rsid w:val="003C05F2"/>
    <w:rsid w:val="003C06E3"/>
    <w:rsid w:val="003C0712"/>
    <w:rsid w:val="003C079C"/>
    <w:rsid w:val="003C0803"/>
    <w:rsid w:val="003C0852"/>
    <w:rsid w:val="003C096C"/>
    <w:rsid w:val="003C0AE5"/>
    <w:rsid w:val="003C0B4C"/>
    <w:rsid w:val="003C0B80"/>
    <w:rsid w:val="003C0DB2"/>
    <w:rsid w:val="003C0E79"/>
    <w:rsid w:val="003C0E8C"/>
    <w:rsid w:val="003C0EE6"/>
    <w:rsid w:val="003C0EF4"/>
    <w:rsid w:val="003C1013"/>
    <w:rsid w:val="003C1035"/>
    <w:rsid w:val="003C110F"/>
    <w:rsid w:val="003C112C"/>
    <w:rsid w:val="003C133C"/>
    <w:rsid w:val="003C1352"/>
    <w:rsid w:val="003C1356"/>
    <w:rsid w:val="003C1367"/>
    <w:rsid w:val="003C13B5"/>
    <w:rsid w:val="003C13E5"/>
    <w:rsid w:val="003C1437"/>
    <w:rsid w:val="003C1527"/>
    <w:rsid w:val="003C157D"/>
    <w:rsid w:val="003C158A"/>
    <w:rsid w:val="003C182A"/>
    <w:rsid w:val="003C1834"/>
    <w:rsid w:val="003C187C"/>
    <w:rsid w:val="003C18F4"/>
    <w:rsid w:val="003C1911"/>
    <w:rsid w:val="003C1967"/>
    <w:rsid w:val="003C19D9"/>
    <w:rsid w:val="003C1A1A"/>
    <w:rsid w:val="003C1AE6"/>
    <w:rsid w:val="003C1B8A"/>
    <w:rsid w:val="003C1D5E"/>
    <w:rsid w:val="003C1D63"/>
    <w:rsid w:val="003C1F68"/>
    <w:rsid w:val="003C1FDB"/>
    <w:rsid w:val="003C20F5"/>
    <w:rsid w:val="003C21D6"/>
    <w:rsid w:val="003C2294"/>
    <w:rsid w:val="003C22B4"/>
    <w:rsid w:val="003C23C1"/>
    <w:rsid w:val="003C2499"/>
    <w:rsid w:val="003C27D2"/>
    <w:rsid w:val="003C27FF"/>
    <w:rsid w:val="003C2929"/>
    <w:rsid w:val="003C29D8"/>
    <w:rsid w:val="003C2B52"/>
    <w:rsid w:val="003C2BC6"/>
    <w:rsid w:val="003C2C37"/>
    <w:rsid w:val="003C2CA1"/>
    <w:rsid w:val="003C2CE4"/>
    <w:rsid w:val="003C2DA2"/>
    <w:rsid w:val="003C2DFD"/>
    <w:rsid w:val="003C30AF"/>
    <w:rsid w:val="003C335A"/>
    <w:rsid w:val="003C3382"/>
    <w:rsid w:val="003C33A0"/>
    <w:rsid w:val="003C34E7"/>
    <w:rsid w:val="003C3540"/>
    <w:rsid w:val="003C3708"/>
    <w:rsid w:val="003C3789"/>
    <w:rsid w:val="003C37A4"/>
    <w:rsid w:val="003C3800"/>
    <w:rsid w:val="003C3B4A"/>
    <w:rsid w:val="003C3C06"/>
    <w:rsid w:val="003C3D97"/>
    <w:rsid w:val="003C3E7A"/>
    <w:rsid w:val="003C4037"/>
    <w:rsid w:val="003C414B"/>
    <w:rsid w:val="003C4197"/>
    <w:rsid w:val="003C440A"/>
    <w:rsid w:val="003C499A"/>
    <w:rsid w:val="003C4ABE"/>
    <w:rsid w:val="003C4BF0"/>
    <w:rsid w:val="003C4C5E"/>
    <w:rsid w:val="003C4C61"/>
    <w:rsid w:val="003C4E55"/>
    <w:rsid w:val="003C4E97"/>
    <w:rsid w:val="003C5032"/>
    <w:rsid w:val="003C50C0"/>
    <w:rsid w:val="003C5166"/>
    <w:rsid w:val="003C5403"/>
    <w:rsid w:val="003C54E2"/>
    <w:rsid w:val="003C551F"/>
    <w:rsid w:val="003C5693"/>
    <w:rsid w:val="003C57AB"/>
    <w:rsid w:val="003C57AE"/>
    <w:rsid w:val="003C5952"/>
    <w:rsid w:val="003C5A00"/>
    <w:rsid w:val="003C5B02"/>
    <w:rsid w:val="003C5C1B"/>
    <w:rsid w:val="003C61DD"/>
    <w:rsid w:val="003C620B"/>
    <w:rsid w:val="003C6351"/>
    <w:rsid w:val="003C6396"/>
    <w:rsid w:val="003C6661"/>
    <w:rsid w:val="003C6894"/>
    <w:rsid w:val="003C6AFF"/>
    <w:rsid w:val="003C6FDE"/>
    <w:rsid w:val="003C7027"/>
    <w:rsid w:val="003C7175"/>
    <w:rsid w:val="003C720B"/>
    <w:rsid w:val="003C7224"/>
    <w:rsid w:val="003C7299"/>
    <w:rsid w:val="003C732F"/>
    <w:rsid w:val="003C73A4"/>
    <w:rsid w:val="003C73C6"/>
    <w:rsid w:val="003C7452"/>
    <w:rsid w:val="003C762A"/>
    <w:rsid w:val="003C764F"/>
    <w:rsid w:val="003C7694"/>
    <w:rsid w:val="003C769D"/>
    <w:rsid w:val="003C77F6"/>
    <w:rsid w:val="003C784A"/>
    <w:rsid w:val="003C790C"/>
    <w:rsid w:val="003C7929"/>
    <w:rsid w:val="003C7A37"/>
    <w:rsid w:val="003C7AAF"/>
    <w:rsid w:val="003C7E05"/>
    <w:rsid w:val="003C7FA5"/>
    <w:rsid w:val="003C7FC2"/>
    <w:rsid w:val="003C7FD7"/>
    <w:rsid w:val="003D0129"/>
    <w:rsid w:val="003D0219"/>
    <w:rsid w:val="003D03CF"/>
    <w:rsid w:val="003D0642"/>
    <w:rsid w:val="003D0793"/>
    <w:rsid w:val="003D07E0"/>
    <w:rsid w:val="003D08C6"/>
    <w:rsid w:val="003D0905"/>
    <w:rsid w:val="003D09FB"/>
    <w:rsid w:val="003D0ADB"/>
    <w:rsid w:val="003D0B34"/>
    <w:rsid w:val="003D0D91"/>
    <w:rsid w:val="003D0F77"/>
    <w:rsid w:val="003D115D"/>
    <w:rsid w:val="003D11C5"/>
    <w:rsid w:val="003D11DF"/>
    <w:rsid w:val="003D12BA"/>
    <w:rsid w:val="003D1563"/>
    <w:rsid w:val="003D16AA"/>
    <w:rsid w:val="003D16B3"/>
    <w:rsid w:val="003D1A2C"/>
    <w:rsid w:val="003D1D8E"/>
    <w:rsid w:val="003D1E3F"/>
    <w:rsid w:val="003D1E49"/>
    <w:rsid w:val="003D1F63"/>
    <w:rsid w:val="003D225D"/>
    <w:rsid w:val="003D2276"/>
    <w:rsid w:val="003D22CB"/>
    <w:rsid w:val="003D23F9"/>
    <w:rsid w:val="003D2405"/>
    <w:rsid w:val="003D2686"/>
    <w:rsid w:val="003D2780"/>
    <w:rsid w:val="003D2926"/>
    <w:rsid w:val="003D2BBE"/>
    <w:rsid w:val="003D2BFB"/>
    <w:rsid w:val="003D2CF6"/>
    <w:rsid w:val="003D2D29"/>
    <w:rsid w:val="003D2E0D"/>
    <w:rsid w:val="003D2EFF"/>
    <w:rsid w:val="003D2FE6"/>
    <w:rsid w:val="003D31C3"/>
    <w:rsid w:val="003D3540"/>
    <w:rsid w:val="003D35F2"/>
    <w:rsid w:val="003D3788"/>
    <w:rsid w:val="003D3796"/>
    <w:rsid w:val="003D37C5"/>
    <w:rsid w:val="003D397F"/>
    <w:rsid w:val="003D3DA9"/>
    <w:rsid w:val="003D3E25"/>
    <w:rsid w:val="003D3EC2"/>
    <w:rsid w:val="003D3F4E"/>
    <w:rsid w:val="003D40CB"/>
    <w:rsid w:val="003D40F9"/>
    <w:rsid w:val="003D4375"/>
    <w:rsid w:val="003D444E"/>
    <w:rsid w:val="003D4549"/>
    <w:rsid w:val="003D45A1"/>
    <w:rsid w:val="003D4748"/>
    <w:rsid w:val="003D48BD"/>
    <w:rsid w:val="003D4952"/>
    <w:rsid w:val="003D4BDE"/>
    <w:rsid w:val="003D4D33"/>
    <w:rsid w:val="003D4DDB"/>
    <w:rsid w:val="003D4E91"/>
    <w:rsid w:val="003D4E94"/>
    <w:rsid w:val="003D4EA1"/>
    <w:rsid w:val="003D4EC6"/>
    <w:rsid w:val="003D4ED9"/>
    <w:rsid w:val="003D5031"/>
    <w:rsid w:val="003D5231"/>
    <w:rsid w:val="003D56D6"/>
    <w:rsid w:val="003D58E3"/>
    <w:rsid w:val="003D5A32"/>
    <w:rsid w:val="003D5A92"/>
    <w:rsid w:val="003D5BC6"/>
    <w:rsid w:val="003D5C29"/>
    <w:rsid w:val="003D5CA3"/>
    <w:rsid w:val="003D5CF2"/>
    <w:rsid w:val="003D5CFB"/>
    <w:rsid w:val="003D5D53"/>
    <w:rsid w:val="003D5EF3"/>
    <w:rsid w:val="003D5F61"/>
    <w:rsid w:val="003D5FA4"/>
    <w:rsid w:val="003D5FB6"/>
    <w:rsid w:val="003D60ED"/>
    <w:rsid w:val="003D63FD"/>
    <w:rsid w:val="003D6632"/>
    <w:rsid w:val="003D6693"/>
    <w:rsid w:val="003D66C1"/>
    <w:rsid w:val="003D6A8D"/>
    <w:rsid w:val="003D6B8B"/>
    <w:rsid w:val="003D6D66"/>
    <w:rsid w:val="003D6FCC"/>
    <w:rsid w:val="003D7095"/>
    <w:rsid w:val="003D70A6"/>
    <w:rsid w:val="003D713F"/>
    <w:rsid w:val="003D716A"/>
    <w:rsid w:val="003D721D"/>
    <w:rsid w:val="003D73D2"/>
    <w:rsid w:val="003D7409"/>
    <w:rsid w:val="003D75AC"/>
    <w:rsid w:val="003D7730"/>
    <w:rsid w:val="003D776C"/>
    <w:rsid w:val="003D784C"/>
    <w:rsid w:val="003D78A0"/>
    <w:rsid w:val="003D796D"/>
    <w:rsid w:val="003D79FB"/>
    <w:rsid w:val="003D7BCA"/>
    <w:rsid w:val="003D7D39"/>
    <w:rsid w:val="003D7D5C"/>
    <w:rsid w:val="003D7E2A"/>
    <w:rsid w:val="003D7F39"/>
    <w:rsid w:val="003E022C"/>
    <w:rsid w:val="003E03B9"/>
    <w:rsid w:val="003E05D7"/>
    <w:rsid w:val="003E083D"/>
    <w:rsid w:val="003E0905"/>
    <w:rsid w:val="003E092C"/>
    <w:rsid w:val="003E09AC"/>
    <w:rsid w:val="003E0AEE"/>
    <w:rsid w:val="003E0B0A"/>
    <w:rsid w:val="003E0B3D"/>
    <w:rsid w:val="003E0B52"/>
    <w:rsid w:val="003E0BA2"/>
    <w:rsid w:val="003E0BA3"/>
    <w:rsid w:val="003E0BE8"/>
    <w:rsid w:val="003E1140"/>
    <w:rsid w:val="003E1167"/>
    <w:rsid w:val="003E1168"/>
    <w:rsid w:val="003E146F"/>
    <w:rsid w:val="003E14DC"/>
    <w:rsid w:val="003E14DF"/>
    <w:rsid w:val="003E17B2"/>
    <w:rsid w:val="003E18BC"/>
    <w:rsid w:val="003E19CF"/>
    <w:rsid w:val="003E19E4"/>
    <w:rsid w:val="003E1BA5"/>
    <w:rsid w:val="003E1BA9"/>
    <w:rsid w:val="003E1BAC"/>
    <w:rsid w:val="003E1DB5"/>
    <w:rsid w:val="003E1DC4"/>
    <w:rsid w:val="003E1E08"/>
    <w:rsid w:val="003E20D8"/>
    <w:rsid w:val="003E2219"/>
    <w:rsid w:val="003E22CC"/>
    <w:rsid w:val="003E2769"/>
    <w:rsid w:val="003E2AB0"/>
    <w:rsid w:val="003E2C7D"/>
    <w:rsid w:val="003E2D53"/>
    <w:rsid w:val="003E2D7E"/>
    <w:rsid w:val="003E2E56"/>
    <w:rsid w:val="003E2FB9"/>
    <w:rsid w:val="003E3117"/>
    <w:rsid w:val="003E31CB"/>
    <w:rsid w:val="003E34C5"/>
    <w:rsid w:val="003E3802"/>
    <w:rsid w:val="003E391B"/>
    <w:rsid w:val="003E3961"/>
    <w:rsid w:val="003E3B32"/>
    <w:rsid w:val="003E3B6E"/>
    <w:rsid w:val="003E3EAD"/>
    <w:rsid w:val="003E3EBE"/>
    <w:rsid w:val="003E3F0A"/>
    <w:rsid w:val="003E405B"/>
    <w:rsid w:val="003E42B2"/>
    <w:rsid w:val="003E4321"/>
    <w:rsid w:val="003E4385"/>
    <w:rsid w:val="003E43A0"/>
    <w:rsid w:val="003E43A1"/>
    <w:rsid w:val="003E44EF"/>
    <w:rsid w:val="003E450C"/>
    <w:rsid w:val="003E455F"/>
    <w:rsid w:val="003E4594"/>
    <w:rsid w:val="003E46D7"/>
    <w:rsid w:val="003E4A6F"/>
    <w:rsid w:val="003E4A8B"/>
    <w:rsid w:val="003E4B41"/>
    <w:rsid w:val="003E4D4E"/>
    <w:rsid w:val="003E4F70"/>
    <w:rsid w:val="003E4FFE"/>
    <w:rsid w:val="003E50E8"/>
    <w:rsid w:val="003E50F0"/>
    <w:rsid w:val="003E5371"/>
    <w:rsid w:val="003E569F"/>
    <w:rsid w:val="003E579F"/>
    <w:rsid w:val="003E5866"/>
    <w:rsid w:val="003E592E"/>
    <w:rsid w:val="003E5A02"/>
    <w:rsid w:val="003E5A14"/>
    <w:rsid w:val="003E5B0E"/>
    <w:rsid w:val="003E5E3A"/>
    <w:rsid w:val="003E5FC7"/>
    <w:rsid w:val="003E62AB"/>
    <w:rsid w:val="003E62BE"/>
    <w:rsid w:val="003E62DF"/>
    <w:rsid w:val="003E631A"/>
    <w:rsid w:val="003E63A7"/>
    <w:rsid w:val="003E65FD"/>
    <w:rsid w:val="003E6605"/>
    <w:rsid w:val="003E69F1"/>
    <w:rsid w:val="003E6C29"/>
    <w:rsid w:val="003E6D5C"/>
    <w:rsid w:val="003E6E3E"/>
    <w:rsid w:val="003E6FC1"/>
    <w:rsid w:val="003E70C1"/>
    <w:rsid w:val="003E7213"/>
    <w:rsid w:val="003E78F5"/>
    <w:rsid w:val="003E7963"/>
    <w:rsid w:val="003E7ADE"/>
    <w:rsid w:val="003E7AF1"/>
    <w:rsid w:val="003F014B"/>
    <w:rsid w:val="003F0189"/>
    <w:rsid w:val="003F043B"/>
    <w:rsid w:val="003F0710"/>
    <w:rsid w:val="003F0A62"/>
    <w:rsid w:val="003F0AFF"/>
    <w:rsid w:val="003F0D5D"/>
    <w:rsid w:val="003F10A2"/>
    <w:rsid w:val="003F1160"/>
    <w:rsid w:val="003F124B"/>
    <w:rsid w:val="003F12EF"/>
    <w:rsid w:val="003F14AD"/>
    <w:rsid w:val="003F14E1"/>
    <w:rsid w:val="003F1538"/>
    <w:rsid w:val="003F1763"/>
    <w:rsid w:val="003F1764"/>
    <w:rsid w:val="003F17EB"/>
    <w:rsid w:val="003F187C"/>
    <w:rsid w:val="003F189F"/>
    <w:rsid w:val="003F1B08"/>
    <w:rsid w:val="003F1B11"/>
    <w:rsid w:val="003F1DBA"/>
    <w:rsid w:val="003F1E37"/>
    <w:rsid w:val="003F1EE6"/>
    <w:rsid w:val="003F1FFD"/>
    <w:rsid w:val="003F202C"/>
    <w:rsid w:val="003F21B5"/>
    <w:rsid w:val="003F2402"/>
    <w:rsid w:val="003F2428"/>
    <w:rsid w:val="003F252B"/>
    <w:rsid w:val="003F25DA"/>
    <w:rsid w:val="003F2BCB"/>
    <w:rsid w:val="003F2D0A"/>
    <w:rsid w:val="003F311A"/>
    <w:rsid w:val="003F32AF"/>
    <w:rsid w:val="003F3327"/>
    <w:rsid w:val="003F35C8"/>
    <w:rsid w:val="003F363E"/>
    <w:rsid w:val="003F3752"/>
    <w:rsid w:val="003F3783"/>
    <w:rsid w:val="003F39C8"/>
    <w:rsid w:val="003F3A74"/>
    <w:rsid w:val="003F3CE4"/>
    <w:rsid w:val="003F3D14"/>
    <w:rsid w:val="003F3D5B"/>
    <w:rsid w:val="003F3FA3"/>
    <w:rsid w:val="003F403A"/>
    <w:rsid w:val="003F408E"/>
    <w:rsid w:val="003F4104"/>
    <w:rsid w:val="003F4198"/>
    <w:rsid w:val="003F41A6"/>
    <w:rsid w:val="003F43AD"/>
    <w:rsid w:val="003F4439"/>
    <w:rsid w:val="003F445A"/>
    <w:rsid w:val="003F463A"/>
    <w:rsid w:val="003F4776"/>
    <w:rsid w:val="003F47A1"/>
    <w:rsid w:val="003F4962"/>
    <w:rsid w:val="003F4976"/>
    <w:rsid w:val="003F49A0"/>
    <w:rsid w:val="003F4A46"/>
    <w:rsid w:val="003F4C12"/>
    <w:rsid w:val="003F4D5A"/>
    <w:rsid w:val="003F4DE7"/>
    <w:rsid w:val="003F4E9E"/>
    <w:rsid w:val="003F4F54"/>
    <w:rsid w:val="003F4F80"/>
    <w:rsid w:val="003F50DF"/>
    <w:rsid w:val="003F548A"/>
    <w:rsid w:val="003F5497"/>
    <w:rsid w:val="003F55D1"/>
    <w:rsid w:val="003F5876"/>
    <w:rsid w:val="003F5A19"/>
    <w:rsid w:val="003F5AEA"/>
    <w:rsid w:val="003F5B4D"/>
    <w:rsid w:val="003F5CC1"/>
    <w:rsid w:val="003F5E03"/>
    <w:rsid w:val="003F5E06"/>
    <w:rsid w:val="003F60A7"/>
    <w:rsid w:val="003F61FD"/>
    <w:rsid w:val="003F644B"/>
    <w:rsid w:val="003F66F9"/>
    <w:rsid w:val="003F67DD"/>
    <w:rsid w:val="003F68BA"/>
    <w:rsid w:val="003F6B67"/>
    <w:rsid w:val="003F6D88"/>
    <w:rsid w:val="003F6E76"/>
    <w:rsid w:val="003F6F27"/>
    <w:rsid w:val="003F702A"/>
    <w:rsid w:val="003F7225"/>
    <w:rsid w:val="003F748A"/>
    <w:rsid w:val="003F74AE"/>
    <w:rsid w:val="003F7674"/>
    <w:rsid w:val="003F7767"/>
    <w:rsid w:val="003F77A9"/>
    <w:rsid w:val="003F77D3"/>
    <w:rsid w:val="003F7A58"/>
    <w:rsid w:val="003F7A5D"/>
    <w:rsid w:val="003F7BBB"/>
    <w:rsid w:val="003F7D2E"/>
    <w:rsid w:val="003F7D4A"/>
    <w:rsid w:val="004001F9"/>
    <w:rsid w:val="00400279"/>
    <w:rsid w:val="004002D4"/>
    <w:rsid w:val="004003E6"/>
    <w:rsid w:val="0040069F"/>
    <w:rsid w:val="00400734"/>
    <w:rsid w:val="00400777"/>
    <w:rsid w:val="004007C0"/>
    <w:rsid w:val="00400A79"/>
    <w:rsid w:val="00400AB0"/>
    <w:rsid w:val="00400CAE"/>
    <w:rsid w:val="00400D97"/>
    <w:rsid w:val="00400E49"/>
    <w:rsid w:val="00400F1B"/>
    <w:rsid w:val="00401077"/>
    <w:rsid w:val="00401324"/>
    <w:rsid w:val="00401394"/>
    <w:rsid w:val="004013A3"/>
    <w:rsid w:val="0040150B"/>
    <w:rsid w:val="004015D8"/>
    <w:rsid w:val="00401746"/>
    <w:rsid w:val="004017F1"/>
    <w:rsid w:val="00401B0C"/>
    <w:rsid w:val="00401BE7"/>
    <w:rsid w:val="00401D1C"/>
    <w:rsid w:val="00401D1E"/>
    <w:rsid w:val="00401EFB"/>
    <w:rsid w:val="00402183"/>
    <w:rsid w:val="0040218E"/>
    <w:rsid w:val="004023BC"/>
    <w:rsid w:val="004023E6"/>
    <w:rsid w:val="0040248E"/>
    <w:rsid w:val="00402511"/>
    <w:rsid w:val="00402696"/>
    <w:rsid w:val="00402BF9"/>
    <w:rsid w:val="00402C0D"/>
    <w:rsid w:val="00402C72"/>
    <w:rsid w:val="00402D22"/>
    <w:rsid w:val="00403106"/>
    <w:rsid w:val="004031CF"/>
    <w:rsid w:val="00403200"/>
    <w:rsid w:val="00403333"/>
    <w:rsid w:val="00403419"/>
    <w:rsid w:val="0040341C"/>
    <w:rsid w:val="00403625"/>
    <w:rsid w:val="004036B5"/>
    <w:rsid w:val="004036C1"/>
    <w:rsid w:val="004037D1"/>
    <w:rsid w:val="004039FD"/>
    <w:rsid w:val="00403A27"/>
    <w:rsid w:val="00403B8E"/>
    <w:rsid w:val="00403B8F"/>
    <w:rsid w:val="00403F37"/>
    <w:rsid w:val="004041D1"/>
    <w:rsid w:val="00404218"/>
    <w:rsid w:val="0040422F"/>
    <w:rsid w:val="00404243"/>
    <w:rsid w:val="00404512"/>
    <w:rsid w:val="0040468B"/>
    <w:rsid w:val="00404734"/>
    <w:rsid w:val="004047E3"/>
    <w:rsid w:val="00404917"/>
    <w:rsid w:val="004049A7"/>
    <w:rsid w:val="004049E5"/>
    <w:rsid w:val="00404AB2"/>
    <w:rsid w:val="00404D1A"/>
    <w:rsid w:val="00404D34"/>
    <w:rsid w:val="00404D58"/>
    <w:rsid w:val="00404EAA"/>
    <w:rsid w:val="00404FCD"/>
    <w:rsid w:val="00405017"/>
    <w:rsid w:val="00405071"/>
    <w:rsid w:val="00405273"/>
    <w:rsid w:val="00405333"/>
    <w:rsid w:val="00405342"/>
    <w:rsid w:val="004054C1"/>
    <w:rsid w:val="00405515"/>
    <w:rsid w:val="00405618"/>
    <w:rsid w:val="0040569F"/>
    <w:rsid w:val="004056E0"/>
    <w:rsid w:val="00405885"/>
    <w:rsid w:val="004058BD"/>
    <w:rsid w:val="00405927"/>
    <w:rsid w:val="0040597C"/>
    <w:rsid w:val="00405AB6"/>
    <w:rsid w:val="00405B4E"/>
    <w:rsid w:val="00405BD2"/>
    <w:rsid w:val="00405D0B"/>
    <w:rsid w:val="00405E39"/>
    <w:rsid w:val="00405E87"/>
    <w:rsid w:val="00405FAF"/>
    <w:rsid w:val="004064D1"/>
    <w:rsid w:val="004065F3"/>
    <w:rsid w:val="00406769"/>
    <w:rsid w:val="004067D6"/>
    <w:rsid w:val="0040682C"/>
    <w:rsid w:val="00406CCF"/>
    <w:rsid w:val="00406E41"/>
    <w:rsid w:val="004070BF"/>
    <w:rsid w:val="004070C6"/>
    <w:rsid w:val="004070C7"/>
    <w:rsid w:val="0040714D"/>
    <w:rsid w:val="0040745F"/>
    <w:rsid w:val="00407493"/>
    <w:rsid w:val="0040760A"/>
    <w:rsid w:val="004077A8"/>
    <w:rsid w:val="00407C1B"/>
    <w:rsid w:val="00407DFC"/>
    <w:rsid w:val="00407EE7"/>
    <w:rsid w:val="004101F1"/>
    <w:rsid w:val="00410379"/>
    <w:rsid w:val="0041063C"/>
    <w:rsid w:val="00410742"/>
    <w:rsid w:val="00410B3F"/>
    <w:rsid w:val="00410D75"/>
    <w:rsid w:val="004111C2"/>
    <w:rsid w:val="004111F8"/>
    <w:rsid w:val="00411293"/>
    <w:rsid w:val="004112BB"/>
    <w:rsid w:val="00411567"/>
    <w:rsid w:val="004118C1"/>
    <w:rsid w:val="00411939"/>
    <w:rsid w:val="00411A1B"/>
    <w:rsid w:val="00411AD4"/>
    <w:rsid w:val="00411C17"/>
    <w:rsid w:val="00411D2A"/>
    <w:rsid w:val="00411D4C"/>
    <w:rsid w:val="00411D87"/>
    <w:rsid w:val="00411F5E"/>
    <w:rsid w:val="00411F92"/>
    <w:rsid w:val="0041206D"/>
    <w:rsid w:val="004121CA"/>
    <w:rsid w:val="0041233C"/>
    <w:rsid w:val="00412575"/>
    <w:rsid w:val="004127E3"/>
    <w:rsid w:val="0041286D"/>
    <w:rsid w:val="00412953"/>
    <w:rsid w:val="0041295C"/>
    <w:rsid w:val="00412C94"/>
    <w:rsid w:val="00412D26"/>
    <w:rsid w:val="00412DC0"/>
    <w:rsid w:val="00412E4F"/>
    <w:rsid w:val="00412F28"/>
    <w:rsid w:val="00412F49"/>
    <w:rsid w:val="004131FA"/>
    <w:rsid w:val="00413434"/>
    <w:rsid w:val="004135CB"/>
    <w:rsid w:val="004138FC"/>
    <w:rsid w:val="00413A83"/>
    <w:rsid w:val="00413B32"/>
    <w:rsid w:val="00413D43"/>
    <w:rsid w:val="00413E7C"/>
    <w:rsid w:val="0041421C"/>
    <w:rsid w:val="004143A9"/>
    <w:rsid w:val="004144A5"/>
    <w:rsid w:val="00414871"/>
    <w:rsid w:val="00414947"/>
    <w:rsid w:val="00414963"/>
    <w:rsid w:val="0041498D"/>
    <w:rsid w:val="00414A90"/>
    <w:rsid w:val="00414AF6"/>
    <w:rsid w:val="00414B9E"/>
    <w:rsid w:val="00414BE6"/>
    <w:rsid w:val="00414C80"/>
    <w:rsid w:val="00414CD9"/>
    <w:rsid w:val="00414E83"/>
    <w:rsid w:val="00414ED8"/>
    <w:rsid w:val="00414EFB"/>
    <w:rsid w:val="0041501C"/>
    <w:rsid w:val="0041525E"/>
    <w:rsid w:val="0041529D"/>
    <w:rsid w:val="004153A6"/>
    <w:rsid w:val="004153A8"/>
    <w:rsid w:val="004153AA"/>
    <w:rsid w:val="00415493"/>
    <w:rsid w:val="004154A7"/>
    <w:rsid w:val="00415598"/>
    <w:rsid w:val="00415B1B"/>
    <w:rsid w:val="00415D87"/>
    <w:rsid w:val="004162BE"/>
    <w:rsid w:val="00416309"/>
    <w:rsid w:val="0041641B"/>
    <w:rsid w:val="0041656F"/>
    <w:rsid w:val="004167CD"/>
    <w:rsid w:val="00416B45"/>
    <w:rsid w:val="00416C69"/>
    <w:rsid w:val="00416F04"/>
    <w:rsid w:val="00416FCC"/>
    <w:rsid w:val="004171A1"/>
    <w:rsid w:val="004171D3"/>
    <w:rsid w:val="0041729A"/>
    <w:rsid w:val="004174B3"/>
    <w:rsid w:val="004174E5"/>
    <w:rsid w:val="00417791"/>
    <w:rsid w:val="00417871"/>
    <w:rsid w:val="004178CC"/>
    <w:rsid w:val="00417944"/>
    <w:rsid w:val="004179C3"/>
    <w:rsid w:val="004179F6"/>
    <w:rsid w:val="00417AD1"/>
    <w:rsid w:val="00417AE8"/>
    <w:rsid w:val="00417B10"/>
    <w:rsid w:val="00417F9C"/>
    <w:rsid w:val="00417FD3"/>
    <w:rsid w:val="0042010D"/>
    <w:rsid w:val="00420286"/>
    <w:rsid w:val="00420298"/>
    <w:rsid w:val="004202AC"/>
    <w:rsid w:val="00420AA1"/>
    <w:rsid w:val="00420AEC"/>
    <w:rsid w:val="00420E02"/>
    <w:rsid w:val="00420E1C"/>
    <w:rsid w:val="004210CA"/>
    <w:rsid w:val="0042110D"/>
    <w:rsid w:val="0042130C"/>
    <w:rsid w:val="0042135E"/>
    <w:rsid w:val="0042161A"/>
    <w:rsid w:val="004216F7"/>
    <w:rsid w:val="00421766"/>
    <w:rsid w:val="0042178D"/>
    <w:rsid w:val="0042183E"/>
    <w:rsid w:val="0042194F"/>
    <w:rsid w:val="004219D3"/>
    <w:rsid w:val="00421A89"/>
    <w:rsid w:val="00421C21"/>
    <w:rsid w:val="00421CB6"/>
    <w:rsid w:val="00421FD6"/>
    <w:rsid w:val="0042206B"/>
    <w:rsid w:val="00422580"/>
    <w:rsid w:val="0042269D"/>
    <w:rsid w:val="0042275B"/>
    <w:rsid w:val="00422891"/>
    <w:rsid w:val="00422949"/>
    <w:rsid w:val="00422C13"/>
    <w:rsid w:val="00422D9D"/>
    <w:rsid w:val="00423298"/>
    <w:rsid w:val="004234E0"/>
    <w:rsid w:val="004236F7"/>
    <w:rsid w:val="0042375A"/>
    <w:rsid w:val="00423850"/>
    <w:rsid w:val="00423CC5"/>
    <w:rsid w:val="00423EC8"/>
    <w:rsid w:val="004241A5"/>
    <w:rsid w:val="004243BB"/>
    <w:rsid w:val="0042451B"/>
    <w:rsid w:val="004247CA"/>
    <w:rsid w:val="00424963"/>
    <w:rsid w:val="00424C62"/>
    <w:rsid w:val="00424F1C"/>
    <w:rsid w:val="00424FD3"/>
    <w:rsid w:val="004250BE"/>
    <w:rsid w:val="00425201"/>
    <w:rsid w:val="00425324"/>
    <w:rsid w:val="00425374"/>
    <w:rsid w:val="0042539C"/>
    <w:rsid w:val="004253AD"/>
    <w:rsid w:val="0042545A"/>
    <w:rsid w:val="004254E3"/>
    <w:rsid w:val="004254E6"/>
    <w:rsid w:val="00425504"/>
    <w:rsid w:val="0042554C"/>
    <w:rsid w:val="00425799"/>
    <w:rsid w:val="00425AD4"/>
    <w:rsid w:val="00425B91"/>
    <w:rsid w:val="00425C6B"/>
    <w:rsid w:val="00425E62"/>
    <w:rsid w:val="00426276"/>
    <w:rsid w:val="0042646E"/>
    <w:rsid w:val="0042651B"/>
    <w:rsid w:val="0042656D"/>
    <w:rsid w:val="00426638"/>
    <w:rsid w:val="0042677C"/>
    <w:rsid w:val="00426884"/>
    <w:rsid w:val="004269C3"/>
    <w:rsid w:val="00426BBA"/>
    <w:rsid w:val="00426CCC"/>
    <w:rsid w:val="00426DA5"/>
    <w:rsid w:val="00426F30"/>
    <w:rsid w:val="00426FC7"/>
    <w:rsid w:val="004270A9"/>
    <w:rsid w:val="004271C5"/>
    <w:rsid w:val="00427351"/>
    <w:rsid w:val="0042735C"/>
    <w:rsid w:val="004274F2"/>
    <w:rsid w:val="004277F6"/>
    <w:rsid w:val="00427808"/>
    <w:rsid w:val="00427945"/>
    <w:rsid w:val="00427B18"/>
    <w:rsid w:val="00427B46"/>
    <w:rsid w:val="00427C52"/>
    <w:rsid w:val="00427CA6"/>
    <w:rsid w:val="00427DB8"/>
    <w:rsid w:val="00427EAC"/>
    <w:rsid w:val="00430593"/>
    <w:rsid w:val="00430599"/>
    <w:rsid w:val="004307B7"/>
    <w:rsid w:val="004308A7"/>
    <w:rsid w:val="004308D6"/>
    <w:rsid w:val="00430B77"/>
    <w:rsid w:val="0043101E"/>
    <w:rsid w:val="00431150"/>
    <w:rsid w:val="00431317"/>
    <w:rsid w:val="004313D5"/>
    <w:rsid w:val="0043151B"/>
    <w:rsid w:val="004315B9"/>
    <w:rsid w:val="004317F3"/>
    <w:rsid w:val="0043184A"/>
    <w:rsid w:val="004319E6"/>
    <w:rsid w:val="00431B17"/>
    <w:rsid w:val="00431BBB"/>
    <w:rsid w:val="00431D9D"/>
    <w:rsid w:val="00431DA5"/>
    <w:rsid w:val="00431E8E"/>
    <w:rsid w:val="00431FD5"/>
    <w:rsid w:val="0043208B"/>
    <w:rsid w:val="004320DF"/>
    <w:rsid w:val="00432310"/>
    <w:rsid w:val="004323C0"/>
    <w:rsid w:val="00432423"/>
    <w:rsid w:val="00432590"/>
    <w:rsid w:val="0043263D"/>
    <w:rsid w:val="00432651"/>
    <w:rsid w:val="004326CE"/>
    <w:rsid w:val="00432798"/>
    <w:rsid w:val="00432B01"/>
    <w:rsid w:val="00432BE8"/>
    <w:rsid w:val="00432D47"/>
    <w:rsid w:val="00432E32"/>
    <w:rsid w:val="004330A9"/>
    <w:rsid w:val="00433130"/>
    <w:rsid w:val="004331D4"/>
    <w:rsid w:val="0043334E"/>
    <w:rsid w:val="0043335B"/>
    <w:rsid w:val="004333F9"/>
    <w:rsid w:val="0043356B"/>
    <w:rsid w:val="00433741"/>
    <w:rsid w:val="00433767"/>
    <w:rsid w:val="00433B8E"/>
    <w:rsid w:val="00433BB8"/>
    <w:rsid w:val="00433CFA"/>
    <w:rsid w:val="00433DAD"/>
    <w:rsid w:val="0043401B"/>
    <w:rsid w:val="00434242"/>
    <w:rsid w:val="00434541"/>
    <w:rsid w:val="00434548"/>
    <w:rsid w:val="004345E0"/>
    <w:rsid w:val="00434612"/>
    <w:rsid w:val="00434932"/>
    <w:rsid w:val="00434CF1"/>
    <w:rsid w:val="00434DF6"/>
    <w:rsid w:val="00434EBF"/>
    <w:rsid w:val="00434F16"/>
    <w:rsid w:val="00434F46"/>
    <w:rsid w:val="00435238"/>
    <w:rsid w:val="0043524F"/>
    <w:rsid w:val="004352CD"/>
    <w:rsid w:val="004352ED"/>
    <w:rsid w:val="0043533B"/>
    <w:rsid w:val="004354E5"/>
    <w:rsid w:val="004356CE"/>
    <w:rsid w:val="00435709"/>
    <w:rsid w:val="0043590C"/>
    <w:rsid w:val="00435B2D"/>
    <w:rsid w:val="00435FF8"/>
    <w:rsid w:val="004360F7"/>
    <w:rsid w:val="00436152"/>
    <w:rsid w:val="00436193"/>
    <w:rsid w:val="004361A3"/>
    <w:rsid w:val="00436216"/>
    <w:rsid w:val="0043626A"/>
    <w:rsid w:val="004363BB"/>
    <w:rsid w:val="004364D9"/>
    <w:rsid w:val="004368AE"/>
    <w:rsid w:val="004368BF"/>
    <w:rsid w:val="004369B7"/>
    <w:rsid w:val="00436A71"/>
    <w:rsid w:val="00436B9C"/>
    <w:rsid w:val="00436D55"/>
    <w:rsid w:val="00436DFD"/>
    <w:rsid w:val="00436F73"/>
    <w:rsid w:val="00437039"/>
    <w:rsid w:val="00437090"/>
    <w:rsid w:val="00437212"/>
    <w:rsid w:val="00437597"/>
    <w:rsid w:val="00437688"/>
    <w:rsid w:val="00437A8F"/>
    <w:rsid w:val="00437CE5"/>
    <w:rsid w:val="00437D98"/>
    <w:rsid w:val="00437E1E"/>
    <w:rsid w:val="00437F86"/>
    <w:rsid w:val="00437F8C"/>
    <w:rsid w:val="00440091"/>
    <w:rsid w:val="0044014F"/>
    <w:rsid w:val="004401E7"/>
    <w:rsid w:val="004404BE"/>
    <w:rsid w:val="0044054F"/>
    <w:rsid w:val="004406A7"/>
    <w:rsid w:val="00440858"/>
    <w:rsid w:val="00440C0C"/>
    <w:rsid w:val="00440CBD"/>
    <w:rsid w:val="00440D91"/>
    <w:rsid w:val="00440EA4"/>
    <w:rsid w:val="00440ED3"/>
    <w:rsid w:val="0044115E"/>
    <w:rsid w:val="004411BF"/>
    <w:rsid w:val="00441470"/>
    <w:rsid w:val="004414C4"/>
    <w:rsid w:val="00441758"/>
    <w:rsid w:val="0044177C"/>
    <w:rsid w:val="004417E7"/>
    <w:rsid w:val="00441A0D"/>
    <w:rsid w:val="00441B13"/>
    <w:rsid w:val="00441BA5"/>
    <w:rsid w:val="00441C09"/>
    <w:rsid w:val="00441C7B"/>
    <w:rsid w:val="00441E2A"/>
    <w:rsid w:val="00441F92"/>
    <w:rsid w:val="004423FD"/>
    <w:rsid w:val="00442636"/>
    <w:rsid w:val="004426FF"/>
    <w:rsid w:val="0044274A"/>
    <w:rsid w:val="004427F4"/>
    <w:rsid w:val="00442938"/>
    <w:rsid w:val="00442D43"/>
    <w:rsid w:val="00442FAA"/>
    <w:rsid w:val="004430C1"/>
    <w:rsid w:val="004430E6"/>
    <w:rsid w:val="004430FF"/>
    <w:rsid w:val="00443151"/>
    <w:rsid w:val="004431FE"/>
    <w:rsid w:val="004432B5"/>
    <w:rsid w:val="004432D7"/>
    <w:rsid w:val="0044340F"/>
    <w:rsid w:val="0044371F"/>
    <w:rsid w:val="0044379D"/>
    <w:rsid w:val="00443803"/>
    <w:rsid w:val="004438E7"/>
    <w:rsid w:val="004439B0"/>
    <w:rsid w:val="004439DD"/>
    <w:rsid w:val="00443B86"/>
    <w:rsid w:val="00443BA2"/>
    <w:rsid w:val="00443BB0"/>
    <w:rsid w:val="00443D56"/>
    <w:rsid w:val="004440D0"/>
    <w:rsid w:val="0044414B"/>
    <w:rsid w:val="004441AF"/>
    <w:rsid w:val="00444328"/>
    <w:rsid w:val="004443A6"/>
    <w:rsid w:val="0044440F"/>
    <w:rsid w:val="0044447A"/>
    <w:rsid w:val="0044458C"/>
    <w:rsid w:val="004445E2"/>
    <w:rsid w:val="00444647"/>
    <w:rsid w:val="00444AF0"/>
    <w:rsid w:val="00444C96"/>
    <w:rsid w:val="00444CCB"/>
    <w:rsid w:val="00444D3C"/>
    <w:rsid w:val="00444FCC"/>
    <w:rsid w:val="00445197"/>
    <w:rsid w:val="004452F7"/>
    <w:rsid w:val="00445449"/>
    <w:rsid w:val="004455FD"/>
    <w:rsid w:val="004456DE"/>
    <w:rsid w:val="0044577D"/>
    <w:rsid w:val="004457EA"/>
    <w:rsid w:val="00445A46"/>
    <w:rsid w:val="00445A4A"/>
    <w:rsid w:val="00445B36"/>
    <w:rsid w:val="00445CCF"/>
    <w:rsid w:val="00445F3C"/>
    <w:rsid w:val="00445F89"/>
    <w:rsid w:val="00445F94"/>
    <w:rsid w:val="0044601C"/>
    <w:rsid w:val="004460F8"/>
    <w:rsid w:val="0044622B"/>
    <w:rsid w:val="004463D4"/>
    <w:rsid w:val="0044659D"/>
    <w:rsid w:val="00446712"/>
    <w:rsid w:val="00446819"/>
    <w:rsid w:val="00446968"/>
    <w:rsid w:val="00446973"/>
    <w:rsid w:val="00446B81"/>
    <w:rsid w:val="00446C83"/>
    <w:rsid w:val="00446CF6"/>
    <w:rsid w:val="00446D5A"/>
    <w:rsid w:val="00446D98"/>
    <w:rsid w:val="00446DFC"/>
    <w:rsid w:val="00446EB3"/>
    <w:rsid w:val="004470A7"/>
    <w:rsid w:val="004470C4"/>
    <w:rsid w:val="0044713C"/>
    <w:rsid w:val="0044717E"/>
    <w:rsid w:val="004473F8"/>
    <w:rsid w:val="004474DF"/>
    <w:rsid w:val="00447512"/>
    <w:rsid w:val="00447520"/>
    <w:rsid w:val="004475F6"/>
    <w:rsid w:val="00447633"/>
    <w:rsid w:val="004476B6"/>
    <w:rsid w:val="004476B8"/>
    <w:rsid w:val="0044770C"/>
    <w:rsid w:val="00447C7F"/>
    <w:rsid w:val="00447D5F"/>
    <w:rsid w:val="00447DB0"/>
    <w:rsid w:val="00447DCB"/>
    <w:rsid w:val="00447F82"/>
    <w:rsid w:val="00450036"/>
    <w:rsid w:val="00450096"/>
    <w:rsid w:val="00450314"/>
    <w:rsid w:val="0045071F"/>
    <w:rsid w:val="00450E31"/>
    <w:rsid w:val="00450EE2"/>
    <w:rsid w:val="00450FC3"/>
    <w:rsid w:val="0045115C"/>
    <w:rsid w:val="004511DD"/>
    <w:rsid w:val="0045136B"/>
    <w:rsid w:val="004513B3"/>
    <w:rsid w:val="004514BC"/>
    <w:rsid w:val="004516D5"/>
    <w:rsid w:val="00451889"/>
    <w:rsid w:val="00451C11"/>
    <w:rsid w:val="00451EAE"/>
    <w:rsid w:val="00451F6D"/>
    <w:rsid w:val="00451F73"/>
    <w:rsid w:val="00451FC9"/>
    <w:rsid w:val="00452074"/>
    <w:rsid w:val="00452075"/>
    <w:rsid w:val="00452107"/>
    <w:rsid w:val="00452139"/>
    <w:rsid w:val="00452165"/>
    <w:rsid w:val="0045217A"/>
    <w:rsid w:val="00452253"/>
    <w:rsid w:val="004522BD"/>
    <w:rsid w:val="004522D2"/>
    <w:rsid w:val="00452384"/>
    <w:rsid w:val="004523D6"/>
    <w:rsid w:val="00452527"/>
    <w:rsid w:val="0045261A"/>
    <w:rsid w:val="00452859"/>
    <w:rsid w:val="00452864"/>
    <w:rsid w:val="004528D9"/>
    <w:rsid w:val="00452949"/>
    <w:rsid w:val="00452D0D"/>
    <w:rsid w:val="00452D9A"/>
    <w:rsid w:val="00452E10"/>
    <w:rsid w:val="00452EB7"/>
    <w:rsid w:val="00452EF6"/>
    <w:rsid w:val="00453224"/>
    <w:rsid w:val="00453464"/>
    <w:rsid w:val="004537F4"/>
    <w:rsid w:val="00453913"/>
    <w:rsid w:val="004539E3"/>
    <w:rsid w:val="00453A40"/>
    <w:rsid w:val="00453B2D"/>
    <w:rsid w:val="00453B6B"/>
    <w:rsid w:val="00453D59"/>
    <w:rsid w:val="00453E95"/>
    <w:rsid w:val="00453FC2"/>
    <w:rsid w:val="0045439F"/>
    <w:rsid w:val="00454439"/>
    <w:rsid w:val="00454AE5"/>
    <w:rsid w:val="00454BF4"/>
    <w:rsid w:val="00454DA6"/>
    <w:rsid w:val="00454EF7"/>
    <w:rsid w:val="00455011"/>
    <w:rsid w:val="0045503A"/>
    <w:rsid w:val="00455481"/>
    <w:rsid w:val="00455632"/>
    <w:rsid w:val="00455733"/>
    <w:rsid w:val="00455734"/>
    <w:rsid w:val="00455DB8"/>
    <w:rsid w:val="00455FEE"/>
    <w:rsid w:val="004560C8"/>
    <w:rsid w:val="0045622F"/>
    <w:rsid w:val="0045645D"/>
    <w:rsid w:val="004564A6"/>
    <w:rsid w:val="00456678"/>
    <w:rsid w:val="0045669B"/>
    <w:rsid w:val="004566C7"/>
    <w:rsid w:val="0045673C"/>
    <w:rsid w:val="0045697B"/>
    <w:rsid w:val="004569CA"/>
    <w:rsid w:val="00456A32"/>
    <w:rsid w:val="00456D38"/>
    <w:rsid w:val="00456F0F"/>
    <w:rsid w:val="00457071"/>
    <w:rsid w:val="004570D6"/>
    <w:rsid w:val="00457505"/>
    <w:rsid w:val="004575FF"/>
    <w:rsid w:val="004579A4"/>
    <w:rsid w:val="00457A5B"/>
    <w:rsid w:val="00457C95"/>
    <w:rsid w:val="00457EAA"/>
    <w:rsid w:val="00457F5A"/>
    <w:rsid w:val="004601E1"/>
    <w:rsid w:val="00460201"/>
    <w:rsid w:val="00460323"/>
    <w:rsid w:val="0046036F"/>
    <w:rsid w:val="00460725"/>
    <w:rsid w:val="00460A65"/>
    <w:rsid w:val="00460BD5"/>
    <w:rsid w:val="00460DCA"/>
    <w:rsid w:val="004612F2"/>
    <w:rsid w:val="00461405"/>
    <w:rsid w:val="00461485"/>
    <w:rsid w:val="004614BD"/>
    <w:rsid w:val="004614E9"/>
    <w:rsid w:val="00461716"/>
    <w:rsid w:val="00461A62"/>
    <w:rsid w:val="00461A91"/>
    <w:rsid w:val="00461C4D"/>
    <w:rsid w:val="00461DA1"/>
    <w:rsid w:val="004620A1"/>
    <w:rsid w:val="00462388"/>
    <w:rsid w:val="004626A6"/>
    <w:rsid w:val="00462704"/>
    <w:rsid w:val="004627DA"/>
    <w:rsid w:val="00462807"/>
    <w:rsid w:val="0046296A"/>
    <w:rsid w:val="00462C73"/>
    <w:rsid w:val="00462CF5"/>
    <w:rsid w:val="004630B0"/>
    <w:rsid w:val="0046323E"/>
    <w:rsid w:val="00463450"/>
    <w:rsid w:val="0046353E"/>
    <w:rsid w:val="00463599"/>
    <w:rsid w:val="00463679"/>
    <w:rsid w:val="0046377B"/>
    <w:rsid w:val="004637F9"/>
    <w:rsid w:val="004637FF"/>
    <w:rsid w:val="0046381A"/>
    <w:rsid w:val="00463B56"/>
    <w:rsid w:val="00463CB4"/>
    <w:rsid w:val="00463D05"/>
    <w:rsid w:val="00463FAE"/>
    <w:rsid w:val="00464096"/>
    <w:rsid w:val="004642BB"/>
    <w:rsid w:val="00464317"/>
    <w:rsid w:val="00464378"/>
    <w:rsid w:val="004644F9"/>
    <w:rsid w:val="004644FA"/>
    <w:rsid w:val="004647D9"/>
    <w:rsid w:val="00464B0D"/>
    <w:rsid w:val="00464CF0"/>
    <w:rsid w:val="00464CFE"/>
    <w:rsid w:val="00464DBE"/>
    <w:rsid w:val="00465197"/>
    <w:rsid w:val="004651D6"/>
    <w:rsid w:val="004651FD"/>
    <w:rsid w:val="00465508"/>
    <w:rsid w:val="00465536"/>
    <w:rsid w:val="00465884"/>
    <w:rsid w:val="00465A11"/>
    <w:rsid w:val="00465AB7"/>
    <w:rsid w:val="00465B30"/>
    <w:rsid w:val="00465C13"/>
    <w:rsid w:val="00465D2C"/>
    <w:rsid w:val="00465D7E"/>
    <w:rsid w:val="00465E85"/>
    <w:rsid w:val="0046608C"/>
    <w:rsid w:val="00466459"/>
    <w:rsid w:val="004666B5"/>
    <w:rsid w:val="00466729"/>
    <w:rsid w:val="00466731"/>
    <w:rsid w:val="004667A4"/>
    <w:rsid w:val="00466897"/>
    <w:rsid w:val="00466970"/>
    <w:rsid w:val="00466A92"/>
    <w:rsid w:val="00466DDC"/>
    <w:rsid w:val="00467072"/>
    <w:rsid w:val="00467091"/>
    <w:rsid w:val="004672F0"/>
    <w:rsid w:val="00467363"/>
    <w:rsid w:val="004673D3"/>
    <w:rsid w:val="004673E8"/>
    <w:rsid w:val="00467613"/>
    <w:rsid w:val="004677CD"/>
    <w:rsid w:val="00467AD2"/>
    <w:rsid w:val="00467B0D"/>
    <w:rsid w:val="00467CD7"/>
    <w:rsid w:val="00467E4E"/>
    <w:rsid w:val="0047029A"/>
    <w:rsid w:val="004706EF"/>
    <w:rsid w:val="004706F3"/>
    <w:rsid w:val="00470792"/>
    <w:rsid w:val="004708A6"/>
    <w:rsid w:val="00470A13"/>
    <w:rsid w:val="00470A79"/>
    <w:rsid w:val="00470B9E"/>
    <w:rsid w:val="00470CB7"/>
    <w:rsid w:val="00470CBC"/>
    <w:rsid w:val="00470CE4"/>
    <w:rsid w:val="00470CE9"/>
    <w:rsid w:val="0047101B"/>
    <w:rsid w:val="00471107"/>
    <w:rsid w:val="00471239"/>
    <w:rsid w:val="0047123A"/>
    <w:rsid w:val="0047124D"/>
    <w:rsid w:val="00471410"/>
    <w:rsid w:val="004717E1"/>
    <w:rsid w:val="004718F3"/>
    <w:rsid w:val="00471A3F"/>
    <w:rsid w:val="00471AAA"/>
    <w:rsid w:val="00471B0D"/>
    <w:rsid w:val="00471CCF"/>
    <w:rsid w:val="00471EED"/>
    <w:rsid w:val="00472264"/>
    <w:rsid w:val="004724DA"/>
    <w:rsid w:val="00472954"/>
    <w:rsid w:val="00472A98"/>
    <w:rsid w:val="00472CBB"/>
    <w:rsid w:val="00472CF0"/>
    <w:rsid w:val="00472DBF"/>
    <w:rsid w:val="00472DF8"/>
    <w:rsid w:val="00472E96"/>
    <w:rsid w:val="00472FF9"/>
    <w:rsid w:val="0047347F"/>
    <w:rsid w:val="004738D7"/>
    <w:rsid w:val="0047392A"/>
    <w:rsid w:val="00473971"/>
    <w:rsid w:val="0047398E"/>
    <w:rsid w:val="00473B53"/>
    <w:rsid w:val="00473B97"/>
    <w:rsid w:val="00473C3B"/>
    <w:rsid w:val="00473E44"/>
    <w:rsid w:val="00473F0C"/>
    <w:rsid w:val="00473FFB"/>
    <w:rsid w:val="004744DB"/>
    <w:rsid w:val="0047457C"/>
    <w:rsid w:val="004745BD"/>
    <w:rsid w:val="00474860"/>
    <w:rsid w:val="0047491B"/>
    <w:rsid w:val="00474D17"/>
    <w:rsid w:val="00474DF1"/>
    <w:rsid w:val="00474EB9"/>
    <w:rsid w:val="0047507E"/>
    <w:rsid w:val="0047512E"/>
    <w:rsid w:val="00475320"/>
    <w:rsid w:val="00475326"/>
    <w:rsid w:val="004753AB"/>
    <w:rsid w:val="004754CC"/>
    <w:rsid w:val="004755A1"/>
    <w:rsid w:val="0047567A"/>
    <w:rsid w:val="004756C5"/>
    <w:rsid w:val="00475913"/>
    <w:rsid w:val="00475D56"/>
    <w:rsid w:val="00475F2F"/>
    <w:rsid w:val="004762C2"/>
    <w:rsid w:val="004762FC"/>
    <w:rsid w:val="004763A2"/>
    <w:rsid w:val="00476635"/>
    <w:rsid w:val="004767C8"/>
    <w:rsid w:val="00476847"/>
    <w:rsid w:val="004768BB"/>
    <w:rsid w:val="00476B02"/>
    <w:rsid w:val="00476E46"/>
    <w:rsid w:val="00476ED4"/>
    <w:rsid w:val="00476FE9"/>
    <w:rsid w:val="00477136"/>
    <w:rsid w:val="00477156"/>
    <w:rsid w:val="00477260"/>
    <w:rsid w:val="00477279"/>
    <w:rsid w:val="004772E5"/>
    <w:rsid w:val="00477800"/>
    <w:rsid w:val="00477829"/>
    <w:rsid w:val="00477911"/>
    <w:rsid w:val="0047792C"/>
    <w:rsid w:val="004779A1"/>
    <w:rsid w:val="00477A34"/>
    <w:rsid w:val="00477A4D"/>
    <w:rsid w:val="00477B96"/>
    <w:rsid w:val="00477BE7"/>
    <w:rsid w:val="00477C65"/>
    <w:rsid w:val="00477C83"/>
    <w:rsid w:val="00477F19"/>
    <w:rsid w:val="004800CE"/>
    <w:rsid w:val="00480283"/>
    <w:rsid w:val="0048030C"/>
    <w:rsid w:val="004803DB"/>
    <w:rsid w:val="004804AF"/>
    <w:rsid w:val="004809CF"/>
    <w:rsid w:val="00480AC1"/>
    <w:rsid w:val="00480B56"/>
    <w:rsid w:val="00480CC7"/>
    <w:rsid w:val="00480FDB"/>
    <w:rsid w:val="00481184"/>
    <w:rsid w:val="004811CF"/>
    <w:rsid w:val="00481223"/>
    <w:rsid w:val="00481249"/>
    <w:rsid w:val="00481365"/>
    <w:rsid w:val="0048155F"/>
    <w:rsid w:val="00481691"/>
    <w:rsid w:val="0048175C"/>
    <w:rsid w:val="00481840"/>
    <w:rsid w:val="00481BC9"/>
    <w:rsid w:val="00481EF2"/>
    <w:rsid w:val="00481FD5"/>
    <w:rsid w:val="00482040"/>
    <w:rsid w:val="004820D0"/>
    <w:rsid w:val="004821EC"/>
    <w:rsid w:val="004822F0"/>
    <w:rsid w:val="00482333"/>
    <w:rsid w:val="004823A4"/>
    <w:rsid w:val="0048258B"/>
    <w:rsid w:val="0048270A"/>
    <w:rsid w:val="00482710"/>
    <w:rsid w:val="00482888"/>
    <w:rsid w:val="004828D0"/>
    <w:rsid w:val="00482B6A"/>
    <w:rsid w:val="00482D2E"/>
    <w:rsid w:val="00482D55"/>
    <w:rsid w:val="00482E52"/>
    <w:rsid w:val="00482F39"/>
    <w:rsid w:val="0048300E"/>
    <w:rsid w:val="00483061"/>
    <w:rsid w:val="004832F8"/>
    <w:rsid w:val="004834E8"/>
    <w:rsid w:val="00483550"/>
    <w:rsid w:val="00483553"/>
    <w:rsid w:val="00483594"/>
    <w:rsid w:val="0048362F"/>
    <w:rsid w:val="00483633"/>
    <w:rsid w:val="00483735"/>
    <w:rsid w:val="004838BA"/>
    <w:rsid w:val="00483906"/>
    <w:rsid w:val="00483A9F"/>
    <w:rsid w:val="00483EF6"/>
    <w:rsid w:val="00483F2A"/>
    <w:rsid w:val="0048408F"/>
    <w:rsid w:val="0048437C"/>
    <w:rsid w:val="004845C0"/>
    <w:rsid w:val="004846E1"/>
    <w:rsid w:val="0048475C"/>
    <w:rsid w:val="004847BE"/>
    <w:rsid w:val="004847FA"/>
    <w:rsid w:val="00484923"/>
    <w:rsid w:val="0048497B"/>
    <w:rsid w:val="00484BA0"/>
    <w:rsid w:val="00484C50"/>
    <w:rsid w:val="00484C82"/>
    <w:rsid w:val="00484F0E"/>
    <w:rsid w:val="004853B6"/>
    <w:rsid w:val="00485511"/>
    <w:rsid w:val="0048552D"/>
    <w:rsid w:val="00485558"/>
    <w:rsid w:val="00485623"/>
    <w:rsid w:val="0048587C"/>
    <w:rsid w:val="004858BC"/>
    <w:rsid w:val="00485AC4"/>
    <w:rsid w:val="00485AC8"/>
    <w:rsid w:val="00485E59"/>
    <w:rsid w:val="00485EBC"/>
    <w:rsid w:val="00485ECE"/>
    <w:rsid w:val="004860AE"/>
    <w:rsid w:val="00486261"/>
    <w:rsid w:val="00486274"/>
    <w:rsid w:val="00486291"/>
    <w:rsid w:val="004862F0"/>
    <w:rsid w:val="00486340"/>
    <w:rsid w:val="0048644C"/>
    <w:rsid w:val="0048654F"/>
    <w:rsid w:val="0048667B"/>
    <w:rsid w:val="004867AF"/>
    <w:rsid w:val="004867BB"/>
    <w:rsid w:val="0048693C"/>
    <w:rsid w:val="00486942"/>
    <w:rsid w:val="00486A5A"/>
    <w:rsid w:val="00486B1D"/>
    <w:rsid w:val="00486B3F"/>
    <w:rsid w:val="00486CD3"/>
    <w:rsid w:val="00486DDE"/>
    <w:rsid w:val="00486F6B"/>
    <w:rsid w:val="00487084"/>
    <w:rsid w:val="00487114"/>
    <w:rsid w:val="00487133"/>
    <w:rsid w:val="0048726C"/>
    <w:rsid w:val="004872B2"/>
    <w:rsid w:val="00487575"/>
    <w:rsid w:val="00487596"/>
    <w:rsid w:val="0048764D"/>
    <w:rsid w:val="00487723"/>
    <w:rsid w:val="0048782D"/>
    <w:rsid w:val="0048797E"/>
    <w:rsid w:val="004879A7"/>
    <w:rsid w:val="004879DC"/>
    <w:rsid w:val="00487E85"/>
    <w:rsid w:val="00487F64"/>
    <w:rsid w:val="00490015"/>
    <w:rsid w:val="004901B3"/>
    <w:rsid w:val="004903ED"/>
    <w:rsid w:val="00490499"/>
    <w:rsid w:val="0049095D"/>
    <w:rsid w:val="0049097A"/>
    <w:rsid w:val="00490C8F"/>
    <w:rsid w:val="00490C9A"/>
    <w:rsid w:val="00490D76"/>
    <w:rsid w:val="00490DD8"/>
    <w:rsid w:val="00490DF6"/>
    <w:rsid w:val="00490FC9"/>
    <w:rsid w:val="00491037"/>
    <w:rsid w:val="00491195"/>
    <w:rsid w:val="00491213"/>
    <w:rsid w:val="00491730"/>
    <w:rsid w:val="004917EC"/>
    <w:rsid w:val="00491B90"/>
    <w:rsid w:val="00491BEF"/>
    <w:rsid w:val="00491C00"/>
    <w:rsid w:val="00491DAB"/>
    <w:rsid w:val="00491F4B"/>
    <w:rsid w:val="00491F53"/>
    <w:rsid w:val="00492178"/>
    <w:rsid w:val="004921F5"/>
    <w:rsid w:val="0049220D"/>
    <w:rsid w:val="0049222E"/>
    <w:rsid w:val="0049228E"/>
    <w:rsid w:val="004922C2"/>
    <w:rsid w:val="00492479"/>
    <w:rsid w:val="004924A7"/>
    <w:rsid w:val="004924D8"/>
    <w:rsid w:val="004924FE"/>
    <w:rsid w:val="0049260A"/>
    <w:rsid w:val="0049273B"/>
    <w:rsid w:val="00492742"/>
    <w:rsid w:val="00492797"/>
    <w:rsid w:val="00492976"/>
    <w:rsid w:val="00492B7C"/>
    <w:rsid w:val="00492BCA"/>
    <w:rsid w:val="00492D3E"/>
    <w:rsid w:val="00492D6B"/>
    <w:rsid w:val="0049300C"/>
    <w:rsid w:val="0049311F"/>
    <w:rsid w:val="0049330E"/>
    <w:rsid w:val="00493600"/>
    <w:rsid w:val="004936EC"/>
    <w:rsid w:val="00493923"/>
    <w:rsid w:val="0049393F"/>
    <w:rsid w:val="00493A16"/>
    <w:rsid w:val="00493E99"/>
    <w:rsid w:val="00494411"/>
    <w:rsid w:val="00494461"/>
    <w:rsid w:val="00494590"/>
    <w:rsid w:val="00494BBC"/>
    <w:rsid w:val="00494D39"/>
    <w:rsid w:val="00494DF1"/>
    <w:rsid w:val="00494F65"/>
    <w:rsid w:val="00494FC6"/>
    <w:rsid w:val="00495576"/>
    <w:rsid w:val="00495721"/>
    <w:rsid w:val="00495970"/>
    <w:rsid w:val="00495ABB"/>
    <w:rsid w:val="00495E01"/>
    <w:rsid w:val="00495E04"/>
    <w:rsid w:val="004960A5"/>
    <w:rsid w:val="004960F6"/>
    <w:rsid w:val="00496237"/>
    <w:rsid w:val="0049634E"/>
    <w:rsid w:val="00496736"/>
    <w:rsid w:val="00496787"/>
    <w:rsid w:val="00496A1C"/>
    <w:rsid w:val="00496AAB"/>
    <w:rsid w:val="00496B5A"/>
    <w:rsid w:val="00496C5D"/>
    <w:rsid w:val="004970FC"/>
    <w:rsid w:val="0049714E"/>
    <w:rsid w:val="00497340"/>
    <w:rsid w:val="004973BB"/>
    <w:rsid w:val="00497435"/>
    <w:rsid w:val="004974F6"/>
    <w:rsid w:val="004975A9"/>
    <w:rsid w:val="004975C8"/>
    <w:rsid w:val="0049761B"/>
    <w:rsid w:val="004976DD"/>
    <w:rsid w:val="004976FD"/>
    <w:rsid w:val="00497C4F"/>
    <w:rsid w:val="00497D80"/>
    <w:rsid w:val="00497F86"/>
    <w:rsid w:val="004A005C"/>
    <w:rsid w:val="004A02FC"/>
    <w:rsid w:val="004A0347"/>
    <w:rsid w:val="004A053A"/>
    <w:rsid w:val="004A0598"/>
    <w:rsid w:val="004A0699"/>
    <w:rsid w:val="004A06A0"/>
    <w:rsid w:val="004A07E8"/>
    <w:rsid w:val="004A0913"/>
    <w:rsid w:val="004A0946"/>
    <w:rsid w:val="004A0963"/>
    <w:rsid w:val="004A09AF"/>
    <w:rsid w:val="004A0A09"/>
    <w:rsid w:val="004A0D4C"/>
    <w:rsid w:val="004A0E42"/>
    <w:rsid w:val="004A0E83"/>
    <w:rsid w:val="004A0F2E"/>
    <w:rsid w:val="004A0F7A"/>
    <w:rsid w:val="004A1196"/>
    <w:rsid w:val="004A1295"/>
    <w:rsid w:val="004A13A6"/>
    <w:rsid w:val="004A13FD"/>
    <w:rsid w:val="004A1586"/>
    <w:rsid w:val="004A1659"/>
    <w:rsid w:val="004A165E"/>
    <w:rsid w:val="004A1845"/>
    <w:rsid w:val="004A1854"/>
    <w:rsid w:val="004A1C12"/>
    <w:rsid w:val="004A1C6B"/>
    <w:rsid w:val="004A1C7E"/>
    <w:rsid w:val="004A1E14"/>
    <w:rsid w:val="004A1EB3"/>
    <w:rsid w:val="004A1EE5"/>
    <w:rsid w:val="004A23C6"/>
    <w:rsid w:val="004A2443"/>
    <w:rsid w:val="004A2477"/>
    <w:rsid w:val="004A24B9"/>
    <w:rsid w:val="004A271B"/>
    <w:rsid w:val="004A271D"/>
    <w:rsid w:val="004A28C6"/>
    <w:rsid w:val="004A2939"/>
    <w:rsid w:val="004A2A7A"/>
    <w:rsid w:val="004A2DB2"/>
    <w:rsid w:val="004A2E6E"/>
    <w:rsid w:val="004A2F5D"/>
    <w:rsid w:val="004A308F"/>
    <w:rsid w:val="004A327A"/>
    <w:rsid w:val="004A33A2"/>
    <w:rsid w:val="004A33E1"/>
    <w:rsid w:val="004A3446"/>
    <w:rsid w:val="004A3527"/>
    <w:rsid w:val="004A36A6"/>
    <w:rsid w:val="004A373C"/>
    <w:rsid w:val="004A3843"/>
    <w:rsid w:val="004A384B"/>
    <w:rsid w:val="004A395A"/>
    <w:rsid w:val="004A3BB8"/>
    <w:rsid w:val="004A3DC5"/>
    <w:rsid w:val="004A3DF8"/>
    <w:rsid w:val="004A41F4"/>
    <w:rsid w:val="004A44FB"/>
    <w:rsid w:val="004A484B"/>
    <w:rsid w:val="004A491E"/>
    <w:rsid w:val="004A4F03"/>
    <w:rsid w:val="004A4F28"/>
    <w:rsid w:val="004A5215"/>
    <w:rsid w:val="004A52E3"/>
    <w:rsid w:val="004A535B"/>
    <w:rsid w:val="004A5369"/>
    <w:rsid w:val="004A53DD"/>
    <w:rsid w:val="004A55C9"/>
    <w:rsid w:val="004A57DF"/>
    <w:rsid w:val="004A595E"/>
    <w:rsid w:val="004A596F"/>
    <w:rsid w:val="004A5AA8"/>
    <w:rsid w:val="004A5BD7"/>
    <w:rsid w:val="004A5CEC"/>
    <w:rsid w:val="004A5E6E"/>
    <w:rsid w:val="004A5F70"/>
    <w:rsid w:val="004A6083"/>
    <w:rsid w:val="004A627D"/>
    <w:rsid w:val="004A6291"/>
    <w:rsid w:val="004A630F"/>
    <w:rsid w:val="004A6366"/>
    <w:rsid w:val="004A6463"/>
    <w:rsid w:val="004A6518"/>
    <w:rsid w:val="004A65C7"/>
    <w:rsid w:val="004A677E"/>
    <w:rsid w:val="004A6858"/>
    <w:rsid w:val="004A6A66"/>
    <w:rsid w:val="004A6A90"/>
    <w:rsid w:val="004A6DBC"/>
    <w:rsid w:val="004A6E36"/>
    <w:rsid w:val="004A6F24"/>
    <w:rsid w:val="004A7065"/>
    <w:rsid w:val="004A743C"/>
    <w:rsid w:val="004A7544"/>
    <w:rsid w:val="004A7744"/>
    <w:rsid w:val="004A7924"/>
    <w:rsid w:val="004A7B35"/>
    <w:rsid w:val="004A7BDB"/>
    <w:rsid w:val="004A7DF7"/>
    <w:rsid w:val="004A7F69"/>
    <w:rsid w:val="004B0024"/>
    <w:rsid w:val="004B00CD"/>
    <w:rsid w:val="004B01D0"/>
    <w:rsid w:val="004B02CC"/>
    <w:rsid w:val="004B03C0"/>
    <w:rsid w:val="004B0733"/>
    <w:rsid w:val="004B09D3"/>
    <w:rsid w:val="004B0B04"/>
    <w:rsid w:val="004B0B22"/>
    <w:rsid w:val="004B0B7F"/>
    <w:rsid w:val="004B0D09"/>
    <w:rsid w:val="004B0EF2"/>
    <w:rsid w:val="004B0FEE"/>
    <w:rsid w:val="004B1006"/>
    <w:rsid w:val="004B1089"/>
    <w:rsid w:val="004B10CA"/>
    <w:rsid w:val="004B10DB"/>
    <w:rsid w:val="004B1265"/>
    <w:rsid w:val="004B12BF"/>
    <w:rsid w:val="004B134E"/>
    <w:rsid w:val="004B14D0"/>
    <w:rsid w:val="004B1641"/>
    <w:rsid w:val="004B1723"/>
    <w:rsid w:val="004B1830"/>
    <w:rsid w:val="004B1930"/>
    <w:rsid w:val="004B1A38"/>
    <w:rsid w:val="004B1B2A"/>
    <w:rsid w:val="004B1E29"/>
    <w:rsid w:val="004B1F0C"/>
    <w:rsid w:val="004B1FC4"/>
    <w:rsid w:val="004B2011"/>
    <w:rsid w:val="004B2119"/>
    <w:rsid w:val="004B21EA"/>
    <w:rsid w:val="004B2282"/>
    <w:rsid w:val="004B260C"/>
    <w:rsid w:val="004B27DD"/>
    <w:rsid w:val="004B289C"/>
    <w:rsid w:val="004B2B7B"/>
    <w:rsid w:val="004B2BA9"/>
    <w:rsid w:val="004B2C6F"/>
    <w:rsid w:val="004B2D65"/>
    <w:rsid w:val="004B2DD0"/>
    <w:rsid w:val="004B2E47"/>
    <w:rsid w:val="004B303B"/>
    <w:rsid w:val="004B309B"/>
    <w:rsid w:val="004B35B5"/>
    <w:rsid w:val="004B36CB"/>
    <w:rsid w:val="004B3833"/>
    <w:rsid w:val="004B3858"/>
    <w:rsid w:val="004B3959"/>
    <w:rsid w:val="004B3B67"/>
    <w:rsid w:val="004B3FAF"/>
    <w:rsid w:val="004B3FDB"/>
    <w:rsid w:val="004B3FEC"/>
    <w:rsid w:val="004B408E"/>
    <w:rsid w:val="004B4146"/>
    <w:rsid w:val="004B43C2"/>
    <w:rsid w:val="004B44AE"/>
    <w:rsid w:val="004B4509"/>
    <w:rsid w:val="004B4AF1"/>
    <w:rsid w:val="004B4D26"/>
    <w:rsid w:val="004B4FDF"/>
    <w:rsid w:val="004B5173"/>
    <w:rsid w:val="004B5270"/>
    <w:rsid w:val="004B568D"/>
    <w:rsid w:val="004B575F"/>
    <w:rsid w:val="004B59B9"/>
    <w:rsid w:val="004B5CEE"/>
    <w:rsid w:val="004B5DAC"/>
    <w:rsid w:val="004B5DBA"/>
    <w:rsid w:val="004B607B"/>
    <w:rsid w:val="004B60E0"/>
    <w:rsid w:val="004B65C3"/>
    <w:rsid w:val="004B65E6"/>
    <w:rsid w:val="004B6703"/>
    <w:rsid w:val="004B680B"/>
    <w:rsid w:val="004B6AA7"/>
    <w:rsid w:val="004B6D9D"/>
    <w:rsid w:val="004B6DCB"/>
    <w:rsid w:val="004B6FFF"/>
    <w:rsid w:val="004B70CB"/>
    <w:rsid w:val="004B7138"/>
    <w:rsid w:val="004B7212"/>
    <w:rsid w:val="004B726A"/>
    <w:rsid w:val="004B73DF"/>
    <w:rsid w:val="004B74AC"/>
    <w:rsid w:val="004B74BB"/>
    <w:rsid w:val="004B74D9"/>
    <w:rsid w:val="004B75E2"/>
    <w:rsid w:val="004B7614"/>
    <w:rsid w:val="004B7805"/>
    <w:rsid w:val="004B78BE"/>
    <w:rsid w:val="004B78BF"/>
    <w:rsid w:val="004B79D5"/>
    <w:rsid w:val="004B7C81"/>
    <w:rsid w:val="004B7C98"/>
    <w:rsid w:val="004B7CC2"/>
    <w:rsid w:val="004B7CCD"/>
    <w:rsid w:val="004B7DBE"/>
    <w:rsid w:val="004B7F80"/>
    <w:rsid w:val="004C0084"/>
    <w:rsid w:val="004C0452"/>
    <w:rsid w:val="004C064B"/>
    <w:rsid w:val="004C067F"/>
    <w:rsid w:val="004C0798"/>
    <w:rsid w:val="004C07A1"/>
    <w:rsid w:val="004C0B53"/>
    <w:rsid w:val="004C0B64"/>
    <w:rsid w:val="004C0D8E"/>
    <w:rsid w:val="004C0DA6"/>
    <w:rsid w:val="004C0E58"/>
    <w:rsid w:val="004C0EC2"/>
    <w:rsid w:val="004C0EFD"/>
    <w:rsid w:val="004C0F0A"/>
    <w:rsid w:val="004C0F88"/>
    <w:rsid w:val="004C0FA5"/>
    <w:rsid w:val="004C0FEF"/>
    <w:rsid w:val="004C13FC"/>
    <w:rsid w:val="004C14C4"/>
    <w:rsid w:val="004C14CC"/>
    <w:rsid w:val="004C16F9"/>
    <w:rsid w:val="004C19AB"/>
    <w:rsid w:val="004C1A0C"/>
    <w:rsid w:val="004C1F7D"/>
    <w:rsid w:val="004C23BC"/>
    <w:rsid w:val="004C2408"/>
    <w:rsid w:val="004C2632"/>
    <w:rsid w:val="004C2685"/>
    <w:rsid w:val="004C26D1"/>
    <w:rsid w:val="004C2839"/>
    <w:rsid w:val="004C28FF"/>
    <w:rsid w:val="004C2BE8"/>
    <w:rsid w:val="004C2C55"/>
    <w:rsid w:val="004C2E3A"/>
    <w:rsid w:val="004C2FCA"/>
    <w:rsid w:val="004C306F"/>
    <w:rsid w:val="004C3070"/>
    <w:rsid w:val="004C30A6"/>
    <w:rsid w:val="004C3639"/>
    <w:rsid w:val="004C367F"/>
    <w:rsid w:val="004C3906"/>
    <w:rsid w:val="004C392B"/>
    <w:rsid w:val="004C3AEF"/>
    <w:rsid w:val="004C3B18"/>
    <w:rsid w:val="004C3C20"/>
    <w:rsid w:val="004C3D9A"/>
    <w:rsid w:val="004C3FDA"/>
    <w:rsid w:val="004C406D"/>
    <w:rsid w:val="004C40CA"/>
    <w:rsid w:val="004C413A"/>
    <w:rsid w:val="004C41CC"/>
    <w:rsid w:val="004C446E"/>
    <w:rsid w:val="004C45F8"/>
    <w:rsid w:val="004C460A"/>
    <w:rsid w:val="004C466F"/>
    <w:rsid w:val="004C471E"/>
    <w:rsid w:val="004C4788"/>
    <w:rsid w:val="004C4871"/>
    <w:rsid w:val="004C48E2"/>
    <w:rsid w:val="004C4A19"/>
    <w:rsid w:val="004C4B19"/>
    <w:rsid w:val="004C4C59"/>
    <w:rsid w:val="004C4CF2"/>
    <w:rsid w:val="004C5616"/>
    <w:rsid w:val="004C56B1"/>
    <w:rsid w:val="004C5724"/>
    <w:rsid w:val="004C58EC"/>
    <w:rsid w:val="004C59F1"/>
    <w:rsid w:val="004C5E63"/>
    <w:rsid w:val="004C5EF3"/>
    <w:rsid w:val="004C5F28"/>
    <w:rsid w:val="004C5F4A"/>
    <w:rsid w:val="004C60E9"/>
    <w:rsid w:val="004C6337"/>
    <w:rsid w:val="004C6458"/>
    <w:rsid w:val="004C6608"/>
    <w:rsid w:val="004C66D7"/>
    <w:rsid w:val="004C675F"/>
    <w:rsid w:val="004C67D3"/>
    <w:rsid w:val="004C686F"/>
    <w:rsid w:val="004C696D"/>
    <w:rsid w:val="004C6A69"/>
    <w:rsid w:val="004C6AA5"/>
    <w:rsid w:val="004C6B0C"/>
    <w:rsid w:val="004C6DFB"/>
    <w:rsid w:val="004C6ED6"/>
    <w:rsid w:val="004C6F46"/>
    <w:rsid w:val="004C7077"/>
    <w:rsid w:val="004C716E"/>
    <w:rsid w:val="004C720C"/>
    <w:rsid w:val="004C7484"/>
    <w:rsid w:val="004C7639"/>
    <w:rsid w:val="004C77F5"/>
    <w:rsid w:val="004C79E2"/>
    <w:rsid w:val="004C7A49"/>
    <w:rsid w:val="004C7DCE"/>
    <w:rsid w:val="004C7E78"/>
    <w:rsid w:val="004D00A8"/>
    <w:rsid w:val="004D00FE"/>
    <w:rsid w:val="004D01B9"/>
    <w:rsid w:val="004D020B"/>
    <w:rsid w:val="004D0234"/>
    <w:rsid w:val="004D02A0"/>
    <w:rsid w:val="004D0538"/>
    <w:rsid w:val="004D058F"/>
    <w:rsid w:val="004D0764"/>
    <w:rsid w:val="004D07AD"/>
    <w:rsid w:val="004D08CD"/>
    <w:rsid w:val="004D0B64"/>
    <w:rsid w:val="004D0D36"/>
    <w:rsid w:val="004D0D71"/>
    <w:rsid w:val="004D10F7"/>
    <w:rsid w:val="004D11AF"/>
    <w:rsid w:val="004D11E5"/>
    <w:rsid w:val="004D1395"/>
    <w:rsid w:val="004D149F"/>
    <w:rsid w:val="004D16A4"/>
    <w:rsid w:val="004D16D7"/>
    <w:rsid w:val="004D1774"/>
    <w:rsid w:val="004D1B52"/>
    <w:rsid w:val="004D1BAB"/>
    <w:rsid w:val="004D1C1A"/>
    <w:rsid w:val="004D1E10"/>
    <w:rsid w:val="004D1E4B"/>
    <w:rsid w:val="004D2048"/>
    <w:rsid w:val="004D2301"/>
    <w:rsid w:val="004D2442"/>
    <w:rsid w:val="004D24A0"/>
    <w:rsid w:val="004D2537"/>
    <w:rsid w:val="004D28C4"/>
    <w:rsid w:val="004D2A01"/>
    <w:rsid w:val="004D2A6B"/>
    <w:rsid w:val="004D2CE7"/>
    <w:rsid w:val="004D2DFD"/>
    <w:rsid w:val="004D2E06"/>
    <w:rsid w:val="004D2EA4"/>
    <w:rsid w:val="004D2FAD"/>
    <w:rsid w:val="004D320D"/>
    <w:rsid w:val="004D350C"/>
    <w:rsid w:val="004D39CE"/>
    <w:rsid w:val="004D3B03"/>
    <w:rsid w:val="004D3B10"/>
    <w:rsid w:val="004D3B55"/>
    <w:rsid w:val="004D3B9D"/>
    <w:rsid w:val="004D3C2A"/>
    <w:rsid w:val="004D3C88"/>
    <w:rsid w:val="004D3DBC"/>
    <w:rsid w:val="004D3DCB"/>
    <w:rsid w:val="004D3F58"/>
    <w:rsid w:val="004D401F"/>
    <w:rsid w:val="004D42FD"/>
    <w:rsid w:val="004D4525"/>
    <w:rsid w:val="004D453F"/>
    <w:rsid w:val="004D460B"/>
    <w:rsid w:val="004D465B"/>
    <w:rsid w:val="004D4761"/>
    <w:rsid w:val="004D4932"/>
    <w:rsid w:val="004D495B"/>
    <w:rsid w:val="004D4A3E"/>
    <w:rsid w:val="004D4C33"/>
    <w:rsid w:val="004D4E5A"/>
    <w:rsid w:val="004D4E99"/>
    <w:rsid w:val="004D4FDE"/>
    <w:rsid w:val="004D50C0"/>
    <w:rsid w:val="004D5120"/>
    <w:rsid w:val="004D5123"/>
    <w:rsid w:val="004D529D"/>
    <w:rsid w:val="004D5432"/>
    <w:rsid w:val="004D5590"/>
    <w:rsid w:val="004D5706"/>
    <w:rsid w:val="004D578E"/>
    <w:rsid w:val="004D583E"/>
    <w:rsid w:val="004D58C9"/>
    <w:rsid w:val="004D5C0E"/>
    <w:rsid w:val="004D5C31"/>
    <w:rsid w:val="004D6034"/>
    <w:rsid w:val="004D619E"/>
    <w:rsid w:val="004D62AB"/>
    <w:rsid w:val="004D62E2"/>
    <w:rsid w:val="004D6391"/>
    <w:rsid w:val="004D6655"/>
    <w:rsid w:val="004D6707"/>
    <w:rsid w:val="004D670F"/>
    <w:rsid w:val="004D6759"/>
    <w:rsid w:val="004D69AE"/>
    <w:rsid w:val="004D69B6"/>
    <w:rsid w:val="004D69D2"/>
    <w:rsid w:val="004D6B44"/>
    <w:rsid w:val="004D6B59"/>
    <w:rsid w:val="004D6BAA"/>
    <w:rsid w:val="004D6C55"/>
    <w:rsid w:val="004D6CA2"/>
    <w:rsid w:val="004D7272"/>
    <w:rsid w:val="004D733A"/>
    <w:rsid w:val="004D7460"/>
    <w:rsid w:val="004D7465"/>
    <w:rsid w:val="004D7538"/>
    <w:rsid w:val="004D7699"/>
    <w:rsid w:val="004D7898"/>
    <w:rsid w:val="004D78B4"/>
    <w:rsid w:val="004D7968"/>
    <w:rsid w:val="004D7A34"/>
    <w:rsid w:val="004D7A92"/>
    <w:rsid w:val="004D7B6D"/>
    <w:rsid w:val="004D7D17"/>
    <w:rsid w:val="004E01FF"/>
    <w:rsid w:val="004E03ED"/>
    <w:rsid w:val="004E054B"/>
    <w:rsid w:val="004E074F"/>
    <w:rsid w:val="004E0A3E"/>
    <w:rsid w:val="004E0B47"/>
    <w:rsid w:val="004E0C1F"/>
    <w:rsid w:val="004E0DEA"/>
    <w:rsid w:val="004E0E84"/>
    <w:rsid w:val="004E0FD5"/>
    <w:rsid w:val="004E0FDC"/>
    <w:rsid w:val="004E10B7"/>
    <w:rsid w:val="004E1796"/>
    <w:rsid w:val="004E1884"/>
    <w:rsid w:val="004E19AF"/>
    <w:rsid w:val="004E1B79"/>
    <w:rsid w:val="004E1BA0"/>
    <w:rsid w:val="004E1D7E"/>
    <w:rsid w:val="004E1D8E"/>
    <w:rsid w:val="004E1E71"/>
    <w:rsid w:val="004E1ED9"/>
    <w:rsid w:val="004E1EFF"/>
    <w:rsid w:val="004E20CB"/>
    <w:rsid w:val="004E2122"/>
    <w:rsid w:val="004E274D"/>
    <w:rsid w:val="004E2816"/>
    <w:rsid w:val="004E29AC"/>
    <w:rsid w:val="004E2BB5"/>
    <w:rsid w:val="004E2CF4"/>
    <w:rsid w:val="004E2D16"/>
    <w:rsid w:val="004E2DCC"/>
    <w:rsid w:val="004E2E94"/>
    <w:rsid w:val="004E30B2"/>
    <w:rsid w:val="004E30B4"/>
    <w:rsid w:val="004E30C4"/>
    <w:rsid w:val="004E318E"/>
    <w:rsid w:val="004E328A"/>
    <w:rsid w:val="004E3392"/>
    <w:rsid w:val="004E34C3"/>
    <w:rsid w:val="004E3862"/>
    <w:rsid w:val="004E3892"/>
    <w:rsid w:val="004E3A27"/>
    <w:rsid w:val="004E3AF0"/>
    <w:rsid w:val="004E3B91"/>
    <w:rsid w:val="004E3D97"/>
    <w:rsid w:val="004E3DD8"/>
    <w:rsid w:val="004E3FBD"/>
    <w:rsid w:val="004E40BF"/>
    <w:rsid w:val="004E42F5"/>
    <w:rsid w:val="004E439D"/>
    <w:rsid w:val="004E447A"/>
    <w:rsid w:val="004E4556"/>
    <w:rsid w:val="004E45CA"/>
    <w:rsid w:val="004E463D"/>
    <w:rsid w:val="004E4652"/>
    <w:rsid w:val="004E46D6"/>
    <w:rsid w:val="004E476A"/>
    <w:rsid w:val="004E481F"/>
    <w:rsid w:val="004E48AD"/>
    <w:rsid w:val="004E49CC"/>
    <w:rsid w:val="004E4F6C"/>
    <w:rsid w:val="004E5073"/>
    <w:rsid w:val="004E52C3"/>
    <w:rsid w:val="004E54EE"/>
    <w:rsid w:val="004E555E"/>
    <w:rsid w:val="004E5629"/>
    <w:rsid w:val="004E5640"/>
    <w:rsid w:val="004E56FA"/>
    <w:rsid w:val="004E5981"/>
    <w:rsid w:val="004E5C35"/>
    <w:rsid w:val="004E5E18"/>
    <w:rsid w:val="004E5F93"/>
    <w:rsid w:val="004E6062"/>
    <w:rsid w:val="004E60D0"/>
    <w:rsid w:val="004E6316"/>
    <w:rsid w:val="004E64B4"/>
    <w:rsid w:val="004E6892"/>
    <w:rsid w:val="004E6997"/>
    <w:rsid w:val="004E6CE8"/>
    <w:rsid w:val="004E6E41"/>
    <w:rsid w:val="004E6EDA"/>
    <w:rsid w:val="004E6F59"/>
    <w:rsid w:val="004E6F9F"/>
    <w:rsid w:val="004E7003"/>
    <w:rsid w:val="004E7040"/>
    <w:rsid w:val="004E7214"/>
    <w:rsid w:val="004E728A"/>
    <w:rsid w:val="004E73CD"/>
    <w:rsid w:val="004E78F6"/>
    <w:rsid w:val="004E7A15"/>
    <w:rsid w:val="004E7AB6"/>
    <w:rsid w:val="004E7C42"/>
    <w:rsid w:val="004E7E17"/>
    <w:rsid w:val="004E7E34"/>
    <w:rsid w:val="004F00F3"/>
    <w:rsid w:val="004F04E5"/>
    <w:rsid w:val="004F05E9"/>
    <w:rsid w:val="004F06F5"/>
    <w:rsid w:val="004F07AB"/>
    <w:rsid w:val="004F085E"/>
    <w:rsid w:val="004F0884"/>
    <w:rsid w:val="004F0A8D"/>
    <w:rsid w:val="004F0B4A"/>
    <w:rsid w:val="004F0CE9"/>
    <w:rsid w:val="004F0D05"/>
    <w:rsid w:val="004F0DC5"/>
    <w:rsid w:val="004F0F71"/>
    <w:rsid w:val="004F0FE1"/>
    <w:rsid w:val="004F1251"/>
    <w:rsid w:val="004F1258"/>
    <w:rsid w:val="004F12B1"/>
    <w:rsid w:val="004F1420"/>
    <w:rsid w:val="004F1498"/>
    <w:rsid w:val="004F152B"/>
    <w:rsid w:val="004F172A"/>
    <w:rsid w:val="004F178C"/>
    <w:rsid w:val="004F1A0F"/>
    <w:rsid w:val="004F1A75"/>
    <w:rsid w:val="004F1CC7"/>
    <w:rsid w:val="004F1E19"/>
    <w:rsid w:val="004F1E44"/>
    <w:rsid w:val="004F1F2B"/>
    <w:rsid w:val="004F1FD8"/>
    <w:rsid w:val="004F2061"/>
    <w:rsid w:val="004F2191"/>
    <w:rsid w:val="004F2232"/>
    <w:rsid w:val="004F23F8"/>
    <w:rsid w:val="004F24AD"/>
    <w:rsid w:val="004F2580"/>
    <w:rsid w:val="004F25BB"/>
    <w:rsid w:val="004F25FF"/>
    <w:rsid w:val="004F2726"/>
    <w:rsid w:val="004F2946"/>
    <w:rsid w:val="004F2AA4"/>
    <w:rsid w:val="004F2AEE"/>
    <w:rsid w:val="004F2B14"/>
    <w:rsid w:val="004F2B2A"/>
    <w:rsid w:val="004F2C33"/>
    <w:rsid w:val="004F2CEE"/>
    <w:rsid w:val="004F2D29"/>
    <w:rsid w:val="004F2D73"/>
    <w:rsid w:val="004F2F46"/>
    <w:rsid w:val="004F319B"/>
    <w:rsid w:val="004F31BD"/>
    <w:rsid w:val="004F3228"/>
    <w:rsid w:val="004F323C"/>
    <w:rsid w:val="004F33C5"/>
    <w:rsid w:val="004F3465"/>
    <w:rsid w:val="004F3484"/>
    <w:rsid w:val="004F3822"/>
    <w:rsid w:val="004F3846"/>
    <w:rsid w:val="004F3A91"/>
    <w:rsid w:val="004F3CCF"/>
    <w:rsid w:val="004F3D3C"/>
    <w:rsid w:val="004F41B2"/>
    <w:rsid w:val="004F4210"/>
    <w:rsid w:val="004F424C"/>
    <w:rsid w:val="004F434F"/>
    <w:rsid w:val="004F46A1"/>
    <w:rsid w:val="004F4782"/>
    <w:rsid w:val="004F484C"/>
    <w:rsid w:val="004F4883"/>
    <w:rsid w:val="004F4903"/>
    <w:rsid w:val="004F4B7A"/>
    <w:rsid w:val="004F4D06"/>
    <w:rsid w:val="004F4E06"/>
    <w:rsid w:val="004F4F41"/>
    <w:rsid w:val="004F52D2"/>
    <w:rsid w:val="004F5410"/>
    <w:rsid w:val="004F5528"/>
    <w:rsid w:val="004F5633"/>
    <w:rsid w:val="004F56AA"/>
    <w:rsid w:val="004F56D5"/>
    <w:rsid w:val="004F591C"/>
    <w:rsid w:val="004F599F"/>
    <w:rsid w:val="004F5B75"/>
    <w:rsid w:val="004F5FCC"/>
    <w:rsid w:val="004F62FA"/>
    <w:rsid w:val="004F6378"/>
    <w:rsid w:val="004F64E6"/>
    <w:rsid w:val="004F6645"/>
    <w:rsid w:val="004F67D1"/>
    <w:rsid w:val="004F6A5C"/>
    <w:rsid w:val="004F6B88"/>
    <w:rsid w:val="004F6B8E"/>
    <w:rsid w:val="004F6D95"/>
    <w:rsid w:val="004F6DAD"/>
    <w:rsid w:val="004F6E02"/>
    <w:rsid w:val="004F6E33"/>
    <w:rsid w:val="004F6E93"/>
    <w:rsid w:val="004F6F89"/>
    <w:rsid w:val="004F7034"/>
    <w:rsid w:val="004F70A7"/>
    <w:rsid w:val="004F716C"/>
    <w:rsid w:val="004F7477"/>
    <w:rsid w:val="004F785A"/>
    <w:rsid w:val="004F7A8A"/>
    <w:rsid w:val="004F7A93"/>
    <w:rsid w:val="004F7BE9"/>
    <w:rsid w:val="004F7C25"/>
    <w:rsid w:val="004F7F2D"/>
    <w:rsid w:val="004F7F54"/>
    <w:rsid w:val="0050013F"/>
    <w:rsid w:val="005001B8"/>
    <w:rsid w:val="0050063F"/>
    <w:rsid w:val="005009E2"/>
    <w:rsid w:val="00500D94"/>
    <w:rsid w:val="00500E99"/>
    <w:rsid w:val="00500F9F"/>
    <w:rsid w:val="00500FAD"/>
    <w:rsid w:val="00500FED"/>
    <w:rsid w:val="005010A6"/>
    <w:rsid w:val="00501377"/>
    <w:rsid w:val="005013BE"/>
    <w:rsid w:val="00501530"/>
    <w:rsid w:val="005016B2"/>
    <w:rsid w:val="00501867"/>
    <w:rsid w:val="005019CF"/>
    <w:rsid w:val="00501AC5"/>
    <w:rsid w:val="00501B87"/>
    <w:rsid w:val="00501C15"/>
    <w:rsid w:val="00501C5B"/>
    <w:rsid w:val="00501F2A"/>
    <w:rsid w:val="00502179"/>
    <w:rsid w:val="005023DD"/>
    <w:rsid w:val="00502423"/>
    <w:rsid w:val="005024D5"/>
    <w:rsid w:val="0050250F"/>
    <w:rsid w:val="00502597"/>
    <w:rsid w:val="005026A8"/>
    <w:rsid w:val="0050285F"/>
    <w:rsid w:val="00502C96"/>
    <w:rsid w:val="00502CC9"/>
    <w:rsid w:val="00502D56"/>
    <w:rsid w:val="00502DB3"/>
    <w:rsid w:val="00502E15"/>
    <w:rsid w:val="00502E8C"/>
    <w:rsid w:val="00502ECE"/>
    <w:rsid w:val="00502F16"/>
    <w:rsid w:val="0050311D"/>
    <w:rsid w:val="00503133"/>
    <w:rsid w:val="00503379"/>
    <w:rsid w:val="005033D9"/>
    <w:rsid w:val="00503441"/>
    <w:rsid w:val="005035BF"/>
    <w:rsid w:val="00503656"/>
    <w:rsid w:val="005037FC"/>
    <w:rsid w:val="00503A09"/>
    <w:rsid w:val="00503DEA"/>
    <w:rsid w:val="00503E3E"/>
    <w:rsid w:val="00503EF6"/>
    <w:rsid w:val="00503F35"/>
    <w:rsid w:val="00503FBA"/>
    <w:rsid w:val="005044CD"/>
    <w:rsid w:val="0050456A"/>
    <w:rsid w:val="0050464C"/>
    <w:rsid w:val="00504661"/>
    <w:rsid w:val="00504693"/>
    <w:rsid w:val="00504721"/>
    <w:rsid w:val="005049DA"/>
    <w:rsid w:val="00504A68"/>
    <w:rsid w:val="00504B27"/>
    <w:rsid w:val="00504B84"/>
    <w:rsid w:val="00504CAF"/>
    <w:rsid w:val="00504CFC"/>
    <w:rsid w:val="00504E89"/>
    <w:rsid w:val="00504FCD"/>
    <w:rsid w:val="00504FE0"/>
    <w:rsid w:val="00505039"/>
    <w:rsid w:val="00505078"/>
    <w:rsid w:val="0050522B"/>
    <w:rsid w:val="005052C2"/>
    <w:rsid w:val="00505493"/>
    <w:rsid w:val="00505704"/>
    <w:rsid w:val="00505949"/>
    <w:rsid w:val="005059F5"/>
    <w:rsid w:val="00505A5C"/>
    <w:rsid w:val="00505B4D"/>
    <w:rsid w:val="00506024"/>
    <w:rsid w:val="005060AD"/>
    <w:rsid w:val="00506188"/>
    <w:rsid w:val="005061BD"/>
    <w:rsid w:val="005061CD"/>
    <w:rsid w:val="00506539"/>
    <w:rsid w:val="00506668"/>
    <w:rsid w:val="005069B4"/>
    <w:rsid w:val="00506F17"/>
    <w:rsid w:val="00507162"/>
    <w:rsid w:val="00507261"/>
    <w:rsid w:val="00507645"/>
    <w:rsid w:val="0050764E"/>
    <w:rsid w:val="005076DD"/>
    <w:rsid w:val="005076F5"/>
    <w:rsid w:val="005078DB"/>
    <w:rsid w:val="00507B37"/>
    <w:rsid w:val="00507B44"/>
    <w:rsid w:val="00507C99"/>
    <w:rsid w:val="005100E0"/>
    <w:rsid w:val="00510123"/>
    <w:rsid w:val="00510265"/>
    <w:rsid w:val="0051026B"/>
    <w:rsid w:val="00510381"/>
    <w:rsid w:val="00510441"/>
    <w:rsid w:val="00510452"/>
    <w:rsid w:val="00510548"/>
    <w:rsid w:val="005105BE"/>
    <w:rsid w:val="00510660"/>
    <w:rsid w:val="0051075E"/>
    <w:rsid w:val="0051078E"/>
    <w:rsid w:val="005108B5"/>
    <w:rsid w:val="005109B3"/>
    <w:rsid w:val="00510C48"/>
    <w:rsid w:val="00510E37"/>
    <w:rsid w:val="00510EDC"/>
    <w:rsid w:val="00510FDA"/>
    <w:rsid w:val="00511008"/>
    <w:rsid w:val="0051130A"/>
    <w:rsid w:val="005113CC"/>
    <w:rsid w:val="0051140F"/>
    <w:rsid w:val="00511477"/>
    <w:rsid w:val="005115B9"/>
    <w:rsid w:val="005116FB"/>
    <w:rsid w:val="00511723"/>
    <w:rsid w:val="005118BD"/>
    <w:rsid w:val="00511980"/>
    <w:rsid w:val="005119D5"/>
    <w:rsid w:val="00511A30"/>
    <w:rsid w:val="00511A3A"/>
    <w:rsid w:val="00511AFC"/>
    <w:rsid w:val="00511C0F"/>
    <w:rsid w:val="00511CA9"/>
    <w:rsid w:val="00512179"/>
    <w:rsid w:val="0051225E"/>
    <w:rsid w:val="005122A0"/>
    <w:rsid w:val="00512708"/>
    <w:rsid w:val="00512763"/>
    <w:rsid w:val="00512A8D"/>
    <w:rsid w:val="00512DF8"/>
    <w:rsid w:val="00512EC4"/>
    <w:rsid w:val="005130DD"/>
    <w:rsid w:val="0051310E"/>
    <w:rsid w:val="005131AA"/>
    <w:rsid w:val="005131C1"/>
    <w:rsid w:val="005135AF"/>
    <w:rsid w:val="005137FD"/>
    <w:rsid w:val="00513877"/>
    <w:rsid w:val="00513888"/>
    <w:rsid w:val="005138A5"/>
    <w:rsid w:val="00513A67"/>
    <w:rsid w:val="00513B98"/>
    <w:rsid w:val="00513BE5"/>
    <w:rsid w:val="00513CE1"/>
    <w:rsid w:val="00513EB5"/>
    <w:rsid w:val="00513ED6"/>
    <w:rsid w:val="00513EE7"/>
    <w:rsid w:val="00513EE9"/>
    <w:rsid w:val="0051401B"/>
    <w:rsid w:val="00514619"/>
    <w:rsid w:val="0051470B"/>
    <w:rsid w:val="00514799"/>
    <w:rsid w:val="00514837"/>
    <w:rsid w:val="00514A7F"/>
    <w:rsid w:val="00514C34"/>
    <w:rsid w:val="00514CAE"/>
    <w:rsid w:val="00514D9A"/>
    <w:rsid w:val="00514FBB"/>
    <w:rsid w:val="005152CD"/>
    <w:rsid w:val="0051533B"/>
    <w:rsid w:val="005154C0"/>
    <w:rsid w:val="00515582"/>
    <w:rsid w:val="005155BE"/>
    <w:rsid w:val="00515610"/>
    <w:rsid w:val="005156B1"/>
    <w:rsid w:val="005156F0"/>
    <w:rsid w:val="005158B2"/>
    <w:rsid w:val="00515A19"/>
    <w:rsid w:val="00515AFE"/>
    <w:rsid w:val="00515B5E"/>
    <w:rsid w:val="00515C19"/>
    <w:rsid w:val="00515D6B"/>
    <w:rsid w:val="00515DDA"/>
    <w:rsid w:val="00516012"/>
    <w:rsid w:val="00516022"/>
    <w:rsid w:val="005161BB"/>
    <w:rsid w:val="0051628D"/>
    <w:rsid w:val="005162A2"/>
    <w:rsid w:val="005162C2"/>
    <w:rsid w:val="005166AB"/>
    <w:rsid w:val="005166C7"/>
    <w:rsid w:val="005167B5"/>
    <w:rsid w:val="00516829"/>
    <w:rsid w:val="0051687C"/>
    <w:rsid w:val="00516B9F"/>
    <w:rsid w:val="00516CB0"/>
    <w:rsid w:val="00516D8B"/>
    <w:rsid w:val="00516EFD"/>
    <w:rsid w:val="0051709F"/>
    <w:rsid w:val="005170A9"/>
    <w:rsid w:val="005170B0"/>
    <w:rsid w:val="005170E0"/>
    <w:rsid w:val="0051711B"/>
    <w:rsid w:val="00517360"/>
    <w:rsid w:val="00517B0A"/>
    <w:rsid w:val="00517D18"/>
    <w:rsid w:val="00517F20"/>
    <w:rsid w:val="00517F48"/>
    <w:rsid w:val="00520164"/>
    <w:rsid w:val="005201B2"/>
    <w:rsid w:val="00520318"/>
    <w:rsid w:val="0052037F"/>
    <w:rsid w:val="0052038B"/>
    <w:rsid w:val="00520468"/>
    <w:rsid w:val="005204E8"/>
    <w:rsid w:val="005205DA"/>
    <w:rsid w:val="005206FE"/>
    <w:rsid w:val="005207C5"/>
    <w:rsid w:val="0052089E"/>
    <w:rsid w:val="00520A23"/>
    <w:rsid w:val="00520A72"/>
    <w:rsid w:val="00520AD3"/>
    <w:rsid w:val="00520ADB"/>
    <w:rsid w:val="00520B22"/>
    <w:rsid w:val="00520B27"/>
    <w:rsid w:val="00520C8C"/>
    <w:rsid w:val="00520CD8"/>
    <w:rsid w:val="00520EFA"/>
    <w:rsid w:val="0052100E"/>
    <w:rsid w:val="00521232"/>
    <w:rsid w:val="00521561"/>
    <w:rsid w:val="00521592"/>
    <w:rsid w:val="00521AD8"/>
    <w:rsid w:val="00521B4C"/>
    <w:rsid w:val="00521D93"/>
    <w:rsid w:val="00521DF2"/>
    <w:rsid w:val="00522102"/>
    <w:rsid w:val="00522150"/>
    <w:rsid w:val="0052222A"/>
    <w:rsid w:val="005225A8"/>
    <w:rsid w:val="0052266D"/>
    <w:rsid w:val="005226FD"/>
    <w:rsid w:val="0052279C"/>
    <w:rsid w:val="005227F5"/>
    <w:rsid w:val="00522A67"/>
    <w:rsid w:val="00522B9E"/>
    <w:rsid w:val="00522DD3"/>
    <w:rsid w:val="00522F4E"/>
    <w:rsid w:val="005231CD"/>
    <w:rsid w:val="005231F3"/>
    <w:rsid w:val="00523254"/>
    <w:rsid w:val="00523645"/>
    <w:rsid w:val="005237A6"/>
    <w:rsid w:val="0052384C"/>
    <w:rsid w:val="005239AF"/>
    <w:rsid w:val="00523B16"/>
    <w:rsid w:val="00523C35"/>
    <w:rsid w:val="00523EB4"/>
    <w:rsid w:val="00523FC1"/>
    <w:rsid w:val="0052403D"/>
    <w:rsid w:val="0052424C"/>
    <w:rsid w:val="005242CF"/>
    <w:rsid w:val="005243F0"/>
    <w:rsid w:val="005244E9"/>
    <w:rsid w:val="00524678"/>
    <w:rsid w:val="005247AE"/>
    <w:rsid w:val="00524848"/>
    <w:rsid w:val="00524AA2"/>
    <w:rsid w:val="00524D2D"/>
    <w:rsid w:val="00524D67"/>
    <w:rsid w:val="00524F59"/>
    <w:rsid w:val="00525207"/>
    <w:rsid w:val="0052548E"/>
    <w:rsid w:val="00525531"/>
    <w:rsid w:val="00525689"/>
    <w:rsid w:val="0052569C"/>
    <w:rsid w:val="00525774"/>
    <w:rsid w:val="005258F6"/>
    <w:rsid w:val="00525967"/>
    <w:rsid w:val="00525A46"/>
    <w:rsid w:val="00525BAC"/>
    <w:rsid w:val="00525DF3"/>
    <w:rsid w:val="00525E58"/>
    <w:rsid w:val="00525F59"/>
    <w:rsid w:val="0052603E"/>
    <w:rsid w:val="005260CA"/>
    <w:rsid w:val="00526314"/>
    <w:rsid w:val="00526411"/>
    <w:rsid w:val="00526545"/>
    <w:rsid w:val="005265EB"/>
    <w:rsid w:val="005265FC"/>
    <w:rsid w:val="00526622"/>
    <w:rsid w:val="005268DC"/>
    <w:rsid w:val="00526968"/>
    <w:rsid w:val="00526993"/>
    <w:rsid w:val="00526C93"/>
    <w:rsid w:val="00526CDE"/>
    <w:rsid w:val="00526CEF"/>
    <w:rsid w:val="00526E6A"/>
    <w:rsid w:val="005270E9"/>
    <w:rsid w:val="00527418"/>
    <w:rsid w:val="0052760E"/>
    <w:rsid w:val="00527778"/>
    <w:rsid w:val="00527B4D"/>
    <w:rsid w:val="00527D82"/>
    <w:rsid w:val="00527E78"/>
    <w:rsid w:val="0053012E"/>
    <w:rsid w:val="005303B8"/>
    <w:rsid w:val="005304C3"/>
    <w:rsid w:val="005305C1"/>
    <w:rsid w:val="005306AD"/>
    <w:rsid w:val="005306FD"/>
    <w:rsid w:val="0053083F"/>
    <w:rsid w:val="00530CDC"/>
    <w:rsid w:val="00530DD9"/>
    <w:rsid w:val="00530DFD"/>
    <w:rsid w:val="005311B7"/>
    <w:rsid w:val="0053120F"/>
    <w:rsid w:val="0053129F"/>
    <w:rsid w:val="00531545"/>
    <w:rsid w:val="0053159A"/>
    <w:rsid w:val="005315CC"/>
    <w:rsid w:val="005315E0"/>
    <w:rsid w:val="00531A78"/>
    <w:rsid w:val="00531A85"/>
    <w:rsid w:val="00531C9D"/>
    <w:rsid w:val="00531E21"/>
    <w:rsid w:val="00531EEF"/>
    <w:rsid w:val="00532191"/>
    <w:rsid w:val="00532464"/>
    <w:rsid w:val="005328FD"/>
    <w:rsid w:val="0053291B"/>
    <w:rsid w:val="00532923"/>
    <w:rsid w:val="0053292D"/>
    <w:rsid w:val="00532AC4"/>
    <w:rsid w:val="00532C4D"/>
    <w:rsid w:val="00532CD1"/>
    <w:rsid w:val="00532F3D"/>
    <w:rsid w:val="00533030"/>
    <w:rsid w:val="005331B9"/>
    <w:rsid w:val="005331E2"/>
    <w:rsid w:val="005332A4"/>
    <w:rsid w:val="005332C9"/>
    <w:rsid w:val="00533451"/>
    <w:rsid w:val="005335A9"/>
    <w:rsid w:val="005336B8"/>
    <w:rsid w:val="0053378D"/>
    <w:rsid w:val="00533BDF"/>
    <w:rsid w:val="00533E97"/>
    <w:rsid w:val="00533FF8"/>
    <w:rsid w:val="005340D0"/>
    <w:rsid w:val="00534442"/>
    <w:rsid w:val="005344B3"/>
    <w:rsid w:val="00534907"/>
    <w:rsid w:val="00534B38"/>
    <w:rsid w:val="00534B50"/>
    <w:rsid w:val="00534BF9"/>
    <w:rsid w:val="00534E90"/>
    <w:rsid w:val="005350CC"/>
    <w:rsid w:val="00535249"/>
    <w:rsid w:val="00535284"/>
    <w:rsid w:val="00535400"/>
    <w:rsid w:val="00535461"/>
    <w:rsid w:val="005355AD"/>
    <w:rsid w:val="005355CF"/>
    <w:rsid w:val="005355DE"/>
    <w:rsid w:val="00535667"/>
    <w:rsid w:val="00535712"/>
    <w:rsid w:val="00535751"/>
    <w:rsid w:val="0053575B"/>
    <w:rsid w:val="00535A15"/>
    <w:rsid w:val="00535E93"/>
    <w:rsid w:val="00535F76"/>
    <w:rsid w:val="00535FA2"/>
    <w:rsid w:val="00536045"/>
    <w:rsid w:val="00536063"/>
    <w:rsid w:val="0053608E"/>
    <w:rsid w:val="005361F1"/>
    <w:rsid w:val="005365F2"/>
    <w:rsid w:val="00536729"/>
    <w:rsid w:val="0053679E"/>
    <w:rsid w:val="005367FC"/>
    <w:rsid w:val="00536ABF"/>
    <w:rsid w:val="00536C49"/>
    <w:rsid w:val="005370F2"/>
    <w:rsid w:val="0053710C"/>
    <w:rsid w:val="0053756E"/>
    <w:rsid w:val="005375AA"/>
    <w:rsid w:val="0053778C"/>
    <w:rsid w:val="00537862"/>
    <w:rsid w:val="005378BC"/>
    <w:rsid w:val="00537AF8"/>
    <w:rsid w:val="00537BF3"/>
    <w:rsid w:val="00537C54"/>
    <w:rsid w:val="00537D91"/>
    <w:rsid w:val="00537E55"/>
    <w:rsid w:val="00537F0B"/>
    <w:rsid w:val="00537F3F"/>
    <w:rsid w:val="0054023A"/>
    <w:rsid w:val="00540390"/>
    <w:rsid w:val="00540409"/>
    <w:rsid w:val="0054042B"/>
    <w:rsid w:val="0054044D"/>
    <w:rsid w:val="00540494"/>
    <w:rsid w:val="005405BC"/>
    <w:rsid w:val="005406C4"/>
    <w:rsid w:val="0054073D"/>
    <w:rsid w:val="0054080A"/>
    <w:rsid w:val="005408B5"/>
    <w:rsid w:val="005408B6"/>
    <w:rsid w:val="005408E1"/>
    <w:rsid w:val="00540902"/>
    <w:rsid w:val="00540D71"/>
    <w:rsid w:val="00540FD3"/>
    <w:rsid w:val="00540FF4"/>
    <w:rsid w:val="005410AF"/>
    <w:rsid w:val="005410C7"/>
    <w:rsid w:val="005411A1"/>
    <w:rsid w:val="005411D3"/>
    <w:rsid w:val="0054130C"/>
    <w:rsid w:val="00541438"/>
    <w:rsid w:val="005414C9"/>
    <w:rsid w:val="005417CF"/>
    <w:rsid w:val="005417D5"/>
    <w:rsid w:val="00541831"/>
    <w:rsid w:val="005418B7"/>
    <w:rsid w:val="005418DD"/>
    <w:rsid w:val="00541CB5"/>
    <w:rsid w:val="00541DB0"/>
    <w:rsid w:val="00541F6F"/>
    <w:rsid w:val="0054209C"/>
    <w:rsid w:val="005422DB"/>
    <w:rsid w:val="005426EE"/>
    <w:rsid w:val="0054276C"/>
    <w:rsid w:val="005427FA"/>
    <w:rsid w:val="00542868"/>
    <w:rsid w:val="0054296E"/>
    <w:rsid w:val="005429F1"/>
    <w:rsid w:val="00542AA1"/>
    <w:rsid w:val="00542B2D"/>
    <w:rsid w:val="00542C44"/>
    <w:rsid w:val="00542C5C"/>
    <w:rsid w:val="00542DED"/>
    <w:rsid w:val="00542E9F"/>
    <w:rsid w:val="00542FF9"/>
    <w:rsid w:val="0054309A"/>
    <w:rsid w:val="00543197"/>
    <w:rsid w:val="005433BF"/>
    <w:rsid w:val="005435C9"/>
    <w:rsid w:val="005435E1"/>
    <w:rsid w:val="0054361D"/>
    <w:rsid w:val="0054387B"/>
    <w:rsid w:val="00543918"/>
    <w:rsid w:val="00543AE9"/>
    <w:rsid w:val="00543B26"/>
    <w:rsid w:val="00543E3F"/>
    <w:rsid w:val="00543FC4"/>
    <w:rsid w:val="0054402C"/>
    <w:rsid w:val="00544045"/>
    <w:rsid w:val="005441F8"/>
    <w:rsid w:val="005445BD"/>
    <w:rsid w:val="00544709"/>
    <w:rsid w:val="005448C9"/>
    <w:rsid w:val="00544A89"/>
    <w:rsid w:val="00544BCD"/>
    <w:rsid w:val="00544BDE"/>
    <w:rsid w:val="00544C6E"/>
    <w:rsid w:val="00544D3A"/>
    <w:rsid w:val="00544D5C"/>
    <w:rsid w:val="00544D80"/>
    <w:rsid w:val="00544FFE"/>
    <w:rsid w:val="005451B3"/>
    <w:rsid w:val="00545215"/>
    <w:rsid w:val="00545391"/>
    <w:rsid w:val="0054549D"/>
    <w:rsid w:val="005454DD"/>
    <w:rsid w:val="00545521"/>
    <w:rsid w:val="00545638"/>
    <w:rsid w:val="00545690"/>
    <w:rsid w:val="005457C3"/>
    <w:rsid w:val="00545890"/>
    <w:rsid w:val="00545D08"/>
    <w:rsid w:val="0054614F"/>
    <w:rsid w:val="0054623D"/>
    <w:rsid w:val="0054637E"/>
    <w:rsid w:val="0054638C"/>
    <w:rsid w:val="0054641B"/>
    <w:rsid w:val="005464D6"/>
    <w:rsid w:val="0054679B"/>
    <w:rsid w:val="005467E4"/>
    <w:rsid w:val="0054687A"/>
    <w:rsid w:val="005469CE"/>
    <w:rsid w:val="00546AD6"/>
    <w:rsid w:val="00546C46"/>
    <w:rsid w:val="00546CF7"/>
    <w:rsid w:val="00546DBC"/>
    <w:rsid w:val="00546ECD"/>
    <w:rsid w:val="00546FAB"/>
    <w:rsid w:val="00547140"/>
    <w:rsid w:val="00547166"/>
    <w:rsid w:val="00547344"/>
    <w:rsid w:val="005474D9"/>
    <w:rsid w:val="0054760A"/>
    <w:rsid w:val="005476C7"/>
    <w:rsid w:val="00547792"/>
    <w:rsid w:val="005477E9"/>
    <w:rsid w:val="00547941"/>
    <w:rsid w:val="00547B74"/>
    <w:rsid w:val="00547C67"/>
    <w:rsid w:val="00547E36"/>
    <w:rsid w:val="005503E8"/>
    <w:rsid w:val="00550642"/>
    <w:rsid w:val="00550643"/>
    <w:rsid w:val="005507DF"/>
    <w:rsid w:val="005507F7"/>
    <w:rsid w:val="005508C6"/>
    <w:rsid w:val="0055092B"/>
    <w:rsid w:val="0055097C"/>
    <w:rsid w:val="00550AE1"/>
    <w:rsid w:val="00550D06"/>
    <w:rsid w:val="00550D35"/>
    <w:rsid w:val="00551194"/>
    <w:rsid w:val="00551665"/>
    <w:rsid w:val="00551674"/>
    <w:rsid w:val="005517FD"/>
    <w:rsid w:val="00551849"/>
    <w:rsid w:val="00551850"/>
    <w:rsid w:val="005518BA"/>
    <w:rsid w:val="005518D5"/>
    <w:rsid w:val="0055191E"/>
    <w:rsid w:val="005519D6"/>
    <w:rsid w:val="00551B67"/>
    <w:rsid w:val="00551B6F"/>
    <w:rsid w:val="00551BAD"/>
    <w:rsid w:val="00551C7E"/>
    <w:rsid w:val="00551E79"/>
    <w:rsid w:val="005520A8"/>
    <w:rsid w:val="005520FC"/>
    <w:rsid w:val="0055219D"/>
    <w:rsid w:val="00552549"/>
    <w:rsid w:val="00552634"/>
    <w:rsid w:val="0055263A"/>
    <w:rsid w:val="005528B6"/>
    <w:rsid w:val="005528BA"/>
    <w:rsid w:val="00552B6D"/>
    <w:rsid w:val="00552D42"/>
    <w:rsid w:val="0055313E"/>
    <w:rsid w:val="0055315B"/>
    <w:rsid w:val="0055329D"/>
    <w:rsid w:val="00553393"/>
    <w:rsid w:val="005533EA"/>
    <w:rsid w:val="00553578"/>
    <w:rsid w:val="005535E7"/>
    <w:rsid w:val="00553669"/>
    <w:rsid w:val="005536E7"/>
    <w:rsid w:val="005537DD"/>
    <w:rsid w:val="0055395E"/>
    <w:rsid w:val="00553C4F"/>
    <w:rsid w:val="00553CE1"/>
    <w:rsid w:val="00553DCA"/>
    <w:rsid w:val="00554138"/>
    <w:rsid w:val="005541FB"/>
    <w:rsid w:val="0055422A"/>
    <w:rsid w:val="00554294"/>
    <w:rsid w:val="0055445B"/>
    <w:rsid w:val="00554499"/>
    <w:rsid w:val="00554A1E"/>
    <w:rsid w:val="00554C87"/>
    <w:rsid w:val="00554D8F"/>
    <w:rsid w:val="00554FD9"/>
    <w:rsid w:val="00555162"/>
    <w:rsid w:val="00555281"/>
    <w:rsid w:val="005552CA"/>
    <w:rsid w:val="00555609"/>
    <w:rsid w:val="00555694"/>
    <w:rsid w:val="00555A8E"/>
    <w:rsid w:val="00555B3F"/>
    <w:rsid w:val="00555C42"/>
    <w:rsid w:val="00555E7D"/>
    <w:rsid w:val="00555F73"/>
    <w:rsid w:val="00556147"/>
    <w:rsid w:val="0055634B"/>
    <w:rsid w:val="00556653"/>
    <w:rsid w:val="005566C4"/>
    <w:rsid w:val="005566DC"/>
    <w:rsid w:val="005567F6"/>
    <w:rsid w:val="005568BB"/>
    <w:rsid w:val="005568DD"/>
    <w:rsid w:val="005569C5"/>
    <w:rsid w:val="00556D11"/>
    <w:rsid w:val="00556D4A"/>
    <w:rsid w:val="00556D63"/>
    <w:rsid w:val="00556E7E"/>
    <w:rsid w:val="00556F33"/>
    <w:rsid w:val="005570D1"/>
    <w:rsid w:val="005572DA"/>
    <w:rsid w:val="005574BB"/>
    <w:rsid w:val="0055751F"/>
    <w:rsid w:val="005576F4"/>
    <w:rsid w:val="005576F5"/>
    <w:rsid w:val="005576FF"/>
    <w:rsid w:val="005577A9"/>
    <w:rsid w:val="0055785B"/>
    <w:rsid w:val="00557904"/>
    <w:rsid w:val="0055793F"/>
    <w:rsid w:val="00557945"/>
    <w:rsid w:val="00557946"/>
    <w:rsid w:val="00557A26"/>
    <w:rsid w:val="00557A8C"/>
    <w:rsid w:val="00557B9B"/>
    <w:rsid w:val="00557CE1"/>
    <w:rsid w:val="00557F03"/>
    <w:rsid w:val="00557F2A"/>
    <w:rsid w:val="005600E8"/>
    <w:rsid w:val="0056013B"/>
    <w:rsid w:val="005601DF"/>
    <w:rsid w:val="005601E8"/>
    <w:rsid w:val="00560340"/>
    <w:rsid w:val="0056053E"/>
    <w:rsid w:val="005608A2"/>
    <w:rsid w:val="00560A89"/>
    <w:rsid w:val="00560AC2"/>
    <w:rsid w:val="00560AF2"/>
    <w:rsid w:val="00560C17"/>
    <w:rsid w:val="00560D5B"/>
    <w:rsid w:val="00560F21"/>
    <w:rsid w:val="00560F9F"/>
    <w:rsid w:val="00560FF2"/>
    <w:rsid w:val="00561217"/>
    <w:rsid w:val="005612DF"/>
    <w:rsid w:val="005614AD"/>
    <w:rsid w:val="0056152D"/>
    <w:rsid w:val="00561591"/>
    <w:rsid w:val="00561628"/>
    <w:rsid w:val="005616AD"/>
    <w:rsid w:val="0056171F"/>
    <w:rsid w:val="00561731"/>
    <w:rsid w:val="00561AAD"/>
    <w:rsid w:val="00561C56"/>
    <w:rsid w:val="00561C59"/>
    <w:rsid w:val="00561CDA"/>
    <w:rsid w:val="00561E55"/>
    <w:rsid w:val="00561EAC"/>
    <w:rsid w:val="00561F90"/>
    <w:rsid w:val="005623F6"/>
    <w:rsid w:val="0056260F"/>
    <w:rsid w:val="00562724"/>
    <w:rsid w:val="00562729"/>
    <w:rsid w:val="00562B1C"/>
    <w:rsid w:val="00562B63"/>
    <w:rsid w:val="00562CDF"/>
    <w:rsid w:val="0056305F"/>
    <w:rsid w:val="00563086"/>
    <w:rsid w:val="00563147"/>
    <w:rsid w:val="005632B8"/>
    <w:rsid w:val="00563468"/>
    <w:rsid w:val="00563502"/>
    <w:rsid w:val="00563575"/>
    <w:rsid w:val="0056365D"/>
    <w:rsid w:val="005636A2"/>
    <w:rsid w:val="00563899"/>
    <w:rsid w:val="00563AB5"/>
    <w:rsid w:val="00563B0C"/>
    <w:rsid w:val="00563C58"/>
    <w:rsid w:val="00563C86"/>
    <w:rsid w:val="00563CEB"/>
    <w:rsid w:val="00564155"/>
    <w:rsid w:val="00564422"/>
    <w:rsid w:val="005644D7"/>
    <w:rsid w:val="00564508"/>
    <w:rsid w:val="00564578"/>
    <w:rsid w:val="00564786"/>
    <w:rsid w:val="005647B6"/>
    <w:rsid w:val="0056484B"/>
    <w:rsid w:val="005649AE"/>
    <w:rsid w:val="00564A95"/>
    <w:rsid w:val="00564C19"/>
    <w:rsid w:val="00564C56"/>
    <w:rsid w:val="00564E3B"/>
    <w:rsid w:val="00564E99"/>
    <w:rsid w:val="00564EBA"/>
    <w:rsid w:val="00564F5A"/>
    <w:rsid w:val="00564FB7"/>
    <w:rsid w:val="00565101"/>
    <w:rsid w:val="00565340"/>
    <w:rsid w:val="0056538E"/>
    <w:rsid w:val="00565466"/>
    <w:rsid w:val="0056549F"/>
    <w:rsid w:val="0056555D"/>
    <w:rsid w:val="0056557A"/>
    <w:rsid w:val="00565614"/>
    <w:rsid w:val="00565737"/>
    <w:rsid w:val="00565828"/>
    <w:rsid w:val="0056588A"/>
    <w:rsid w:val="00565A67"/>
    <w:rsid w:val="00565EAD"/>
    <w:rsid w:val="00566298"/>
    <w:rsid w:val="0056637B"/>
    <w:rsid w:val="00566778"/>
    <w:rsid w:val="005668D9"/>
    <w:rsid w:val="00566A6C"/>
    <w:rsid w:val="00566B5E"/>
    <w:rsid w:val="00566CEA"/>
    <w:rsid w:val="00566DA6"/>
    <w:rsid w:val="00566DD4"/>
    <w:rsid w:val="00566ED9"/>
    <w:rsid w:val="0056751B"/>
    <w:rsid w:val="005676B7"/>
    <w:rsid w:val="00567719"/>
    <w:rsid w:val="00567722"/>
    <w:rsid w:val="00567780"/>
    <w:rsid w:val="0056780E"/>
    <w:rsid w:val="00567818"/>
    <w:rsid w:val="0056789E"/>
    <w:rsid w:val="00567AE5"/>
    <w:rsid w:val="00567B77"/>
    <w:rsid w:val="00567BEC"/>
    <w:rsid w:val="00567C88"/>
    <w:rsid w:val="00567DFC"/>
    <w:rsid w:val="00567F88"/>
    <w:rsid w:val="00570002"/>
    <w:rsid w:val="005702C1"/>
    <w:rsid w:val="005702CA"/>
    <w:rsid w:val="005703D1"/>
    <w:rsid w:val="0057040C"/>
    <w:rsid w:val="0057042B"/>
    <w:rsid w:val="005706B9"/>
    <w:rsid w:val="0057077A"/>
    <w:rsid w:val="00570870"/>
    <w:rsid w:val="00570961"/>
    <w:rsid w:val="00570AFC"/>
    <w:rsid w:val="00570CF7"/>
    <w:rsid w:val="00570F85"/>
    <w:rsid w:val="005711AF"/>
    <w:rsid w:val="005711F0"/>
    <w:rsid w:val="005712A2"/>
    <w:rsid w:val="005712AA"/>
    <w:rsid w:val="005716A4"/>
    <w:rsid w:val="005716D3"/>
    <w:rsid w:val="00571729"/>
    <w:rsid w:val="005717EE"/>
    <w:rsid w:val="00571868"/>
    <w:rsid w:val="00571997"/>
    <w:rsid w:val="00571B6A"/>
    <w:rsid w:val="00571B6D"/>
    <w:rsid w:val="00571BE4"/>
    <w:rsid w:val="00571C6B"/>
    <w:rsid w:val="00571D9B"/>
    <w:rsid w:val="00571DFF"/>
    <w:rsid w:val="0057216C"/>
    <w:rsid w:val="005721A3"/>
    <w:rsid w:val="005723A4"/>
    <w:rsid w:val="005726D1"/>
    <w:rsid w:val="00572706"/>
    <w:rsid w:val="00572739"/>
    <w:rsid w:val="005729EF"/>
    <w:rsid w:val="00572A08"/>
    <w:rsid w:val="00572C98"/>
    <w:rsid w:val="0057308F"/>
    <w:rsid w:val="005730EA"/>
    <w:rsid w:val="005732BF"/>
    <w:rsid w:val="00573629"/>
    <w:rsid w:val="0057380D"/>
    <w:rsid w:val="005738DC"/>
    <w:rsid w:val="00573B21"/>
    <w:rsid w:val="00573D8F"/>
    <w:rsid w:val="00573FA7"/>
    <w:rsid w:val="00573FF8"/>
    <w:rsid w:val="0057403D"/>
    <w:rsid w:val="0057406E"/>
    <w:rsid w:val="005740D0"/>
    <w:rsid w:val="00574179"/>
    <w:rsid w:val="005741E9"/>
    <w:rsid w:val="0057437A"/>
    <w:rsid w:val="00574709"/>
    <w:rsid w:val="0057486F"/>
    <w:rsid w:val="00574D0F"/>
    <w:rsid w:val="00574D28"/>
    <w:rsid w:val="00574EA4"/>
    <w:rsid w:val="00575511"/>
    <w:rsid w:val="005755C1"/>
    <w:rsid w:val="00575636"/>
    <w:rsid w:val="005756EE"/>
    <w:rsid w:val="005756F2"/>
    <w:rsid w:val="0057579A"/>
    <w:rsid w:val="005757DF"/>
    <w:rsid w:val="00575C17"/>
    <w:rsid w:val="00575C5A"/>
    <w:rsid w:val="00575D5F"/>
    <w:rsid w:val="00575F46"/>
    <w:rsid w:val="005760D7"/>
    <w:rsid w:val="005760DD"/>
    <w:rsid w:val="00576113"/>
    <w:rsid w:val="00576234"/>
    <w:rsid w:val="005763F4"/>
    <w:rsid w:val="0057676E"/>
    <w:rsid w:val="00576907"/>
    <w:rsid w:val="00576B27"/>
    <w:rsid w:val="00576B76"/>
    <w:rsid w:val="0057708B"/>
    <w:rsid w:val="005771D6"/>
    <w:rsid w:val="005772DB"/>
    <w:rsid w:val="00577317"/>
    <w:rsid w:val="00577334"/>
    <w:rsid w:val="00577377"/>
    <w:rsid w:val="0057740E"/>
    <w:rsid w:val="00577512"/>
    <w:rsid w:val="0057752E"/>
    <w:rsid w:val="00577836"/>
    <w:rsid w:val="00577842"/>
    <w:rsid w:val="00577A5A"/>
    <w:rsid w:val="00577C5C"/>
    <w:rsid w:val="00577EC7"/>
    <w:rsid w:val="005801A2"/>
    <w:rsid w:val="005805F8"/>
    <w:rsid w:val="00580663"/>
    <w:rsid w:val="00580664"/>
    <w:rsid w:val="005806E2"/>
    <w:rsid w:val="005808D4"/>
    <w:rsid w:val="005808EB"/>
    <w:rsid w:val="00580964"/>
    <w:rsid w:val="00580967"/>
    <w:rsid w:val="005809A1"/>
    <w:rsid w:val="00580A21"/>
    <w:rsid w:val="00580B62"/>
    <w:rsid w:val="00580BA3"/>
    <w:rsid w:val="00580BD5"/>
    <w:rsid w:val="00580C5E"/>
    <w:rsid w:val="00580CEB"/>
    <w:rsid w:val="00580F11"/>
    <w:rsid w:val="00581235"/>
    <w:rsid w:val="00581256"/>
    <w:rsid w:val="0058125E"/>
    <w:rsid w:val="005814F1"/>
    <w:rsid w:val="00581645"/>
    <w:rsid w:val="00581826"/>
    <w:rsid w:val="0058188B"/>
    <w:rsid w:val="005818D6"/>
    <w:rsid w:val="00581A65"/>
    <w:rsid w:val="00581B2B"/>
    <w:rsid w:val="00581C66"/>
    <w:rsid w:val="00581DB7"/>
    <w:rsid w:val="005820AA"/>
    <w:rsid w:val="005823EA"/>
    <w:rsid w:val="0058252B"/>
    <w:rsid w:val="00582530"/>
    <w:rsid w:val="00582543"/>
    <w:rsid w:val="00582574"/>
    <w:rsid w:val="005825A0"/>
    <w:rsid w:val="0058262E"/>
    <w:rsid w:val="00582919"/>
    <w:rsid w:val="00582997"/>
    <w:rsid w:val="00582B0F"/>
    <w:rsid w:val="00582C87"/>
    <w:rsid w:val="00582DDE"/>
    <w:rsid w:val="005830EA"/>
    <w:rsid w:val="005832FB"/>
    <w:rsid w:val="00583306"/>
    <w:rsid w:val="00583377"/>
    <w:rsid w:val="005833BF"/>
    <w:rsid w:val="005833D7"/>
    <w:rsid w:val="00583792"/>
    <w:rsid w:val="00583967"/>
    <w:rsid w:val="005839D0"/>
    <w:rsid w:val="00583A5E"/>
    <w:rsid w:val="00583AA9"/>
    <w:rsid w:val="00583E77"/>
    <w:rsid w:val="00583ECC"/>
    <w:rsid w:val="005840D3"/>
    <w:rsid w:val="005841AF"/>
    <w:rsid w:val="005842B7"/>
    <w:rsid w:val="005845A3"/>
    <w:rsid w:val="005847CE"/>
    <w:rsid w:val="005847FF"/>
    <w:rsid w:val="00584828"/>
    <w:rsid w:val="00584861"/>
    <w:rsid w:val="00584A03"/>
    <w:rsid w:val="00584B5D"/>
    <w:rsid w:val="00584F41"/>
    <w:rsid w:val="00585106"/>
    <w:rsid w:val="005851C5"/>
    <w:rsid w:val="005853F4"/>
    <w:rsid w:val="00585437"/>
    <w:rsid w:val="00585563"/>
    <w:rsid w:val="00585587"/>
    <w:rsid w:val="00585781"/>
    <w:rsid w:val="00585BBA"/>
    <w:rsid w:val="00585C2A"/>
    <w:rsid w:val="00585EDB"/>
    <w:rsid w:val="00585F2B"/>
    <w:rsid w:val="00585FC2"/>
    <w:rsid w:val="00586186"/>
    <w:rsid w:val="005861E5"/>
    <w:rsid w:val="00586231"/>
    <w:rsid w:val="00586325"/>
    <w:rsid w:val="0058654F"/>
    <w:rsid w:val="005867E5"/>
    <w:rsid w:val="005868DF"/>
    <w:rsid w:val="005868EE"/>
    <w:rsid w:val="00586C91"/>
    <w:rsid w:val="00586DE2"/>
    <w:rsid w:val="00586EA5"/>
    <w:rsid w:val="00586EF4"/>
    <w:rsid w:val="00586FFF"/>
    <w:rsid w:val="00587073"/>
    <w:rsid w:val="00587168"/>
    <w:rsid w:val="005871BE"/>
    <w:rsid w:val="00587309"/>
    <w:rsid w:val="005875FA"/>
    <w:rsid w:val="0058770B"/>
    <w:rsid w:val="00587982"/>
    <w:rsid w:val="005879EF"/>
    <w:rsid w:val="00587CC5"/>
    <w:rsid w:val="00587D0C"/>
    <w:rsid w:val="00587DA9"/>
    <w:rsid w:val="00587E18"/>
    <w:rsid w:val="00587E23"/>
    <w:rsid w:val="00587EEA"/>
    <w:rsid w:val="00590034"/>
    <w:rsid w:val="0059003E"/>
    <w:rsid w:val="0059008D"/>
    <w:rsid w:val="0059038A"/>
    <w:rsid w:val="005906D8"/>
    <w:rsid w:val="005906EF"/>
    <w:rsid w:val="0059070C"/>
    <w:rsid w:val="00590A5D"/>
    <w:rsid w:val="00590B8D"/>
    <w:rsid w:val="00590F24"/>
    <w:rsid w:val="00590F62"/>
    <w:rsid w:val="00590FF6"/>
    <w:rsid w:val="00591343"/>
    <w:rsid w:val="0059140A"/>
    <w:rsid w:val="0059141E"/>
    <w:rsid w:val="005914AC"/>
    <w:rsid w:val="0059152A"/>
    <w:rsid w:val="005915BC"/>
    <w:rsid w:val="00591724"/>
    <w:rsid w:val="00591841"/>
    <w:rsid w:val="005918DE"/>
    <w:rsid w:val="00591B5C"/>
    <w:rsid w:val="00591D39"/>
    <w:rsid w:val="00591EA9"/>
    <w:rsid w:val="0059205E"/>
    <w:rsid w:val="005922F0"/>
    <w:rsid w:val="00592322"/>
    <w:rsid w:val="00592345"/>
    <w:rsid w:val="0059235E"/>
    <w:rsid w:val="00592547"/>
    <w:rsid w:val="00592710"/>
    <w:rsid w:val="00592727"/>
    <w:rsid w:val="00592965"/>
    <w:rsid w:val="00592BE0"/>
    <w:rsid w:val="00592C2E"/>
    <w:rsid w:val="00592CED"/>
    <w:rsid w:val="00592D0C"/>
    <w:rsid w:val="00592D84"/>
    <w:rsid w:val="00592D92"/>
    <w:rsid w:val="00592F90"/>
    <w:rsid w:val="005930DB"/>
    <w:rsid w:val="005931E8"/>
    <w:rsid w:val="00593257"/>
    <w:rsid w:val="0059331B"/>
    <w:rsid w:val="005933DA"/>
    <w:rsid w:val="0059351D"/>
    <w:rsid w:val="005935D5"/>
    <w:rsid w:val="0059362F"/>
    <w:rsid w:val="005936B0"/>
    <w:rsid w:val="00593742"/>
    <w:rsid w:val="00593794"/>
    <w:rsid w:val="00593960"/>
    <w:rsid w:val="005939DF"/>
    <w:rsid w:val="005939E2"/>
    <w:rsid w:val="00593BE3"/>
    <w:rsid w:val="00593D19"/>
    <w:rsid w:val="00593D40"/>
    <w:rsid w:val="00593DD1"/>
    <w:rsid w:val="00593F7C"/>
    <w:rsid w:val="00594113"/>
    <w:rsid w:val="00594311"/>
    <w:rsid w:val="00594326"/>
    <w:rsid w:val="0059432D"/>
    <w:rsid w:val="00594344"/>
    <w:rsid w:val="00594376"/>
    <w:rsid w:val="0059440B"/>
    <w:rsid w:val="00594617"/>
    <w:rsid w:val="00594758"/>
    <w:rsid w:val="00594858"/>
    <w:rsid w:val="00594A2E"/>
    <w:rsid w:val="00594C2D"/>
    <w:rsid w:val="00594E85"/>
    <w:rsid w:val="00594EAC"/>
    <w:rsid w:val="00595735"/>
    <w:rsid w:val="0059575E"/>
    <w:rsid w:val="005957A1"/>
    <w:rsid w:val="00595AC9"/>
    <w:rsid w:val="00595CE2"/>
    <w:rsid w:val="00595DAF"/>
    <w:rsid w:val="00595E0F"/>
    <w:rsid w:val="00595F3C"/>
    <w:rsid w:val="00596011"/>
    <w:rsid w:val="005960A7"/>
    <w:rsid w:val="005960BD"/>
    <w:rsid w:val="005961B1"/>
    <w:rsid w:val="00596209"/>
    <w:rsid w:val="005962EE"/>
    <w:rsid w:val="00596444"/>
    <w:rsid w:val="00596485"/>
    <w:rsid w:val="00596938"/>
    <w:rsid w:val="00596A20"/>
    <w:rsid w:val="00596A27"/>
    <w:rsid w:val="00596AE3"/>
    <w:rsid w:val="00596C85"/>
    <w:rsid w:val="00596D17"/>
    <w:rsid w:val="00596D4F"/>
    <w:rsid w:val="00596DF2"/>
    <w:rsid w:val="00596F0C"/>
    <w:rsid w:val="00596FF4"/>
    <w:rsid w:val="00596FFD"/>
    <w:rsid w:val="005974CA"/>
    <w:rsid w:val="005974DA"/>
    <w:rsid w:val="00597618"/>
    <w:rsid w:val="00597810"/>
    <w:rsid w:val="00597824"/>
    <w:rsid w:val="00597890"/>
    <w:rsid w:val="005979D5"/>
    <w:rsid w:val="00597CA0"/>
    <w:rsid w:val="00597D8B"/>
    <w:rsid w:val="00597E15"/>
    <w:rsid w:val="00597E2A"/>
    <w:rsid w:val="00597EC8"/>
    <w:rsid w:val="00597F2F"/>
    <w:rsid w:val="005A00D6"/>
    <w:rsid w:val="005A028C"/>
    <w:rsid w:val="005A04BD"/>
    <w:rsid w:val="005A096A"/>
    <w:rsid w:val="005A09A4"/>
    <w:rsid w:val="005A0A16"/>
    <w:rsid w:val="005A0AB3"/>
    <w:rsid w:val="005A0AE0"/>
    <w:rsid w:val="005A0CA6"/>
    <w:rsid w:val="005A0D76"/>
    <w:rsid w:val="005A0E8F"/>
    <w:rsid w:val="005A1047"/>
    <w:rsid w:val="005A1167"/>
    <w:rsid w:val="005A125B"/>
    <w:rsid w:val="005A130B"/>
    <w:rsid w:val="005A13AA"/>
    <w:rsid w:val="005A159D"/>
    <w:rsid w:val="005A1693"/>
    <w:rsid w:val="005A16C1"/>
    <w:rsid w:val="005A18E5"/>
    <w:rsid w:val="005A1A3B"/>
    <w:rsid w:val="005A2191"/>
    <w:rsid w:val="005A2492"/>
    <w:rsid w:val="005A24F4"/>
    <w:rsid w:val="005A25B0"/>
    <w:rsid w:val="005A2643"/>
    <w:rsid w:val="005A2672"/>
    <w:rsid w:val="005A272A"/>
    <w:rsid w:val="005A2776"/>
    <w:rsid w:val="005A2862"/>
    <w:rsid w:val="005A2A16"/>
    <w:rsid w:val="005A2A93"/>
    <w:rsid w:val="005A2B82"/>
    <w:rsid w:val="005A2C39"/>
    <w:rsid w:val="005A2FB9"/>
    <w:rsid w:val="005A318C"/>
    <w:rsid w:val="005A34FC"/>
    <w:rsid w:val="005A35CA"/>
    <w:rsid w:val="005A36CD"/>
    <w:rsid w:val="005A370F"/>
    <w:rsid w:val="005A3759"/>
    <w:rsid w:val="005A3833"/>
    <w:rsid w:val="005A3896"/>
    <w:rsid w:val="005A3898"/>
    <w:rsid w:val="005A3A33"/>
    <w:rsid w:val="005A3AC7"/>
    <w:rsid w:val="005A3AFB"/>
    <w:rsid w:val="005A3B31"/>
    <w:rsid w:val="005A3B50"/>
    <w:rsid w:val="005A3C0A"/>
    <w:rsid w:val="005A3CED"/>
    <w:rsid w:val="005A3DF7"/>
    <w:rsid w:val="005A3F55"/>
    <w:rsid w:val="005A415C"/>
    <w:rsid w:val="005A4172"/>
    <w:rsid w:val="005A4469"/>
    <w:rsid w:val="005A454F"/>
    <w:rsid w:val="005A47B2"/>
    <w:rsid w:val="005A4943"/>
    <w:rsid w:val="005A4972"/>
    <w:rsid w:val="005A4A2B"/>
    <w:rsid w:val="005A4AB6"/>
    <w:rsid w:val="005A4D8A"/>
    <w:rsid w:val="005A4E9D"/>
    <w:rsid w:val="005A4EDC"/>
    <w:rsid w:val="005A50C2"/>
    <w:rsid w:val="005A51D1"/>
    <w:rsid w:val="005A5271"/>
    <w:rsid w:val="005A5385"/>
    <w:rsid w:val="005A549A"/>
    <w:rsid w:val="005A5532"/>
    <w:rsid w:val="005A5575"/>
    <w:rsid w:val="005A5622"/>
    <w:rsid w:val="005A5C3E"/>
    <w:rsid w:val="005A5DBF"/>
    <w:rsid w:val="005A5FB1"/>
    <w:rsid w:val="005A615F"/>
    <w:rsid w:val="005A6246"/>
    <w:rsid w:val="005A624C"/>
    <w:rsid w:val="005A634E"/>
    <w:rsid w:val="005A6472"/>
    <w:rsid w:val="005A64BB"/>
    <w:rsid w:val="005A64F4"/>
    <w:rsid w:val="005A67AF"/>
    <w:rsid w:val="005A6934"/>
    <w:rsid w:val="005A69CF"/>
    <w:rsid w:val="005A69D7"/>
    <w:rsid w:val="005A69D8"/>
    <w:rsid w:val="005A6B85"/>
    <w:rsid w:val="005A6C42"/>
    <w:rsid w:val="005A6C8C"/>
    <w:rsid w:val="005A6CDF"/>
    <w:rsid w:val="005A707B"/>
    <w:rsid w:val="005A70FC"/>
    <w:rsid w:val="005A7370"/>
    <w:rsid w:val="005A7523"/>
    <w:rsid w:val="005A77CF"/>
    <w:rsid w:val="005A7A76"/>
    <w:rsid w:val="005A7B69"/>
    <w:rsid w:val="005A7B74"/>
    <w:rsid w:val="005A7B97"/>
    <w:rsid w:val="005A7D3D"/>
    <w:rsid w:val="005A7DF1"/>
    <w:rsid w:val="005A7E00"/>
    <w:rsid w:val="005A7E8B"/>
    <w:rsid w:val="005A7EF4"/>
    <w:rsid w:val="005A7F63"/>
    <w:rsid w:val="005A7FD6"/>
    <w:rsid w:val="005B000C"/>
    <w:rsid w:val="005B0230"/>
    <w:rsid w:val="005B04DE"/>
    <w:rsid w:val="005B0745"/>
    <w:rsid w:val="005B077F"/>
    <w:rsid w:val="005B08C4"/>
    <w:rsid w:val="005B08D8"/>
    <w:rsid w:val="005B0AF2"/>
    <w:rsid w:val="005B0ED4"/>
    <w:rsid w:val="005B0ED5"/>
    <w:rsid w:val="005B0EF7"/>
    <w:rsid w:val="005B125D"/>
    <w:rsid w:val="005B128D"/>
    <w:rsid w:val="005B1294"/>
    <w:rsid w:val="005B139D"/>
    <w:rsid w:val="005B13A1"/>
    <w:rsid w:val="005B1407"/>
    <w:rsid w:val="005B1474"/>
    <w:rsid w:val="005B192F"/>
    <w:rsid w:val="005B1C20"/>
    <w:rsid w:val="005B1ED9"/>
    <w:rsid w:val="005B210C"/>
    <w:rsid w:val="005B222F"/>
    <w:rsid w:val="005B2275"/>
    <w:rsid w:val="005B22BF"/>
    <w:rsid w:val="005B24FE"/>
    <w:rsid w:val="005B2917"/>
    <w:rsid w:val="005B2CD7"/>
    <w:rsid w:val="005B2DF0"/>
    <w:rsid w:val="005B2F18"/>
    <w:rsid w:val="005B2F63"/>
    <w:rsid w:val="005B30BD"/>
    <w:rsid w:val="005B326F"/>
    <w:rsid w:val="005B32BB"/>
    <w:rsid w:val="005B3332"/>
    <w:rsid w:val="005B335A"/>
    <w:rsid w:val="005B33C4"/>
    <w:rsid w:val="005B342D"/>
    <w:rsid w:val="005B36D8"/>
    <w:rsid w:val="005B3791"/>
    <w:rsid w:val="005B3812"/>
    <w:rsid w:val="005B3B02"/>
    <w:rsid w:val="005B3BD7"/>
    <w:rsid w:val="005B3E1D"/>
    <w:rsid w:val="005B3F2D"/>
    <w:rsid w:val="005B4026"/>
    <w:rsid w:val="005B4089"/>
    <w:rsid w:val="005B4097"/>
    <w:rsid w:val="005B4169"/>
    <w:rsid w:val="005B43B7"/>
    <w:rsid w:val="005B449A"/>
    <w:rsid w:val="005B475B"/>
    <w:rsid w:val="005B47C6"/>
    <w:rsid w:val="005B481A"/>
    <w:rsid w:val="005B489A"/>
    <w:rsid w:val="005B489E"/>
    <w:rsid w:val="005B4B24"/>
    <w:rsid w:val="005B4BD5"/>
    <w:rsid w:val="005B4C53"/>
    <w:rsid w:val="005B4CE2"/>
    <w:rsid w:val="005B4DBF"/>
    <w:rsid w:val="005B4E18"/>
    <w:rsid w:val="005B50C1"/>
    <w:rsid w:val="005B51CF"/>
    <w:rsid w:val="005B52A1"/>
    <w:rsid w:val="005B537E"/>
    <w:rsid w:val="005B5386"/>
    <w:rsid w:val="005B53AD"/>
    <w:rsid w:val="005B53E8"/>
    <w:rsid w:val="005B5426"/>
    <w:rsid w:val="005B55B9"/>
    <w:rsid w:val="005B561E"/>
    <w:rsid w:val="005B564B"/>
    <w:rsid w:val="005B56A9"/>
    <w:rsid w:val="005B5B07"/>
    <w:rsid w:val="005B5B90"/>
    <w:rsid w:val="005B5BD9"/>
    <w:rsid w:val="005B5D14"/>
    <w:rsid w:val="005B605C"/>
    <w:rsid w:val="005B61F6"/>
    <w:rsid w:val="005B6526"/>
    <w:rsid w:val="005B66BE"/>
    <w:rsid w:val="005B6C1E"/>
    <w:rsid w:val="005B6C50"/>
    <w:rsid w:val="005B6DFE"/>
    <w:rsid w:val="005B6FDA"/>
    <w:rsid w:val="005B72B9"/>
    <w:rsid w:val="005B73BB"/>
    <w:rsid w:val="005B7739"/>
    <w:rsid w:val="005B78E6"/>
    <w:rsid w:val="005B7AE4"/>
    <w:rsid w:val="005B7C22"/>
    <w:rsid w:val="005B7C2B"/>
    <w:rsid w:val="005B7CD2"/>
    <w:rsid w:val="005B7D3F"/>
    <w:rsid w:val="005B7F6F"/>
    <w:rsid w:val="005C02E5"/>
    <w:rsid w:val="005C0370"/>
    <w:rsid w:val="005C0500"/>
    <w:rsid w:val="005C05D6"/>
    <w:rsid w:val="005C0724"/>
    <w:rsid w:val="005C08D4"/>
    <w:rsid w:val="005C0C0D"/>
    <w:rsid w:val="005C0C37"/>
    <w:rsid w:val="005C0F4B"/>
    <w:rsid w:val="005C120E"/>
    <w:rsid w:val="005C1723"/>
    <w:rsid w:val="005C1B4E"/>
    <w:rsid w:val="005C1CEE"/>
    <w:rsid w:val="005C1D27"/>
    <w:rsid w:val="005C1D4A"/>
    <w:rsid w:val="005C1DA3"/>
    <w:rsid w:val="005C1FF8"/>
    <w:rsid w:val="005C2030"/>
    <w:rsid w:val="005C20AE"/>
    <w:rsid w:val="005C2102"/>
    <w:rsid w:val="005C219F"/>
    <w:rsid w:val="005C224B"/>
    <w:rsid w:val="005C22AB"/>
    <w:rsid w:val="005C23E5"/>
    <w:rsid w:val="005C24EF"/>
    <w:rsid w:val="005C25B4"/>
    <w:rsid w:val="005C272B"/>
    <w:rsid w:val="005C2773"/>
    <w:rsid w:val="005C2855"/>
    <w:rsid w:val="005C28C5"/>
    <w:rsid w:val="005C2B46"/>
    <w:rsid w:val="005C2CE4"/>
    <w:rsid w:val="005C2CF6"/>
    <w:rsid w:val="005C2D04"/>
    <w:rsid w:val="005C2D5A"/>
    <w:rsid w:val="005C3164"/>
    <w:rsid w:val="005C317A"/>
    <w:rsid w:val="005C3204"/>
    <w:rsid w:val="005C3268"/>
    <w:rsid w:val="005C3802"/>
    <w:rsid w:val="005C381E"/>
    <w:rsid w:val="005C389D"/>
    <w:rsid w:val="005C39D6"/>
    <w:rsid w:val="005C39F3"/>
    <w:rsid w:val="005C3A64"/>
    <w:rsid w:val="005C3AFC"/>
    <w:rsid w:val="005C3B30"/>
    <w:rsid w:val="005C3B98"/>
    <w:rsid w:val="005C3BAD"/>
    <w:rsid w:val="005C3BD5"/>
    <w:rsid w:val="005C3C5C"/>
    <w:rsid w:val="005C3CC3"/>
    <w:rsid w:val="005C3D16"/>
    <w:rsid w:val="005C3D5B"/>
    <w:rsid w:val="005C40A3"/>
    <w:rsid w:val="005C414C"/>
    <w:rsid w:val="005C4294"/>
    <w:rsid w:val="005C42BA"/>
    <w:rsid w:val="005C483F"/>
    <w:rsid w:val="005C4CC0"/>
    <w:rsid w:val="005C4CE4"/>
    <w:rsid w:val="005C4D9C"/>
    <w:rsid w:val="005C51B9"/>
    <w:rsid w:val="005C5715"/>
    <w:rsid w:val="005C57E3"/>
    <w:rsid w:val="005C587F"/>
    <w:rsid w:val="005C5A1C"/>
    <w:rsid w:val="005C5AD1"/>
    <w:rsid w:val="005C5AD6"/>
    <w:rsid w:val="005C5CBA"/>
    <w:rsid w:val="005C5D42"/>
    <w:rsid w:val="005C5E5B"/>
    <w:rsid w:val="005C5E88"/>
    <w:rsid w:val="005C6019"/>
    <w:rsid w:val="005C6051"/>
    <w:rsid w:val="005C60E3"/>
    <w:rsid w:val="005C6557"/>
    <w:rsid w:val="005C65E6"/>
    <w:rsid w:val="005C675C"/>
    <w:rsid w:val="005C6948"/>
    <w:rsid w:val="005C69AC"/>
    <w:rsid w:val="005C69E3"/>
    <w:rsid w:val="005C6BCB"/>
    <w:rsid w:val="005C6C39"/>
    <w:rsid w:val="005C6C6D"/>
    <w:rsid w:val="005C6D5D"/>
    <w:rsid w:val="005C6DCE"/>
    <w:rsid w:val="005C6E50"/>
    <w:rsid w:val="005C6F76"/>
    <w:rsid w:val="005C704A"/>
    <w:rsid w:val="005C7186"/>
    <w:rsid w:val="005C72B5"/>
    <w:rsid w:val="005C755D"/>
    <w:rsid w:val="005C786E"/>
    <w:rsid w:val="005C79A7"/>
    <w:rsid w:val="005C79BB"/>
    <w:rsid w:val="005C7B52"/>
    <w:rsid w:val="005C7BCE"/>
    <w:rsid w:val="005C7C05"/>
    <w:rsid w:val="005C7E86"/>
    <w:rsid w:val="005C7FE8"/>
    <w:rsid w:val="005D0142"/>
    <w:rsid w:val="005D0295"/>
    <w:rsid w:val="005D0304"/>
    <w:rsid w:val="005D0583"/>
    <w:rsid w:val="005D06AA"/>
    <w:rsid w:val="005D0746"/>
    <w:rsid w:val="005D07E5"/>
    <w:rsid w:val="005D07EC"/>
    <w:rsid w:val="005D0AB0"/>
    <w:rsid w:val="005D0C59"/>
    <w:rsid w:val="005D1083"/>
    <w:rsid w:val="005D1105"/>
    <w:rsid w:val="005D1157"/>
    <w:rsid w:val="005D11A9"/>
    <w:rsid w:val="005D123C"/>
    <w:rsid w:val="005D12E3"/>
    <w:rsid w:val="005D151F"/>
    <w:rsid w:val="005D179C"/>
    <w:rsid w:val="005D17DA"/>
    <w:rsid w:val="005D184E"/>
    <w:rsid w:val="005D193D"/>
    <w:rsid w:val="005D196D"/>
    <w:rsid w:val="005D199B"/>
    <w:rsid w:val="005D19B7"/>
    <w:rsid w:val="005D1A87"/>
    <w:rsid w:val="005D1A99"/>
    <w:rsid w:val="005D1B74"/>
    <w:rsid w:val="005D1FD2"/>
    <w:rsid w:val="005D209D"/>
    <w:rsid w:val="005D21A1"/>
    <w:rsid w:val="005D2212"/>
    <w:rsid w:val="005D2598"/>
    <w:rsid w:val="005D278B"/>
    <w:rsid w:val="005D295A"/>
    <w:rsid w:val="005D2BB8"/>
    <w:rsid w:val="005D2CBF"/>
    <w:rsid w:val="005D2DD4"/>
    <w:rsid w:val="005D2E16"/>
    <w:rsid w:val="005D2E6D"/>
    <w:rsid w:val="005D32D5"/>
    <w:rsid w:val="005D334E"/>
    <w:rsid w:val="005D347E"/>
    <w:rsid w:val="005D34CC"/>
    <w:rsid w:val="005D37BE"/>
    <w:rsid w:val="005D37D3"/>
    <w:rsid w:val="005D3A71"/>
    <w:rsid w:val="005D3D31"/>
    <w:rsid w:val="005D3D57"/>
    <w:rsid w:val="005D4088"/>
    <w:rsid w:val="005D40E7"/>
    <w:rsid w:val="005D41B0"/>
    <w:rsid w:val="005D422D"/>
    <w:rsid w:val="005D426E"/>
    <w:rsid w:val="005D4347"/>
    <w:rsid w:val="005D448C"/>
    <w:rsid w:val="005D46E3"/>
    <w:rsid w:val="005D47B7"/>
    <w:rsid w:val="005D4DA0"/>
    <w:rsid w:val="005D4E9B"/>
    <w:rsid w:val="005D4F05"/>
    <w:rsid w:val="005D50E0"/>
    <w:rsid w:val="005D50E7"/>
    <w:rsid w:val="005D511F"/>
    <w:rsid w:val="005D5220"/>
    <w:rsid w:val="005D5489"/>
    <w:rsid w:val="005D54B1"/>
    <w:rsid w:val="005D5593"/>
    <w:rsid w:val="005D55E8"/>
    <w:rsid w:val="005D55FA"/>
    <w:rsid w:val="005D567E"/>
    <w:rsid w:val="005D568C"/>
    <w:rsid w:val="005D56E9"/>
    <w:rsid w:val="005D588C"/>
    <w:rsid w:val="005D5A3D"/>
    <w:rsid w:val="005D5DC1"/>
    <w:rsid w:val="005D5E30"/>
    <w:rsid w:val="005D5F26"/>
    <w:rsid w:val="005D5F3A"/>
    <w:rsid w:val="005D5F84"/>
    <w:rsid w:val="005D60C8"/>
    <w:rsid w:val="005D6294"/>
    <w:rsid w:val="005D63DF"/>
    <w:rsid w:val="005D65B6"/>
    <w:rsid w:val="005D67CA"/>
    <w:rsid w:val="005D684F"/>
    <w:rsid w:val="005D689F"/>
    <w:rsid w:val="005D6B46"/>
    <w:rsid w:val="005D6B52"/>
    <w:rsid w:val="005D6B60"/>
    <w:rsid w:val="005D6C93"/>
    <w:rsid w:val="005D6D3F"/>
    <w:rsid w:val="005D6D6E"/>
    <w:rsid w:val="005D6DB9"/>
    <w:rsid w:val="005D6EFD"/>
    <w:rsid w:val="005D6F24"/>
    <w:rsid w:val="005D6F6E"/>
    <w:rsid w:val="005D7011"/>
    <w:rsid w:val="005D706A"/>
    <w:rsid w:val="005D70AF"/>
    <w:rsid w:val="005D70F6"/>
    <w:rsid w:val="005D711F"/>
    <w:rsid w:val="005D7149"/>
    <w:rsid w:val="005D74E7"/>
    <w:rsid w:val="005D768E"/>
    <w:rsid w:val="005D778F"/>
    <w:rsid w:val="005D7853"/>
    <w:rsid w:val="005D7889"/>
    <w:rsid w:val="005D7897"/>
    <w:rsid w:val="005D7944"/>
    <w:rsid w:val="005D7BA4"/>
    <w:rsid w:val="005D7CDE"/>
    <w:rsid w:val="005D7D68"/>
    <w:rsid w:val="005D7E83"/>
    <w:rsid w:val="005E00A1"/>
    <w:rsid w:val="005E027E"/>
    <w:rsid w:val="005E02FB"/>
    <w:rsid w:val="005E037C"/>
    <w:rsid w:val="005E03F9"/>
    <w:rsid w:val="005E0749"/>
    <w:rsid w:val="005E0752"/>
    <w:rsid w:val="005E0833"/>
    <w:rsid w:val="005E08A3"/>
    <w:rsid w:val="005E092D"/>
    <w:rsid w:val="005E0BA7"/>
    <w:rsid w:val="005E0C42"/>
    <w:rsid w:val="005E0D5D"/>
    <w:rsid w:val="005E0E4A"/>
    <w:rsid w:val="005E0E66"/>
    <w:rsid w:val="005E0E6F"/>
    <w:rsid w:val="005E0F02"/>
    <w:rsid w:val="005E0FCC"/>
    <w:rsid w:val="005E100C"/>
    <w:rsid w:val="005E1099"/>
    <w:rsid w:val="005E142B"/>
    <w:rsid w:val="005E16F1"/>
    <w:rsid w:val="005E1A35"/>
    <w:rsid w:val="005E1AB8"/>
    <w:rsid w:val="005E1E2B"/>
    <w:rsid w:val="005E1FA2"/>
    <w:rsid w:val="005E2020"/>
    <w:rsid w:val="005E2276"/>
    <w:rsid w:val="005E22A9"/>
    <w:rsid w:val="005E22B9"/>
    <w:rsid w:val="005E22C4"/>
    <w:rsid w:val="005E239D"/>
    <w:rsid w:val="005E2511"/>
    <w:rsid w:val="005E251C"/>
    <w:rsid w:val="005E2734"/>
    <w:rsid w:val="005E277B"/>
    <w:rsid w:val="005E27F2"/>
    <w:rsid w:val="005E297B"/>
    <w:rsid w:val="005E2BF4"/>
    <w:rsid w:val="005E2D18"/>
    <w:rsid w:val="005E2F26"/>
    <w:rsid w:val="005E2F78"/>
    <w:rsid w:val="005E2FC2"/>
    <w:rsid w:val="005E3276"/>
    <w:rsid w:val="005E3477"/>
    <w:rsid w:val="005E355A"/>
    <w:rsid w:val="005E36AD"/>
    <w:rsid w:val="005E36D0"/>
    <w:rsid w:val="005E39B0"/>
    <w:rsid w:val="005E3DC8"/>
    <w:rsid w:val="005E3DCF"/>
    <w:rsid w:val="005E3FA9"/>
    <w:rsid w:val="005E4095"/>
    <w:rsid w:val="005E40A4"/>
    <w:rsid w:val="005E4321"/>
    <w:rsid w:val="005E438B"/>
    <w:rsid w:val="005E439D"/>
    <w:rsid w:val="005E447A"/>
    <w:rsid w:val="005E4625"/>
    <w:rsid w:val="005E4710"/>
    <w:rsid w:val="005E48B5"/>
    <w:rsid w:val="005E4AE5"/>
    <w:rsid w:val="005E4DE1"/>
    <w:rsid w:val="005E4E84"/>
    <w:rsid w:val="005E4F6D"/>
    <w:rsid w:val="005E4FE7"/>
    <w:rsid w:val="005E5105"/>
    <w:rsid w:val="005E511B"/>
    <w:rsid w:val="005E5125"/>
    <w:rsid w:val="005E512A"/>
    <w:rsid w:val="005E52C2"/>
    <w:rsid w:val="005E535B"/>
    <w:rsid w:val="005E5558"/>
    <w:rsid w:val="005E5668"/>
    <w:rsid w:val="005E5694"/>
    <w:rsid w:val="005E5783"/>
    <w:rsid w:val="005E58AF"/>
    <w:rsid w:val="005E592A"/>
    <w:rsid w:val="005E598B"/>
    <w:rsid w:val="005E59C1"/>
    <w:rsid w:val="005E5A25"/>
    <w:rsid w:val="005E5C4B"/>
    <w:rsid w:val="005E5CEB"/>
    <w:rsid w:val="005E5D07"/>
    <w:rsid w:val="005E5DE7"/>
    <w:rsid w:val="005E5E96"/>
    <w:rsid w:val="005E5EB8"/>
    <w:rsid w:val="005E5FD6"/>
    <w:rsid w:val="005E607B"/>
    <w:rsid w:val="005E61C7"/>
    <w:rsid w:val="005E62CA"/>
    <w:rsid w:val="005E63D3"/>
    <w:rsid w:val="005E64DA"/>
    <w:rsid w:val="005E6690"/>
    <w:rsid w:val="005E678D"/>
    <w:rsid w:val="005E6C68"/>
    <w:rsid w:val="005E6C9E"/>
    <w:rsid w:val="005E6F2B"/>
    <w:rsid w:val="005E6F8A"/>
    <w:rsid w:val="005E6FC6"/>
    <w:rsid w:val="005E73D9"/>
    <w:rsid w:val="005E76D0"/>
    <w:rsid w:val="005E77CD"/>
    <w:rsid w:val="005E7988"/>
    <w:rsid w:val="005E7A29"/>
    <w:rsid w:val="005E7B5E"/>
    <w:rsid w:val="005E7EA2"/>
    <w:rsid w:val="005E7FBF"/>
    <w:rsid w:val="005F00E1"/>
    <w:rsid w:val="005F017A"/>
    <w:rsid w:val="005F03F9"/>
    <w:rsid w:val="005F05A9"/>
    <w:rsid w:val="005F0625"/>
    <w:rsid w:val="005F0691"/>
    <w:rsid w:val="005F06CF"/>
    <w:rsid w:val="005F087F"/>
    <w:rsid w:val="005F092D"/>
    <w:rsid w:val="005F0980"/>
    <w:rsid w:val="005F0A43"/>
    <w:rsid w:val="005F0E2B"/>
    <w:rsid w:val="005F100A"/>
    <w:rsid w:val="005F102F"/>
    <w:rsid w:val="005F111E"/>
    <w:rsid w:val="005F112F"/>
    <w:rsid w:val="005F1195"/>
    <w:rsid w:val="005F11BA"/>
    <w:rsid w:val="005F1227"/>
    <w:rsid w:val="005F123B"/>
    <w:rsid w:val="005F12B8"/>
    <w:rsid w:val="005F16C0"/>
    <w:rsid w:val="005F1B3F"/>
    <w:rsid w:val="005F1CB8"/>
    <w:rsid w:val="005F1DF7"/>
    <w:rsid w:val="005F1E62"/>
    <w:rsid w:val="005F247F"/>
    <w:rsid w:val="005F25E9"/>
    <w:rsid w:val="005F2670"/>
    <w:rsid w:val="005F283D"/>
    <w:rsid w:val="005F2869"/>
    <w:rsid w:val="005F2953"/>
    <w:rsid w:val="005F2CF9"/>
    <w:rsid w:val="005F2D89"/>
    <w:rsid w:val="005F34E8"/>
    <w:rsid w:val="005F36E8"/>
    <w:rsid w:val="005F374C"/>
    <w:rsid w:val="005F3B46"/>
    <w:rsid w:val="005F3D21"/>
    <w:rsid w:val="005F3EE0"/>
    <w:rsid w:val="005F3FF7"/>
    <w:rsid w:val="005F420B"/>
    <w:rsid w:val="005F429D"/>
    <w:rsid w:val="005F44D8"/>
    <w:rsid w:val="005F46AF"/>
    <w:rsid w:val="005F46DC"/>
    <w:rsid w:val="005F4751"/>
    <w:rsid w:val="005F48E7"/>
    <w:rsid w:val="005F48F2"/>
    <w:rsid w:val="005F4AA1"/>
    <w:rsid w:val="005F4DA7"/>
    <w:rsid w:val="005F4E6D"/>
    <w:rsid w:val="005F528E"/>
    <w:rsid w:val="005F558C"/>
    <w:rsid w:val="005F566A"/>
    <w:rsid w:val="005F5948"/>
    <w:rsid w:val="005F5C9F"/>
    <w:rsid w:val="005F6024"/>
    <w:rsid w:val="005F605D"/>
    <w:rsid w:val="005F607F"/>
    <w:rsid w:val="005F60E1"/>
    <w:rsid w:val="005F61F0"/>
    <w:rsid w:val="005F62FD"/>
    <w:rsid w:val="005F6332"/>
    <w:rsid w:val="005F643C"/>
    <w:rsid w:val="005F670F"/>
    <w:rsid w:val="005F671B"/>
    <w:rsid w:val="005F699C"/>
    <w:rsid w:val="005F6A5D"/>
    <w:rsid w:val="005F6A9C"/>
    <w:rsid w:val="005F6A9D"/>
    <w:rsid w:val="005F6C41"/>
    <w:rsid w:val="005F6D75"/>
    <w:rsid w:val="005F6F66"/>
    <w:rsid w:val="005F6FA1"/>
    <w:rsid w:val="005F7187"/>
    <w:rsid w:val="005F71F0"/>
    <w:rsid w:val="005F7239"/>
    <w:rsid w:val="005F72E6"/>
    <w:rsid w:val="005F73C4"/>
    <w:rsid w:val="005F7478"/>
    <w:rsid w:val="005F74FB"/>
    <w:rsid w:val="005F78AB"/>
    <w:rsid w:val="005F7923"/>
    <w:rsid w:val="005F7995"/>
    <w:rsid w:val="005F7A5C"/>
    <w:rsid w:val="005F7F02"/>
    <w:rsid w:val="006002E1"/>
    <w:rsid w:val="0060038A"/>
    <w:rsid w:val="006003B7"/>
    <w:rsid w:val="006003CD"/>
    <w:rsid w:val="006004B8"/>
    <w:rsid w:val="00600759"/>
    <w:rsid w:val="00600867"/>
    <w:rsid w:val="00600946"/>
    <w:rsid w:val="00600A63"/>
    <w:rsid w:val="00600AF5"/>
    <w:rsid w:val="00600B17"/>
    <w:rsid w:val="00600C7C"/>
    <w:rsid w:val="00600E8A"/>
    <w:rsid w:val="00600F40"/>
    <w:rsid w:val="00600F5F"/>
    <w:rsid w:val="00600FF5"/>
    <w:rsid w:val="0060153C"/>
    <w:rsid w:val="00601689"/>
    <w:rsid w:val="00601778"/>
    <w:rsid w:val="006018E2"/>
    <w:rsid w:val="006019EA"/>
    <w:rsid w:val="00601A21"/>
    <w:rsid w:val="00601A8F"/>
    <w:rsid w:val="00601C80"/>
    <w:rsid w:val="00601D1F"/>
    <w:rsid w:val="00601D21"/>
    <w:rsid w:val="0060203E"/>
    <w:rsid w:val="00602131"/>
    <w:rsid w:val="00602173"/>
    <w:rsid w:val="006023D4"/>
    <w:rsid w:val="006023DA"/>
    <w:rsid w:val="006027DC"/>
    <w:rsid w:val="006027F2"/>
    <w:rsid w:val="00602916"/>
    <w:rsid w:val="006029CD"/>
    <w:rsid w:val="00602A16"/>
    <w:rsid w:val="00602C8E"/>
    <w:rsid w:val="00602C99"/>
    <w:rsid w:val="00602D20"/>
    <w:rsid w:val="00602DB7"/>
    <w:rsid w:val="006030DB"/>
    <w:rsid w:val="006030F2"/>
    <w:rsid w:val="00603442"/>
    <w:rsid w:val="006034CE"/>
    <w:rsid w:val="00603568"/>
    <w:rsid w:val="0060384D"/>
    <w:rsid w:val="006039BF"/>
    <w:rsid w:val="0060420B"/>
    <w:rsid w:val="00604288"/>
    <w:rsid w:val="006044B0"/>
    <w:rsid w:val="0060457F"/>
    <w:rsid w:val="006046FE"/>
    <w:rsid w:val="006047EF"/>
    <w:rsid w:val="0060483A"/>
    <w:rsid w:val="00604A39"/>
    <w:rsid w:val="00604BAA"/>
    <w:rsid w:val="00604E78"/>
    <w:rsid w:val="00604F22"/>
    <w:rsid w:val="006051D0"/>
    <w:rsid w:val="006052EA"/>
    <w:rsid w:val="00605462"/>
    <w:rsid w:val="00605497"/>
    <w:rsid w:val="006054C4"/>
    <w:rsid w:val="006054E4"/>
    <w:rsid w:val="006055CF"/>
    <w:rsid w:val="00605648"/>
    <w:rsid w:val="00605733"/>
    <w:rsid w:val="00605796"/>
    <w:rsid w:val="00605A45"/>
    <w:rsid w:val="00605AF7"/>
    <w:rsid w:val="00605BB1"/>
    <w:rsid w:val="00605BDD"/>
    <w:rsid w:val="00605C67"/>
    <w:rsid w:val="00605CC6"/>
    <w:rsid w:val="00605FC7"/>
    <w:rsid w:val="006061DD"/>
    <w:rsid w:val="00606299"/>
    <w:rsid w:val="0060629A"/>
    <w:rsid w:val="006062BE"/>
    <w:rsid w:val="00606389"/>
    <w:rsid w:val="00606688"/>
    <w:rsid w:val="006067C1"/>
    <w:rsid w:val="006067DA"/>
    <w:rsid w:val="00606827"/>
    <w:rsid w:val="00606861"/>
    <w:rsid w:val="00606878"/>
    <w:rsid w:val="00606B7C"/>
    <w:rsid w:val="00606B9B"/>
    <w:rsid w:val="00606C39"/>
    <w:rsid w:val="00606D0A"/>
    <w:rsid w:val="00606DC5"/>
    <w:rsid w:val="00606E19"/>
    <w:rsid w:val="00606E83"/>
    <w:rsid w:val="00606ECF"/>
    <w:rsid w:val="006070EC"/>
    <w:rsid w:val="00607139"/>
    <w:rsid w:val="0060729B"/>
    <w:rsid w:val="006073D0"/>
    <w:rsid w:val="00607538"/>
    <w:rsid w:val="006075A6"/>
    <w:rsid w:val="006076D7"/>
    <w:rsid w:val="006078AB"/>
    <w:rsid w:val="00607A8E"/>
    <w:rsid w:val="00607C2F"/>
    <w:rsid w:val="0061000F"/>
    <w:rsid w:val="0061016B"/>
    <w:rsid w:val="00610184"/>
    <w:rsid w:val="00610379"/>
    <w:rsid w:val="00610546"/>
    <w:rsid w:val="00610685"/>
    <w:rsid w:val="00610C94"/>
    <w:rsid w:val="00610DD1"/>
    <w:rsid w:val="00610E0B"/>
    <w:rsid w:val="00610E31"/>
    <w:rsid w:val="00610E86"/>
    <w:rsid w:val="00610FB6"/>
    <w:rsid w:val="00610FD1"/>
    <w:rsid w:val="0061109B"/>
    <w:rsid w:val="006111E0"/>
    <w:rsid w:val="00611204"/>
    <w:rsid w:val="006115A1"/>
    <w:rsid w:val="006117A2"/>
    <w:rsid w:val="0061199F"/>
    <w:rsid w:val="006119F6"/>
    <w:rsid w:val="00611C6E"/>
    <w:rsid w:val="00612039"/>
    <w:rsid w:val="006120DF"/>
    <w:rsid w:val="0061215B"/>
    <w:rsid w:val="006121A3"/>
    <w:rsid w:val="006122E4"/>
    <w:rsid w:val="006123F3"/>
    <w:rsid w:val="0061244F"/>
    <w:rsid w:val="006126B1"/>
    <w:rsid w:val="00612864"/>
    <w:rsid w:val="00612AF2"/>
    <w:rsid w:val="00612B46"/>
    <w:rsid w:val="00612E82"/>
    <w:rsid w:val="00612F15"/>
    <w:rsid w:val="00612F85"/>
    <w:rsid w:val="006130DB"/>
    <w:rsid w:val="006131BA"/>
    <w:rsid w:val="00613256"/>
    <w:rsid w:val="006132F6"/>
    <w:rsid w:val="00613410"/>
    <w:rsid w:val="006135AF"/>
    <w:rsid w:val="006135F7"/>
    <w:rsid w:val="00613647"/>
    <w:rsid w:val="00613AFB"/>
    <w:rsid w:val="00613BC6"/>
    <w:rsid w:val="00613CC7"/>
    <w:rsid w:val="00613D6C"/>
    <w:rsid w:val="00613F02"/>
    <w:rsid w:val="00614149"/>
    <w:rsid w:val="00614174"/>
    <w:rsid w:val="00614346"/>
    <w:rsid w:val="006143B7"/>
    <w:rsid w:val="0061449F"/>
    <w:rsid w:val="006144E2"/>
    <w:rsid w:val="00614682"/>
    <w:rsid w:val="006148A8"/>
    <w:rsid w:val="006148CE"/>
    <w:rsid w:val="00614A7D"/>
    <w:rsid w:val="00614ABF"/>
    <w:rsid w:val="00614C01"/>
    <w:rsid w:val="00614E4C"/>
    <w:rsid w:val="0061514F"/>
    <w:rsid w:val="006152FC"/>
    <w:rsid w:val="006154E8"/>
    <w:rsid w:val="0061551E"/>
    <w:rsid w:val="006156DA"/>
    <w:rsid w:val="006158E5"/>
    <w:rsid w:val="0061599F"/>
    <w:rsid w:val="00615CA1"/>
    <w:rsid w:val="00616047"/>
    <w:rsid w:val="0061605F"/>
    <w:rsid w:val="006161BF"/>
    <w:rsid w:val="006162BF"/>
    <w:rsid w:val="00616360"/>
    <w:rsid w:val="006163CE"/>
    <w:rsid w:val="006164C7"/>
    <w:rsid w:val="0061690C"/>
    <w:rsid w:val="00616961"/>
    <w:rsid w:val="00616B99"/>
    <w:rsid w:val="00617014"/>
    <w:rsid w:val="00617057"/>
    <w:rsid w:val="006170E8"/>
    <w:rsid w:val="006172AF"/>
    <w:rsid w:val="006173A7"/>
    <w:rsid w:val="00617490"/>
    <w:rsid w:val="006174C5"/>
    <w:rsid w:val="00617594"/>
    <w:rsid w:val="006175E7"/>
    <w:rsid w:val="00617759"/>
    <w:rsid w:val="006178BC"/>
    <w:rsid w:val="00617AAC"/>
    <w:rsid w:val="00617ADD"/>
    <w:rsid w:val="00617B60"/>
    <w:rsid w:val="00617BA6"/>
    <w:rsid w:val="006200DC"/>
    <w:rsid w:val="00620104"/>
    <w:rsid w:val="0062015D"/>
    <w:rsid w:val="006201C4"/>
    <w:rsid w:val="00620445"/>
    <w:rsid w:val="00620573"/>
    <w:rsid w:val="00620643"/>
    <w:rsid w:val="00620796"/>
    <w:rsid w:val="0062080A"/>
    <w:rsid w:val="006209C0"/>
    <w:rsid w:val="00620A57"/>
    <w:rsid w:val="00620AA7"/>
    <w:rsid w:val="00620B3A"/>
    <w:rsid w:val="00620B88"/>
    <w:rsid w:val="00620BAC"/>
    <w:rsid w:val="00620FCA"/>
    <w:rsid w:val="00621069"/>
    <w:rsid w:val="0062106D"/>
    <w:rsid w:val="006210EC"/>
    <w:rsid w:val="006211B3"/>
    <w:rsid w:val="00621431"/>
    <w:rsid w:val="006215C6"/>
    <w:rsid w:val="006218AE"/>
    <w:rsid w:val="00621B38"/>
    <w:rsid w:val="00621F1B"/>
    <w:rsid w:val="006222A6"/>
    <w:rsid w:val="00622312"/>
    <w:rsid w:val="006224A2"/>
    <w:rsid w:val="00622559"/>
    <w:rsid w:val="00622635"/>
    <w:rsid w:val="00622646"/>
    <w:rsid w:val="00622741"/>
    <w:rsid w:val="00622788"/>
    <w:rsid w:val="0062299A"/>
    <w:rsid w:val="00622ABC"/>
    <w:rsid w:val="00622BD6"/>
    <w:rsid w:val="00622C2E"/>
    <w:rsid w:val="00622C42"/>
    <w:rsid w:val="00622F33"/>
    <w:rsid w:val="00622F40"/>
    <w:rsid w:val="00622F45"/>
    <w:rsid w:val="00622FDD"/>
    <w:rsid w:val="00623021"/>
    <w:rsid w:val="00623046"/>
    <w:rsid w:val="00623250"/>
    <w:rsid w:val="006232DE"/>
    <w:rsid w:val="00623596"/>
    <w:rsid w:val="006237D9"/>
    <w:rsid w:val="00623BF2"/>
    <w:rsid w:val="00623C40"/>
    <w:rsid w:val="00623E30"/>
    <w:rsid w:val="0062402B"/>
    <w:rsid w:val="006241C6"/>
    <w:rsid w:val="006241ED"/>
    <w:rsid w:val="006242E9"/>
    <w:rsid w:val="006243AA"/>
    <w:rsid w:val="00624486"/>
    <w:rsid w:val="006244DB"/>
    <w:rsid w:val="0062454C"/>
    <w:rsid w:val="006245B5"/>
    <w:rsid w:val="00624763"/>
    <w:rsid w:val="00624BF8"/>
    <w:rsid w:val="00624D99"/>
    <w:rsid w:val="00625086"/>
    <w:rsid w:val="006251AB"/>
    <w:rsid w:val="00625353"/>
    <w:rsid w:val="00625481"/>
    <w:rsid w:val="006255F3"/>
    <w:rsid w:val="00625831"/>
    <w:rsid w:val="006259A5"/>
    <w:rsid w:val="00625CA1"/>
    <w:rsid w:val="00625DDD"/>
    <w:rsid w:val="00625E36"/>
    <w:rsid w:val="00625E8C"/>
    <w:rsid w:val="0062606A"/>
    <w:rsid w:val="006261B3"/>
    <w:rsid w:val="006261E9"/>
    <w:rsid w:val="00626217"/>
    <w:rsid w:val="00626231"/>
    <w:rsid w:val="00626278"/>
    <w:rsid w:val="006262CF"/>
    <w:rsid w:val="006262FE"/>
    <w:rsid w:val="006263CB"/>
    <w:rsid w:val="0062644B"/>
    <w:rsid w:val="00626639"/>
    <w:rsid w:val="00626721"/>
    <w:rsid w:val="0062684D"/>
    <w:rsid w:val="006269AE"/>
    <w:rsid w:val="00626A8F"/>
    <w:rsid w:val="00626C05"/>
    <w:rsid w:val="00626D1A"/>
    <w:rsid w:val="00626E61"/>
    <w:rsid w:val="00627166"/>
    <w:rsid w:val="006271F1"/>
    <w:rsid w:val="00627237"/>
    <w:rsid w:val="006276C8"/>
    <w:rsid w:val="0062778D"/>
    <w:rsid w:val="00627825"/>
    <w:rsid w:val="00627888"/>
    <w:rsid w:val="0062798C"/>
    <w:rsid w:val="00627B9C"/>
    <w:rsid w:val="00627D33"/>
    <w:rsid w:val="00627E7F"/>
    <w:rsid w:val="0063000B"/>
    <w:rsid w:val="006301A7"/>
    <w:rsid w:val="0063023E"/>
    <w:rsid w:val="00630421"/>
    <w:rsid w:val="00630511"/>
    <w:rsid w:val="0063078C"/>
    <w:rsid w:val="00630951"/>
    <w:rsid w:val="00630A77"/>
    <w:rsid w:val="00630AD8"/>
    <w:rsid w:val="00630B70"/>
    <w:rsid w:val="00630D69"/>
    <w:rsid w:val="00631428"/>
    <w:rsid w:val="00631476"/>
    <w:rsid w:val="006317A9"/>
    <w:rsid w:val="00631871"/>
    <w:rsid w:val="00631928"/>
    <w:rsid w:val="00631956"/>
    <w:rsid w:val="006319CD"/>
    <w:rsid w:val="006319D5"/>
    <w:rsid w:val="00631BE5"/>
    <w:rsid w:val="00631C1E"/>
    <w:rsid w:val="00631D75"/>
    <w:rsid w:val="00631E51"/>
    <w:rsid w:val="00632057"/>
    <w:rsid w:val="00632349"/>
    <w:rsid w:val="006324CE"/>
    <w:rsid w:val="006328B0"/>
    <w:rsid w:val="00632C64"/>
    <w:rsid w:val="00632CCF"/>
    <w:rsid w:val="00632E65"/>
    <w:rsid w:val="00633091"/>
    <w:rsid w:val="0063312A"/>
    <w:rsid w:val="0063315E"/>
    <w:rsid w:val="0063318F"/>
    <w:rsid w:val="0063333A"/>
    <w:rsid w:val="00633487"/>
    <w:rsid w:val="00633566"/>
    <w:rsid w:val="0063365E"/>
    <w:rsid w:val="00633880"/>
    <w:rsid w:val="00633ADC"/>
    <w:rsid w:val="00633BE2"/>
    <w:rsid w:val="00633CD6"/>
    <w:rsid w:val="00633D35"/>
    <w:rsid w:val="00633FBB"/>
    <w:rsid w:val="00633FBC"/>
    <w:rsid w:val="0063408F"/>
    <w:rsid w:val="006340B6"/>
    <w:rsid w:val="006340CC"/>
    <w:rsid w:val="006340EC"/>
    <w:rsid w:val="0063416C"/>
    <w:rsid w:val="0063421D"/>
    <w:rsid w:val="006344E6"/>
    <w:rsid w:val="00634512"/>
    <w:rsid w:val="00634610"/>
    <w:rsid w:val="00634689"/>
    <w:rsid w:val="00634826"/>
    <w:rsid w:val="00634876"/>
    <w:rsid w:val="00634BC0"/>
    <w:rsid w:val="00634C86"/>
    <w:rsid w:val="00634CF9"/>
    <w:rsid w:val="00634E38"/>
    <w:rsid w:val="00634E93"/>
    <w:rsid w:val="00634EE7"/>
    <w:rsid w:val="00634F5F"/>
    <w:rsid w:val="0063508E"/>
    <w:rsid w:val="006352EC"/>
    <w:rsid w:val="0063532F"/>
    <w:rsid w:val="0063537D"/>
    <w:rsid w:val="006353E3"/>
    <w:rsid w:val="00635483"/>
    <w:rsid w:val="0063559B"/>
    <w:rsid w:val="006355FB"/>
    <w:rsid w:val="00635885"/>
    <w:rsid w:val="006358F7"/>
    <w:rsid w:val="0063599F"/>
    <w:rsid w:val="00635A5E"/>
    <w:rsid w:val="00635CDB"/>
    <w:rsid w:val="00635D2A"/>
    <w:rsid w:val="00635D63"/>
    <w:rsid w:val="00635F25"/>
    <w:rsid w:val="00636218"/>
    <w:rsid w:val="00636345"/>
    <w:rsid w:val="00636497"/>
    <w:rsid w:val="006364BD"/>
    <w:rsid w:val="00636595"/>
    <w:rsid w:val="006365C4"/>
    <w:rsid w:val="006365EC"/>
    <w:rsid w:val="0063665A"/>
    <w:rsid w:val="006366F1"/>
    <w:rsid w:val="0063677C"/>
    <w:rsid w:val="00636840"/>
    <w:rsid w:val="00636924"/>
    <w:rsid w:val="0063697D"/>
    <w:rsid w:val="00636984"/>
    <w:rsid w:val="00636A86"/>
    <w:rsid w:val="00636B03"/>
    <w:rsid w:val="00636BAF"/>
    <w:rsid w:val="00636C5B"/>
    <w:rsid w:val="00636D1D"/>
    <w:rsid w:val="0063705E"/>
    <w:rsid w:val="006370AD"/>
    <w:rsid w:val="00637162"/>
    <w:rsid w:val="00637235"/>
    <w:rsid w:val="0063731C"/>
    <w:rsid w:val="00637709"/>
    <w:rsid w:val="00637929"/>
    <w:rsid w:val="00637976"/>
    <w:rsid w:val="00637AEB"/>
    <w:rsid w:val="00637C92"/>
    <w:rsid w:val="00637D97"/>
    <w:rsid w:val="006400A2"/>
    <w:rsid w:val="0064012D"/>
    <w:rsid w:val="0064046B"/>
    <w:rsid w:val="00640474"/>
    <w:rsid w:val="006404F5"/>
    <w:rsid w:val="00640827"/>
    <w:rsid w:val="0064086D"/>
    <w:rsid w:val="00640C31"/>
    <w:rsid w:val="00640DA0"/>
    <w:rsid w:val="00640DFD"/>
    <w:rsid w:val="00640E70"/>
    <w:rsid w:val="00640FFA"/>
    <w:rsid w:val="00640FFD"/>
    <w:rsid w:val="006410A7"/>
    <w:rsid w:val="00641119"/>
    <w:rsid w:val="00641872"/>
    <w:rsid w:val="006418CC"/>
    <w:rsid w:val="00641BAA"/>
    <w:rsid w:val="00641F53"/>
    <w:rsid w:val="0064209D"/>
    <w:rsid w:val="006420D1"/>
    <w:rsid w:val="006423B5"/>
    <w:rsid w:val="00642483"/>
    <w:rsid w:val="006425DB"/>
    <w:rsid w:val="0064270D"/>
    <w:rsid w:val="00642817"/>
    <w:rsid w:val="0064284D"/>
    <w:rsid w:val="00642A78"/>
    <w:rsid w:val="00642BA1"/>
    <w:rsid w:val="00642BC3"/>
    <w:rsid w:val="00642C35"/>
    <w:rsid w:val="00642D49"/>
    <w:rsid w:val="00642DDB"/>
    <w:rsid w:val="00642E05"/>
    <w:rsid w:val="00642FA7"/>
    <w:rsid w:val="00643266"/>
    <w:rsid w:val="006433DE"/>
    <w:rsid w:val="006434B9"/>
    <w:rsid w:val="00643695"/>
    <w:rsid w:val="0064375F"/>
    <w:rsid w:val="0064386D"/>
    <w:rsid w:val="00643997"/>
    <w:rsid w:val="00643A26"/>
    <w:rsid w:val="00643B67"/>
    <w:rsid w:val="00643BA1"/>
    <w:rsid w:val="00643D69"/>
    <w:rsid w:val="00643DE5"/>
    <w:rsid w:val="00643F66"/>
    <w:rsid w:val="00643FBD"/>
    <w:rsid w:val="0064424D"/>
    <w:rsid w:val="006443A1"/>
    <w:rsid w:val="006443F9"/>
    <w:rsid w:val="00644626"/>
    <w:rsid w:val="00644774"/>
    <w:rsid w:val="00644799"/>
    <w:rsid w:val="006449C9"/>
    <w:rsid w:val="00644D9B"/>
    <w:rsid w:val="00644F20"/>
    <w:rsid w:val="00645017"/>
    <w:rsid w:val="006450A4"/>
    <w:rsid w:val="006450FA"/>
    <w:rsid w:val="0064531D"/>
    <w:rsid w:val="00645331"/>
    <w:rsid w:val="00645439"/>
    <w:rsid w:val="00645536"/>
    <w:rsid w:val="006455CA"/>
    <w:rsid w:val="006455CF"/>
    <w:rsid w:val="006458CF"/>
    <w:rsid w:val="00645950"/>
    <w:rsid w:val="00645B8B"/>
    <w:rsid w:val="00645C09"/>
    <w:rsid w:val="00645E75"/>
    <w:rsid w:val="006460EB"/>
    <w:rsid w:val="00646274"/>
    <w:rsid w:val="006463F3"/>
    <w:rsid w:val="006464A3"/>
    <w:rsid w:val="006464FE"/>
    <w:rsid w:val="0064657A"/>
    <w:rsid w:val="006466B5"/>
    <w:rsid w:val="006468B5"/>
    <w:rsid w:val="006469C9"/>
    <w:rsid w:val="00646BAD"/>
    <w:rsid w:val="00646C84"/>
    <w:rsid w:val="00646CFA"/>
    <w:rsid w:val="00646E02"/>
    <w:rsid w:val="00646F36"/>
    <w:rsid w:val="006470B1"/>
    <w:rsid w:val="00647373"/>
    <w:rsid w:val="006473BD"/>
    <w:rsid w:val="0064743B"/>
    <w:rsid w:val="0064761A"/>
    <w:rsid w:val="006476C8"/>
    <w:rsid w:val="0064795D"/>
    <w:rsid w:val="00647E2E"/>
    <w:rsid w:val="00647EC5"/>
    <w:rsid w:val="00647FCA"/>
    <w:rsid w:val="006500B1"/>
    <w:rsid w:val="0065010B"/>
    <w:rsid w:val="00650241"/>
    <w:rsid w:val="006504B6"/>
    <w:rsid w:val="006505E3"/>
    <w:rsid w:val="0065066A"/>
    <w:rsid w:val="006506CC"/>
    <w:rsid w:val="006507F9"/>
    <w:rsid w:val="006508CC"/>
    <w:rsid w:val="0065093F"/>
    <w:rsid w:val="00650A11"/>
    <w:rsid w:val="00650ACA"/>
    <w:rsid w:val="00650C3F"/>
    <w:rsid w:val="00650CDA"/>
    <w:rsid w:val="00650D08"/>
    <w:rsid w:val="00650E2F"/>
    <w:rsid w:val="00650E79"/>
    <w:rsid w:val="00650FA0"/>
    <w:rsid w:val="00650FDC"/>
    <w:rsid w:val="00651120"/>
    <w:rsid w:val="00651137"/>
    <w:rsid w:val="006511D0"/>
    <w:rsid w:val="0065132C"/>
    <w:rsid w:val="0065135D"/>
    <w:rsid w:val="0065150E"/>
    <w:rsid w:val="006515B4"/>
    <w:rsid w:val="00651616"/>
    <w:rsid w:val="00651744"/>
    <w:rsid w:val="00651E15"/>
    <w:rsid w:val="00651F23"/>
    <w:rsid w:val="00651F97"/>
    <w:rsid w:val="00652018"/>
    <w:rsid w:val="0065204C"/>
    <w:rsid w:val="00652062"/>
    <w:rsid w:val="0065206B"/>
    <w:rsid w:val="0065210F"/>
    <w:rsid w:val="00652473"/>
    <w:rsid w:val="0065262A"/>
    <w:rsid w:val="006526A0"/>
    <w:rsid w:val="00652910"/>
    <w:rsid w:val="0065293B"/>
    <w:rsid w:val="00652C86"/>
    <w:rsid w:val="00653019"/>
    <w:rsid w:val="0065313B"/>
    <w:rsid w:val="00653210"/>
    <w:rsid w:val="0065346A"/>
    <w:rsid w:val="006536CD"/>
    <w:rsid w:val="006537BF"/>
    <w:rsid w:val="00653AF8"/>
    <w:rsid w:val="00653B61"/>
    <w:rsid w:val="00653C05"/>
    <w:rsid w:val="00653EF9"/>
    <w:rsid w:val="00653F64"/>
    <w:rsid w:val="00653FB9"/>
    <w:rsid w:val="006540A2"/>
    <w:rsid w:val="006541BF"/>
    <w:rsid w:val="00654239"/>
    <w:rsid w:val="00654448"/>
    <w:rsid w:val="006545AD"/>
    <w:rsid w:val="006548A8"/>
    <w:rsid w:val="006548DD"/>
    <w:rsid w:val="00654A86"/>
    <w:rsid w:val="00654AB4"/>
    <w:rsid w:val="00654B0A"/>
    <w:rsid w:val="00654CF2"/>
    <w:rsid w:val="00654D36"/>
    <w:rsid w:val="00654FB1"/>
    <w:rsid w:val="0065512F"/>
    <w:rsid w:val="0065538F"/>
    <w:rsid w:val="00655392"/>
    <w:rsid w:val="0065550A"/>
    <w:rsid w:val="006555BB"/>
    <w:rsid w:val="006555F0"/>
    <w:rsid w:val="00655899"/>
    <w:rsid w:val="00655952"/>
    <w:rsid w:val="006559B1"/>
    <w:rsid w:val="00655D12"/>
    <w:rsid w:val="00655E30"/>
    <w:rsid w:val="00655ED7"/>
    <w:rsid w:val="006562D2"/>
    <w:rsid w:val="006564BA"/>
    <w:rsid w:val="00656526"/>
    <w:rsid w:val="006565CE"/>
    <w:rsid w:val="0065666F"/>
    <w:rsid w:val="006566CC"/>
    <w:rsid w:val="00656823"/>
    <w:rsid w:val="0065684C"/>
    <w:rsid w:val="00656931"/>
    <w:rsid w:val="006569F6"/>
    <w:rsid w:val="00656A4F"/>
    <w:rsid w:val="00656C4C"/>
    <w:rsid w:val="00657024"/>
    <w:rsid w:val="00657027"/>
    <w:rsid w:val="006570A4"/>
    <w:rsid w:val="00657130"/>
    <w:rsid w:val="006571AC"/>
    <w:rsid w:val="00657259"/>
    <w:rsid w:val="006572A2"/>
    <w:rsid w:val="00657712"/>
    <w:rsid w:val="00657802"/>
    <w:rsid w:val="00657B3E"/>
    <w:rsid w:val="00657C54"/>
    <w:rsid w:val="00657E0E"/>
    <w:rsid w:val="0066042B"/>
    <w:rsid w:val="0066045F"/>
    <w:rsid w:val="00660628"/>
    <w:rsid w:val="006607E7"/>
    <w:rsid w:val="00660886"/>
    <w:rsid w:val="00660931"/>
    <w:rsid w:val="0066093F"/>
    <w:rsid w:val="006609E8"/>
    <w:rsid w:val="00660AA8"/>
    <w:rsid w:val="00660AB4"/>
    <w:rsid w:val="00660B32"/>
    <w:rsid w:val="00660BCA"/>
    <w:rsid w:val="00660C00"/>
    <w:rsid w:val="00660CA8"/>
    <w:rsid w:val="00660D99"/>
    <w:rsid w:val="00660EAF"/>
    <w:rsid w:val="00660FB7"/>
    <w:rsid w:val="0066132A"/>
    <w:rsid w:val="00661451"/>
    <w:rsid w:val="006616F8"/>
    <w:rsid w:val="006617D9"/>
    <w:rsid w:val="006618CF"/>
    <w:rsid w:val="00661B85"/>
    <w:rsid w:val="00661F8E"/>
    <w:rsid w:val="00661FD8"/>
    <w:rsid w:val="006620FA"/>
    <w:rsid w:val="00662170"/>
    <w:rsid w:val="006621D9"/>
    <w:rsid w:val="00662369"/>
    <w:rsid w:val="006624B7"/>
    <w:rsid w:val="006624FB"/>
    <w:rsid w:val="0066250C"/>
    <w:rsid w:val="006625BB"/>
    <w:rsid w:val="00662618"/>
    <w:rsid w:val="00662658"/>
    <w:rsid w:val="00662880"/>
    <w:rsid w:val="00662B2E"/>
    <w:rsid w:val="00662B83"/>
    <w:rsid w:val="00662BFA"/>
    <w:rsid w:val="00662D74"/>
    <w:rsid w:val="00662E55"/>
    <w:rsid w:val="00662EF0"/>
    <w:rsid w:val="00662EFA"/>
    <w:rsid w:val="00662F0F"/>
    <w:rsid w:val="00662F78"/>
    <w:rsid w:val="00663075"/>
    <w:rsid w:val="0066321B"/>
    <w:rsid w:val="006638AF"/>
    <w:rsid w:val="00663954"/>
    <w:rsid w:val="00663956"/>
    <w:rsid w:val="006639FB"/>
    <w:rsid w:val="00663AD2"/>
    <w:rsid w:val="00663B00"/>
    <w:rsid w:val="00663C14"/>
    <w:rsid w:val="00663C63"/>
    <w:rsid w:val="00663CEC"/>
    <w:rsid w:val="00663E70"/>
    <w:rsid w:val="0066414F"/>
    <w:rsid w:val="0066426C"/>
    <w:rsid w:val="006646C5"/>
    <w:rsid w:val="006646EB"/>
    <w:rsid w:val="0066471F"/>
    <w:rsid w:val="0066493F"/>
    <w:rsid w:val="00664A21"/>
    <w:rsid w:val="00664C41"/>
    <w:rsid w:val="00664CAD"/>
    <w:rsid w:val="00664D87"/>
    <w:rsid w:val="00664DC9"/>
    <w:rsid w:val="00664E7C"/>
    <w:rsid w:val="00664FB7"/>
    <w:rsid w:val="006651E1"/>
    <w:rsid w:val="00665509"/>
    <w:rsid w:val="006655DB"/>
    <w:rsid w:val="0066576A"/>
    <w:rsid w:val="006659AE"/>
    <w:rsid w:val="006659E2"/>
    <w:rsid w:val="00665A9C"/>
    <w:rsid w:val="00665BA9"/>
    <w:rsid w:val="00665BAC"/>
    <w:rsid w:val="00665DB7"/>
    <w:rsid w:val="00665DCA"/>
    <w:rsid w:val="00665DF6"/>
    <w:rsid w:val="00665FF5"/>
    <w:rsid w:val="00666018"/>
    <w:rsid w:val="00666056"/>
    <w:rsid w:val="0066616A"/>
    <w:rsid w:val="0066632F"/>
    <w:rsid w:val="0066642F"/>
    <w:rsid w:val="0066655A"/>
    <w:rsid w:val="00666732"/>
    <w:rsid w:val="00666972"/>
    <w:rsid w:val="00666B2C"/>
    <w:rsid w:val="00666BC8"/>
    <w:rsid w:val="00666FC7"/>
    <w:rsid w:val="00667211"/>
    <w:rsid w:val="006672C2"/>
    <w:rsid w:val="00667364"/>
    <w:rsid w:val="0066749E"/>
    <w:rsid w:val="006674A9"/>
    <w:rsid w:val="006675C8"/>
    <w:rsid w:val="00667A69"/>
    <w:rsid w:val="00667AC2"/>
    <w:rsid w:val="00667B01"/>
    <w:rsid w:val="00667D6E"/>
    <w:rsid w:val="00667F16"/>
    <w:rsid w:val="00667F20"/>
    <w:rsid w:val="00667FC1"/>
    <w:rsid w:val="00667FC4"/>
    <w:rsid w:val="0067014A"/>
    <w:rsid w:val="006701D1"/>
    <w:rsid w:val="006702B3"/>
    <w:rsid w:val="006703C8"/>
    <w:rsid w:val="006704EF"/>
    <w:rsid w:val="00670548"/>
    <w:rsid w:val="006707E2"/>
    <w:rsid w:val="0067086F"/>
    <w:rsid w:val="00670883"/>
    <w:rsid w:val="00670905"/>
    <w:rsid w:val="00670950"/>
    <w:rsid w:val="006709C1"/>
    <w:rsid w:val="006709CB"/>
    <w:rsid w:val="006709E7"/>
    <w:rsid w:val="00670C5E"/>
    <w:rsid w:val="00670F4D"/>
    <w:rsid w:val="00670FFF"/>
    <w:rsid w:val="0067117E"/>
    <w:rsid w:val="00671499"/>
    <w:rsid w:val="006715F0"/>
    <w:rsid w:val="00671608"/>
    <w:rsid w:val="006717D7"/>
    <w:rsid w:val="00671A61"/>
    <w:rsid w:val="00671BAB"/>
    <w:rsid w:val="00671CBA"/>
    <w:rsid w:val="00671D2E"/>
    <w:rsid w:val="00671E94"/>
    <w:rsid w:val="0067207B"/>
    <w:rsid w:val="0067208D"/>
    <w:rsid w:val="0067220A"/>
    <w:rsid w:val="006722FF"/>
    <w:rsid w:val="00672461"/>
    <w:rsid w:val="00672484"/>
    <w:rsid w:val="00672598"/>
    <w:rsid w:val="0067263D"/>
    <w:rsid w:val="00672753"/>
    <w:rsid w:val="006728F3"/>
    <w:rsid w:val="006729D0"/>
    <w:rsid w:val="00672BF6"/>
    <w:rsid w:val="00672C46"/>
    <w:rsid w:val="0067319D"/>
    <w:rsid w:val="006733DD"/>
    <w:rsid w:val="00673815"/>
    <w:rsid w:val="006739E9"/>
    <w:rsid w:val="00673FB3"/>
    <w:rsid w:val="00674012"/>
    <w:rsid w:val="0067403E"/>
    <w:rsid w:val="00674073"/>
    <w:rsid w:val="00674167"/>
    <w:rsid w:val="006741DE"/>
    <w:rsid w:val="0067437B"/>
    <w:rsid w:val="00674450"/>
    <w:rsid w:val="006744E7"/>
    <w:rsid w:val="006745B7"/>
    <w:rsid w:val="00674620"/>
    <w:rsid w:val="0067487A"/>
    <w:rsid w:val="0067492B"/>
    <w:rsid w:val="0067498E"/>
    <w:rsid w:val="00674994"/>
    <w:rsid w:val="00674A63"/>
    <w:rsid w:val="00674C1A"/>
    <w:rsid w:val="00674D0D"/>
    <w:rsid w:val="00674F85"/>
    <w:rsid w:val="00675026"/>
    <w:rsid w:val="00675129"/>
    <w:rsid w:val="00675214"/>
    <w:rsid w:val="006757CA"/>
    <w:rsid w:val="00675B1E"/>
    <w:rsid w:val="00675B48"/>
    <w:rsid w:val="00675D1F"/>
    <w:rsid w:val="00675D54"/>
    <w:rsid w:val="00675D6F"/>
    <w:rsid w:val="00675DF6"/>
    <w:rsid w:val="00675F76"/>
    <w:rsid w:val="00675F77"/>
    <w:rsid w:val="006762B2"/>
    <w:rsid w:val="0067630D"/>
    <w:rsid w:val="00676412"/>
    <w:rsid w:val="00676438"/>
    <w:rsid w:val="0067663A"/>
    <w:rsid w:val="00676782"/>
    <w:rsid w:val="0067684C"/>
    <w:rsid w:val="0067686A"/>
    <w:rsid w:val="00676B39"/>
    <w:rsid w:val="00676B46"/>
    <w:rsid w:val="00676DD2"/>
    <w:rsid w:val="006770A7"/>
    <w:rsid w:val="006772AA"/>
    <w:rsid w:val="0067765A"/>
    <w:rsid w:val="0067768E"/>
    <w:rsid w:val="006778F0"/>
    <w:rsid w:val="00677959"/>
    <w:rsid w:val="006779C0"/>
    <w:rsid w:val="006779F2"/>
    <w:rsid w:val="00677A2D"/>
    <w:rsid w:val="00677B0F"/>
    <w:rsid w:val="00677B2E"/>
    <w:rsid w:val="00677BA4"/>
    <w:rsid w:val="00677C31"/>
    <w:rsid w:val="00677CBD"/>
    <w:rsid w:val="00677D4F"/>
    <w:rsid w:val="00677DF2"/>
    <w:rsid w:val="00677E8C"/>
    <w:rsid w:val="00680217"/>
    <w:rsid w:val="0068025D"/>
    <w:rsid w:val="00680279"/>
    <w:rsid w:val="0068035F"/>
    <w:rsid w:val="0068040E"/>
    <w:rsid w:val="0068051C"/>
    <w:rsid w:val="0068068E"/>
    <w:rsid w:val="006808F2"/>
    <w:rsid w:val="00680AE6"/>
    <w:rsid w:val="00680B7A"/>
    <w:rsid w:val="00680BAC"/>
    <w:rsid w:val="00680D31"/>
    <w:rsid w:val="00680D75"/>
    <w:rsid w:val="00680E33"/>
    <w:rsid w:val="00680F20"/>
    <w:rsid w:val="00680FCD"/>
    <w:rsid w:val="0068106A"/>
    <w:rsid w:val="0068114E"/>
    <w:rsid w:val="0068119C"/>
    <w:rsid w:val="00681226"/>
    <w:rsid w:val="006812B3"/>
    <w:rsid w:val="00681420"/>
    <w:rsid w:val="006814C8"/>
    <w:rsid w:val="006815A0"/>
    <w:rsid w:val="006815A8"/>
    <w:rsid w:val="006817A5"/>
    <w:rsid w:val="00681D02"/>
    <w:rsid w:val="00681DBE"/>
    <w:rsid w:val="00681E31"/>
    <w:rsid w:val="00681FD9"/>
    <w:rsid w:val="0068200C"/>
    <w:rsid w:val="0068205B"/>
    <w:rsid w:val="00682152"/>
    <w:rsid w:val="00682183"/>
    <w:rsid w:val="00682216"/>
    <w:rsid w:val="00682246"/>
    <w:rsid w:val="006824F3"/>
    <w:rsid w:val="0068255F"/>
    <w:rsid w:val="0068279E"/>
    <w:rsid w:val="006828C8"/>
    <w:rsid w:val="00682AB6"/>
    <w:rsid w:val="00682AFB"/>
    <w:rsid w:val="00682C98"/>
    <w:rsid w:val="00682DAE"/>
    <w:rsid w:val="00682F18"/>
    <w:rsid w:val="00682F68"/>
    <w:rsid w:val="006833C7"/>
    <w:rsid w:val="00683424"/>
    <w:rsid w:val="0068348F"/>
    <w:rsid w:val="00683794"/>
    <w:rsid w:val="006838AD"/>
    <w:rsid w:val="0068394F"/>
    <w:rsid w:val="006839FC"/>
    <w:rsid w:val="00683AB5"/>
    <w:rsid w:val="00683B3F"/>
    <w:rsid w:val="00683FF5"/>
    <w:rsid w:val="006844C8"/>
    <w:rsid w:val="006845E6"/>
    <w:rsid w:val="00684728"/>
    <w:rsid w:val="0068473E"/>
    <w:rsid w:val="00684CB2"/>
    <w:rsid w:val="00684D52"/>
    <w:rsid w:val="00684F65"/>
    <w:rsid w:val="00685025"/>
    <w:rsid w:val="006852EA"/>
    <w:rsid w:val="006854EA"/>
    <w:rsid w:val="006855FA"/>
    <w:rsid w:val="0068562D"/>
    <w:rsid w:val="00685639"/>
    <w:rsid w:val="006856BF"/>
    <w:rsid w:val="006856C0"/>
    <w:rsid w:val="00685918"/>
    <w:rsid w:val="00685A43"/>
    <w:rsid w:val="00685AF2"/>
    <w:rsid w:val="00685B11"/>
    <w:rsid w:val="00685C79"/>
    <w:rsid w:val="00685C85"/>
    <w:rsid w:val="00685CF4"/>
    <w:rsid w:val="00685F5A"/>
    <w:rsid w:val="00685F5B"/>
    <w:rsid w:val="00686186"/>
    <w:rsid w:val="006861BC"/>
    <w:rsid w:val="0068634B"/>
    <w:rsid w:val="006864A1"/>
    <w:rsid w:val="00686875"/>
    <w:rsid w:val="006868E2"/>
    <w:rsid w:val="00686C60"/>
    <w:rsid w:val="00686C81"/>
    <w:rsid w:val="00686C95"/>
    <w:rsid w:val="00686C9F"/>
    <w:rsid w:val="00686D30"/>
    <w:rsid w:val="00686E2C"/>
    <w:rsid w:val="00686EDD"/>
    <w:rsid w:val="0068705F"/>
    <w:rsid w:val="0068709A"/>
    <w:rsid w:val="00687124"/>
    <w:rsid w:val="0068713E"/>
    <w:rsid w:val="00687213"/>
    <w:rsid w:val="00687348"/>
    <w:rsid w:val="00687351"/>
    <w:rsid w:val="006874FA"/>
    <w:rsid w:val="006875FE"/>
    <w:rsid w:val="0068772F"/>
    <w:rsid w:val="00687866"/>
    <w:rsid w:val="00687A0E"/>
    <w:rsid w:val="00687AC4"/>
    <w:rsid w:val="00687F72"/>
    <w:rsid w:val="0069032F"/>
    <w:rsid w:val="00690427"/>
    <w:rsid w:val="00690498"/>
    <w:rsid w:val="00690592"/>
    <w:rsid w:val="00690825"/>
    <w:rsid w:val="0069094D"/>
    <w:rsid w:val="00690D7F"/>
    <w:rsid w:val="00690FB0"/>
    <w:rsid w:val="00690FE0"/>
    <w:rsid w:val="006910AE"/>
    <w:rsid w:val="006911FA"/>
    <w:rsid w:val="006913F0"/>
    <w:rsid w:val="0069181E"/>
    <w:rsid w:val="006918B8"/>
    <w:rsid w:val="00691B30"/>
    <w:rsid w:val="00691B62"/>
    <w:rsid w:val="00691BB1"/>
    <w:rsid w:val="00691EF0"/>
    <w:rsid w:val="00691FF3"/>
    <w:rsid w:val="0069224B"/>
    <w:rsid w:val="00692329"/>
    <w:rsid w:val="0069234E"/>
    <w:rsid w:val="006923DD"/>
    <w:rsid w:val="0069250D"/>
    <w:rsid w:val="0069274C"/>
    <w:rsid w:val="00692781"/>
    <w:rsid w:val="006927E1"/>
    <w:rsid w:val="00692968"/>
    <w:rsid w:val="00692B48"/>
    <w:rsid w:val="00692B82"/>
    <w:rsid w:val="00692BDD"/>
    <w:rsid w:val="00692CB0"/>
    <w:rsid w:val="00692CB4"/>
    <w:rsid w:val="00692E4C"/>
    <w:rsid w:val="00692FA8"/>
    <w:rsid w:val="00693068"/>
    <w:rsid w:val="006930CC"/>
    <w:rsid w:val="006931BC"/>
    <w:rsid w:val="0069336E"/>
    <w:rsid w:val="00693397"/>
    <w:rsid w:val="006933BE"/>
    <w:rsid w:val="00693484"/>
    <w:rsid w:val="0069355D"/>
    <w:rsid w:val="00693748"/>
    <w:rsid w:val="0069388D"/>
    <w:rsid w:val="0069392F"/>
    <w:rsid w:val="00693957"/>
    <w:rsid w:val="0069396A"/>
    <w:rsid w:val="00693B62"/>
    <w:rsid w:val="00693BC3"/>
    <w:rsid w:val="00693C24"/>
    <w:rsid w:val="00693DC9"/>
    <w:rsid w:val="00693ED3"/>
    <w:rsid w:val="00693F1B"/>
    <w:rsid w:val="0069404F"/>
    <w:rsid w:val="006941E7"/>
    <w:rsid w:val="006942AB"/>
    <w:rsid w:val="0069433E"/>
    <w:rsid w:val="0069449B"/>
    <w:rsid w:val="00694888"/>
    <w:rsid w:val="00694ABB"/>
    <w:rsid w:val="00694B2A"/>
    <w:rsid w:val="00694CBB"/>
    <w:rsid w:val="00694F19"/>
    <w:rsid w:val="00694F1E"/>
    <w:rsid w:val="00695231"/>
    <w:rsid w:val="00695252"/>
    <w:rsid w:val="006952DE"/>
    <w:rsid w:val="006956B6"/>
    <w:rsid w:val="00695A40"/>
    <w:rsid w:val="00695AB7"/>
    <w:rsid w:val="00695ABF"/>
    <w:rsid w:val="00695B98"/>
    <w:rsid w:val="00695BB5"/>
    <w:rsid w:val="00695BF0"/>
    <w:rsid w:val="00695C4F"/>
    <w:rsid w:val="0069601F"/>
    <w:rsid w:val="006960AF"/>
    <w:rsid w:val="006960C1"/>
    <w:rsid w:val="006960F3"/>
    <w:rsid w:val="0069611A"/>
    <w:rsid w:val="00696286"/>
    <w:rsid w:val="0069640B"/>
    <w:rsid w:val="0069656F"/>
    <w:rsid w:val="00696637"/>
    <w:rsid w:val="00696671"/>
    <w:rsid w:val="006968D7"/>
    <w:rsid w:val="00696B1E"/>
    <w:rsid w:val="00696CF1"/>
    <w:rsid w:val="00696D5F"/>
    <w:rsid w:val="00696DE4"/>
    <w:rsid w:val="0069701E"/>
    <w:rsid w:val="006972A9"/>
    <w:rsid w:val="00697319"/>
    <w:rsid w:val="00697420"/>
    <w:rsid w:val="0069754B"/>
    <w:rsid w:val="0069754F"/>
    <w:rsid w:val="006975E3"/>
    <w:rsid w:val="006978B8"/>
    <w:rsid w:val="0069796C"/>
    <w:rsid w:val="00697986"/>
    <w:rsid w:val="00697C0C"/>
    <w:rsid w:val="00697D0B"/>
    <w:rsid w:val="00697D35"/>
    <w:rsid w:val="006A011B"/>
    <w:rsid w:val="006A0395"/>
    <w:rsid w:val="006A0618"/>
    <w:rsid w:val="006A0823"/>
    <w:rsid w:val="006A09BF"/>
    <w:rsid w:val="006A0E50"/>
    <w:rsid w:val="006A0FA4"/>
    <w:rsid w:val="006A12D7"/>
    <w:rsid w:val="006A1596"/>
    <w:rsid w:val="006A15A5"/>
    <w:rsid w:val="006A15AF"/>
    <w:rsid w:val="006A16D5"/>
    <w:rsid w:val="006A17C4"/>
    <w:rsid w:val="006A18C4"/>
    <w:rsid w:val="006A19CB"/>
    <w:rsid w:val="006A19F5"/>
    <w:rsid w:val="006A1A4F"/>
    <w:rsid w:val="006A1CDB"/>
    <w:rsid w:val="006A1D5B"/>
    <w:rsid w:val="006A1DAB"/>
    <w:rsid w:val="006A1DEC"/>
    <w:rsid w:val="006A1E0D"/>
    <w:rsid w:val="006A1FC7"/>
    <w:rsid w:val="006A20B3"/>
    <w:rsid w:val="006A216F"/>
    <w:rsid w:val="006A22D7"/>
    <w:rsid w:val="006A255F"/>
    <w:rsid w:val="006A25B5"/>
    <w:rsid w:val="006A2795"/>
    <w:rsid w:val="006A2834"/>
    <w:rsid w:val="006A28D6"/>
    <w:rsid w:val="006A297D"/>
    <w:rsid w:val="006A2A32"/>
    <w:rsid w:val="006A2DF0"/>
    <w:rsid w:val="006A3177"/>
    <w:rsid w:val="006A338F"/>
    <w:rsid w:val="006A356A"/>
    <w:rsid w:val="006A3619"/>
    <w:rsid w:val="006A367D"/>
    <w:rsid w:val="006A36A4"/>
    <w:rsid w:val="006A3934"/>
    <w:rsid w:val="006A3AB5"/>
    <w:rsid w:val="006A3AD9"/>
    <w:rsid w:val="006A3C0F"/>
    <w:rsid w:val="006A3C29"/>
    <w:rsid w:val="006A3D0D"/>
    <w:rsid w:val="006A3D6C"/>
    <w:rsid w:val="006A3D9F"/>
    <w:rsid w:val="006A3E2A"/>
    <w:rsid w:val="006A3F2D"/>
    <w:rsid w:val="006A3F31"/>
    <w:rsid w:val="006A4000"/>
    <w:rsid w:val="006A434E"/>
    <w:rsid w:val="006A4750"/>
    <w:rsid w:val="006A4BDD"/>
    <w:rsid w:val="006A4BFF"/>
    <w:rsid w:val="006A4DCC"/>
    <w:rsid w:val="006A519F"/>
    <w:rsid w:val="006A526B"/>
    <w:rsid w:val="006A5410"/>
    <w:rsid w:val="006A5447"/>
    <w:rsid w:val="006A54F4"/>
    <w:rsid w:val="006A56B7"/>
    <w:rsid w:val="006A5C1B"/>
    <w:rsid w:val="006A5C6B"/>
    <w:rsid w:val="006A5E12"/>
    <w:rsid w:val="006A5E48"/>
    <w:rsid w:val="006A6073"/>
    <w:rsid w:val="006A6094"/>
    <w:rsid w:val="006A60A1"/>
    <w:rsid w:val="006A6232"/>
    <w:rsid w:val="006A62BD"/>
    <w:rsid w:val="006A6349"/>
    <w:rsid w:val="006A63E0"/>
    <w:rsid w:val="006A6582"/>
    <w:rsid w:val="006A675D"/>
    <w:rsid w:val="006A67F1"/>
    <w:rsid w:val="006A67FC"/>
    <w:rsid w:val="006A6829"/>
    <w:rsid w:val="006A684D"/>
    <w:rsid w:val="006A688E"/>
    <w:rsid w:val="006A6BA6"/>
    <w:rsid w:val="006A6BAA"/>
    <w:rsid w:val="006A7112"/>
    <w:rsid w:val="006A73D9"/>
    <w:rsid w:val="006A751F"/>
    <w:rsid w:val="006A75CF"/>
    <w:rsid w:val="006A7632"/>
    <w:rsid w:val="006A76EC"/>
    <w:rsid w:val="006A76F1"/>
    <w:rsid w:val="006A7752"/>
    <w:rsid w:val="006A78EE"/>
    <w:rsid w:val="006A7937"/>
    <w:rsid w:val="006A7E91"/>
    <w:rsid w:val="006A7FD8"/>
    <w:rsid w:val="006B006D"/>
    <w:rsid w:val="006B0082"/>
    <w:rsid w:val="006B0212"/>
    <w:rsid w:val="006B057A"/>
    <w:rsid w:val="006B05D4"/>
    <w:rsid w:val="006B0652"/>
    <w:rsid w:val="006B075C"/>
    <w:rsid w:val="006B0A3C"/>
    <w:rsid w:val="006B0EA7"/>
    <w:rsid w:val="006B14CE"/>
    <w:rsid w:val="006B1582"/>
    <w:rsid w:val="006B15B4"/>
    <w:rsid w:val="006B15D9"/>
    <w:rsid w:val="006B1B5E"/>
    <w:rsid w:val="006B1BD6"/>
    <w:rsid w:val="006B1D8B"/>
    <w:rsid w:val="006B1FBD"/>
    <w:rsid w:val="006B206B"/>
    <w:rsid w:val="006B23F2"/>
    <w:rsid w:val="006B24A9"/>
    <w:rsid w:val="006B24D8"/>
    <w:rsid w:val="006B25A3"/>
    <w:rsid w:val="006B2926"/>
    <w:rsid w:val="006B29E2"/>
    <w:rsid w:val="006B2CA3"/>
    <w:rsid w:val="006B2F1F"/>
    <w:rsid w:val="006B302B"/>
    <w:rsid w:val="006B308D"/>
    <w:rsid w:val="006B30C8"/>
    <w:rsid w:val="006B31BB"/>
    <w:rsid w:val="006B3215"/>
    <w:rsid w:val="006B3302"/>
    <w:rsid w:val="006B332B"/>
    <w:rsid w:val="006B3331"/>
    <w:rsid w:val="006B34C4"/>
    <w:rsid w:val="006B396E"/>
    <w:rsid w:val="006B3978"/>
    <w:rsid w:val="006B3AC7"/>
    <w:rsid w:val="006B3AEC"/>
    <w:rsid w:val="006B3BC3"/>
    <w:rsid w:val="006B3E8E"/>
    <w:rsid w:val="006B4035"/>
    <w:rsid w:val="006B4086"/>
    <w:rsid w:val="006B4102"/>
    <w:rsid w:val="006B4308"/>
    <w:rsid w:val="006B446E"/>
    <w:rsid w:val="006B4669"/>
    <w:rsid w:val="006B4762"/>
    <w:rsid w:val="006B499B"/>
    <w:rsid w:val="006B4BFD"/>
    <w:rsid w:val="006B4C89"/>
    <w:rsid w:val="006B4EB6"/>
    <w:rsid w:val="006B4EBF"/>
    <w:rsid w:val="006B4F05"/>
    <w:rsid w:val="006B5060"/>
    <w:rsid w:val="006B527C"/>
    <w:rsid w:val="006B53FC"/>
    <w:rsid w:val="006B5489"/>
    <w:rsid w:val="006B55D1"/>
    <w:rsid w:val="006B579E"/>
    <w:rsid w:val="006B59CE"/>
    <w:rsid w:val="006B5A77"/>
    <w:rsid w:val="006B5FBC"/>
    <w:rsid w:val="006B606F"/>
    <w:rsid w:val="006B608E"/>
    <w:rsid w:val="006B61E8"/>
    <w:rsid w:val="006B634B"/>
    <w:rsid w:val="006B6408"/>
    <w:rsid w:val="006B650A"/>
    <w:rsid w:val="006B6534"/>
    <w:rsid w:val="006B6671"/>
    <w:rsid w:val="006B6692"/>
    <w:rsid w:val="006B6704"/>
    <w:rsid w:val="006B698C"/>
    <w:rsid w:val="006B69CC"/>
    <w:rsid w:val="006B6D3B"/>
    <w:rsid w:val="006B6EA8"/>
    <w:rsid w:val="006B7106"/>
    <w:rsid w:val="006B71F0"/>
    <w:rsid w:val="006B759B"/>
    <w:rsid w:val="006B768C"/>
    <w:rsid w:val="006B76CF"/>
    <w:rsid w:val="006B77A1"/>
    <w:rsid w:val="006B77D0"/>
    <w:rsid w:val="006B794C"/>
    <w:rsid w:val="006B79F1"/>
    <w:rsid w:val="006B7A5B"/>
    <w:rsid w:val="006B7BCF"/>
    <w:rsid w:val="006B7C97"/>
    <w:rsid w:val="006B7CE3"/>
    <w:rsid w:val="006B7D46"/>
    <w:rsid w:val="006B7E60"/>
    <w:rsid w:val="006C01F9"/>
    <w:rsid w:val="006C05D9"/>
    <w:rsid w:val="006C07D1"/>
    <w:rsid w:val="006C0885"/>
    <w:rsid w:val="006C0CC0"/>
    <w:rsid w:val="006C0EE8"/>
    <w:rsid w:val="006C0F2B"/>
    <w:rsid w:val="006C1053"/>
    <w:rsid w:val="006C1083"/>
    <w:rsid w:val="006C10E4"/>
    <w:rsid w:val="006C120D"/>
    <w:rsid w:val="006C125B"/>
    <w:rsid w:val="006C1277"/>
    <w:rsid w:val="006C13E2"/>
    <w:rsid w:val="006C15EE"/>
    <w:rsid w:val="006C1672"/>
    <w:rsid w:val="006C1934"/>
    <w:rsid w:val="006C1E61"/>
    <w:rsid w:val="006C1F6E"/>
    <w:rsid w:val="006C1FE5"/>
    <w:rsid w:val="006C2066"/>
    <w:rsid w:val="006C20B3"/>
    <w:rsid w:val="006C2126"/>
    <w:rsid w:val="006C2147"/>
    <w:rsid w:val="006C223D"/>
    <w:rsid w:val="006C2268"/>
    <w:rsid w:val="006C2382"/>
    <w:rsid w:val="006C2517"/>
    <w:rsid w:val="006C266D"/>
    <w:rsid w:val="006C26BD"/>
    <w:rsid w:val="006C27DC"/>
    <w:rsid w:val="006C28D3"/>
    <w:rsid w:val="006C2BA2"/>
    <w:rsid w:val="006C2BAD"/>
    <w:rsid w:val="006C2BFD"/>
    <w:rsid w:val="006C2D5F"/>
    <w:rsid w:val="006C2DA5"/>
    <w:rsid w:val="006C2DB4"/>
    <w:rsid w:val="006C2EBB"/>
    <w:rsid w:val="006C2F5D"/>
    <w:rsid w:val="006C3052"/>
    <w:rsid w:val="006C3482"/>
    <w:rsid w:val="006C3703"/>
    <w:rsid w:val="006C37B2"/>
    <w:rsid w:val="006C37FB"/>
    <w:rsid w:val="006C3984"/>
    <w:rsid w:val="006C39D1"/>
    <w:rsid w:val="006C3BCD"/>
    <w:rsid w:val="006C3C95"/>
    <w:rsid w:val="006C3D4A"/>
    <w:rsid w:val="006C3DAA"/>
    <w:rsid w:val="006C416E"/>
    <w:rsid w:val="006C4704"/>
    <w:rsid w:val="006C4713"/>
    <w:rsid w:val="006C4740"/>
    <w:rsid w:val="006C487D"/>
    <w:rsid w:val="006C48F1"/>
    <w:rsid w:val="006C492E"/>
    <w:rsid w:val="006C4A21"/>
    <w:rsid w:val="006C4ED0"/>
    <w:rsid w:val="006C5057"/>
    <w:rsid w:val="006C5074"/>
    <w:rsid w:val="006C50F6"/>
    <w:rsid w:val="006C514D"/>
    <w:rsid w:val="006C52B7"/>
    <w:rsid w:val="006C531A"/>
    <w:rsid w:val="006C53A3"/>
    <w:rsid w:val="006C57CE"/>
    <w:rsid w:val="006C5A8E"/>
    <w:rsid w:val="006C6169"/>
    <w:rsid w:val="006C667F"/>
    <w:rsid w:val="006C67D5"/>
    <w:rsid w:val="006C6863"/>
    <w:rsid w:val="006C68E1"/>
    <w:rsid w:val="006C6949"/>
    <w:rsid w:val="006C6D5C"/>
    <w:rsid w:val="006C6DA6"/>
    <w:rsid w:val="006C6FBB"/>
    <w:rsid w:val="006C7034"/>
    <w:rsid w:val="006C7181"/>
    <w:rsid w:val="006C7269"/>
    <w:rsid w:val="006C72AE"/>
    <w:rsid w:val="006C72FF"/>
    <w:rsid w:val="006C73F1"/>
    <w:rsid w:val="006C7453"/>
    <w:rsid w:val="006C74FB"/>
    <w:rsid w:val="006C757E"/>
    <w:rsid w:val="006C7588"/>
    <w:rsid w:val="006C766B"/>
    <w:rsid w:val="006C77A8"/>
    <w:rsid w:val="006C782F"/>
    <w:rsid w:val="006C78E6"/>
    <w:rsid w:val="006C79BF"/>
    <w:rsid w:val="006C7C10"/>
    <w:rsid w:val="006D0378"/>
    <w:rsid w:val="006D0553"/>
    <w:rsid w:val="006D06FE"/>
    <w:rsid w:val="006D0C1F"/>
    <w:rsid w:val="006D0D18"/>
    <w:rsid w:val="006D0E69"/>
    <w:rsid w:val="006D0FBA"/>
    <w:rsid w:val="006D1405"/>
    <w:rsid w:val="006D14D8"/>
    <w:rsid w:val="006D14F7"/>
    <w:rsid w:val="006D18B7"/>
    <w:rsid w:val="006D19D9"/>
    <w:rsid w:val="006D1A20"/>
    <w:rsid w:val="006D1ABA"/>
    <w:rsid w:val="006D1BB5"/>
    <w:rsid w:val="006D1CA2"/>
    <w:rsid w:val="006D1CEA"/>
    <w:rsid w:val="006D1DFE"/>
    <w:rsid w:val="006D1EBF"/>
    <w:rsid w:val="006D1F6D"/>
    <w:rsid w:val="006D1F86"/>
    <w:rsid w:val="006D2082"/>
    <w:rsid w:val="006D2323"/>
    <w:rsid w:val="006D23C8"/>
    <w:rsid w:val="006D27AB"/>
    <w:rsid w:val="006D2810"/>
    <w:rsid w:val="006D2971"/>
    <w:rsid w:val="006D2DE7"/>
    <w:rsid w:val="006D2E48"/>
    <w:rsid w:val="006D2F2E"/>
    <w:rsid w:val="006D3135"/>
    <w:rsid w:val="006D326D"/>
    <w:rsid w:val="006D3293"/>
    <w:rsid w:val="006D3363"/>
    <w:rsid w:val="006D34AD"/>
    <w:rsid w:val="006D3539"/>
    <w:rsid w:val="006D370B"/>
    <w:rsid w:val="006D37EA"/>
    <w:rsid w:val="006D37F5"/>
    <w:rsid w:val="006D3B4F"/>
    <w:rsid w:val="006D3C82"/>
    <w:rsid w:val="006D3D71"/>
    <w:rsid w:val="006D3E6E"/>
    <w:rsid w:val="006D4169"/>
    <w:rsid w:val="006D41A4"/>
    <w:rsid w:val="006D4282"/>
    <w:rsid w:val="006D43D1"/>
    <w:rsid w:val="006D44A5"/>
    <w:rsid w:val="006D457D"/>
    <w:rsid w:val="006D45A4"/>
    <w:rsid w:val="006D49DD"/>
    <w:rsid w:val="006D4DEB"/>
    <w:rsid w:val="006D4F22"/>
    <w:rsid w:val="006D5014"/>
    <w:rsid w:val="006D50BB"/>
    <w:rsid w:val="006D511F"/>
    <w:rsid w:val="006D54A6"/>
    <w:rsid w:val="006D54F5"/>
    <w:rsid w:val="006D574F"/>
    <w:rsid w:val="006D584D"/>
    <w:rsid w:val="006D5916"/>
    <w:rsid w:val="006D59E7"/>
    <w:rsid w:val="006D5BE4"/>
    <w:rsid w:val="006D5C10"/>
    <w:rsid w:val="006D5C25"/>
    <w:rsid w:val="006D5CA8"/>
    <w:rsid w:val="006D6034"/>
    <w:rsid w:val="006D635C"/>
    <w:rsid w:val="006D63A4"/>
    <w:rsid w:val="006D6407"/>
    <w:rsid w:val="006D64BD"/>
    <w:rsid w:val="006D6A33"/>
    <w:rsid w:val="006D6B7F"/>
    <w:rsid w:val="006D6C63"/>
    <w:rsid w:val="006D6E27"/>
    <w:rsid w:val="006D6E61"/>
    <w:rsid w:val="006D6F29"/>
    <w:rsid w:val="006D708F"/>
    <w:rsid w:val="006D7385"/>
    <w:rsid w:val="006D7390"/>
    <w:rsid w:val="006D740C"/>
    <w:rsid w:val="006D743A"/>
    <w:rsid w:val="006D7454"/>
    <w:rsid w:val="006D75B7"/>
    <w:rsid w:val="006D77A4"/>
    <w:rsid w:val="006D780A"/>
    <w:rsid w:val="006D785A"/>
    <w:rsid w:val="006D7E7C"/>
    <w:rsid w:val="006D7F60"/>
    <w:rsid w:val="006E02F3"/>
    <w:rsid w:val="006E034C"/>
    <w:rsid w:val="006E05D6"/>
    <w:rsid w:val="006E06C3"/>
    <w:rsid w:val="006E07A8"/>
    <w:rsid w:val="006E09EB"/>
    <w:rsid w:val="006E0ADE"/>
    <w:rsid w:val="006E0B28"/>
    <w:rsid w:val="006E0B41"/>
    <w:rsid w:val="006E0C84"/>
    <w:rsid w:val="006E0D73"/>
    <w:rsid w:val="006E0D79"/>
    <w:rsid w:val="006E0DA0"/>
    <w:rsid w:val="006E0EFC"/>
    <w:rsid w:val="006E0FA3"/>
    <w:rsid w:val="006E11ED"/>
    <w:rsid w:val="006E1263"/>
    <w:rsid w:val="006E1281"/>
    <w:rsid w:val="006E136D"/>
    <w:rsid w:val="006E159E"/>
    <w:rsid w:val="006E15D5"/>
    <w:rsid w:val="006E1664"/>
    <w:rsid w:val="006E1894"/>
    <w:rsid w:val="006E19B9"/>
    <w:rsid w:val="006E1B4F"/>
    <w:rsid w:val="006E1B54"/>
    <w:rsid w:val="006E1BEC"/>
    <w:rsid w:val="006E1C17"/>
    <w:rsid w:val="006E1DA6"/>
    <w:rsid w:val="006E1FFF"/>
    <w:rsid w:val="006E207B"/>
    <w:rsid w:val="006E208A"/>
    <w:rsid w:val="006E20C1"/>
    <w:rsid w:val="006E210E"/>
    <w:rsid w:val="006E2465"/>
    <w:rsid w:val="006E249A"/>
    <w:rsid w:val="006E26C0"/>
    <w:rsid w:val="006E26E0"/>
    <w:rsid w:val="006E2800"/>
    <w:rsid w:val="006E2964"/>
    <w:rsid w:val="006E2A2A"/>
    <w:rsid w:val="006E2A76"/>
    <w:rsid w:val="006E2AD1"/>
    <w:rsid w:val="006E2B70"/>
    <w:rsid w:val="006E2BA2"/>
    <w:rsid w:val="006E2C29"/>
    <w:rsid w:val="006E2D7B"/>
    <w:rsid w:val="006E2E71"/>
    <w:rsid w:val="006E2F25"/>
    <w:rsid w:val="006E30C6"/>
    <w:rsid w:val="006E3142"/>
    <w:rsid w:val="006E31F7"/>
    <w:rsid w:val="006E3252"/>
    <w:rsid w:val="006E32B4"/>
    <w:rsid w:val="006E330B"/>
    <w:rsid w:val="006E33F7"/>
    <w:rsid w:val="006E35AA"/>
    <w:rsid w:val="006E35DB"/>
    <w:rsid w:val="006E38ED"/>
    <w:rsid w:val="006E3960"/>
    <w:rsid w:val="006E39E0"/>
    <w:rsid w:val="006E3DBF"/>
    <w:rsid w:val="006E3DDE"/>
    <w:rsid w:val="006E41FA"/>
    <w:rsid w:val="006E42AC"/>
    <w:rsid w:val="006E44E6"/>
    <w:rsid w:val="006E45F9"/>
    <w:rsid w:val="006E45FD"/>
    <w:rsid w:val="006E46CF"/>
    <w:rsid w:val="006E4803"/>
    <w:rsid w:val="006E48D7"/>
    <w:rsid w:val="006E495E"/>
    <w:rsid w:val="006E49F4"/>
    <w:rsid w:val="006E4A3F"/>
    <w:rsid w:val="006E4C83"/>
    <w:rsid w:val="006E4E77"/>
    <w:rsid w:val="006E4EC4"/>
    <w:rsid w:val="006E511A"/>
    <w:rsid w:val="006E518A"/>
    <w:rsid w:val="006E52D4"/>
    <w:rsid w:val="006E53B6"/>
    <w:rsid w:val="006E544D"/>
    <w:rsid w:val="006E5534"/>
    <w:rsid w:val="006E56E9"/>
    <w:rsid w:val="006E570A"/>
    <w:rsid w:val="006E576E"/>
    <w:rsid w:val="006E595F"/>
    <w:rsid w:val="006E5A29"/>
    <w:rsid w:val="006E5A88"/>
    <w:rsid w:val="006E5AA4"/>
    <w:rsid w:val="006E5B31"/>
    <w:rsid w:val="006E5CBA"/>
    <w:rsid w:val="006E5E52"/>
    <w:rsid w:val="006E5E6A"/>
    <w:rsid w:val="006E6006"/>
    <w:rsid w:val="006E60D2"/>
    <w:rsid w:val="006E6229"/>
    <w:rsid w:val="006E6259"/>
    <w:rsid w:val="006E6524"/>
    <w:rsid w:val="006E66CC"/>
    <w:rsid w:val="006E67DD"/>
    <w:rsid w:val="006E6A0D"/>
    <w:rsid w:val="006E6B0B"/>
    <w:rsid w:val="006E6CE8"/>
    <w:rsid w:val="006E6E7A"/>
    <w:rsid w:val="006E6FE8"/>
    <w:rsid w:val="006E7899"/>
    <w:rsid w:val="006E7B09"/>
    <w:rsid w:val="006E7BDD"/>
    <w:rsid w:val="006E7E76"/>
    <w:rsid w:val="006E7E85"/>
    <w:rsid w:val="006F0066"/>
    <w:rsid w:val="006F0091"/>
    <w:rsid w:val="006F0181"/>
    <w:rsid w:val="006F0405"/>
    <w:rsid w:val="006F0535"/>
    <w:rsid w:val="006F05AB"/>
    <w:rsid w:val="006F061D"/>
    <w:rsid w:val="006F07EA"/>
    <w:rsid w:val="006F0876"/>
    <w:rsid w:val="006F08CE"/>
    <w:rsid w:val="006F08E2"/>
    <w:rsid w:val="006F099F"/>
    <w:rsid w:val="006F09E1"/>
    <w:rsid w:val="006F0C51"/>
    <w:rsid w:val="006F0CC0"/>
    <w:rsid w:val="006F0D47"/>
    <w:rsid w:val="006F0E5C"/>
    <w:rsid w:val="006F104F"/>
    <w:rsid w:val="006F116E"/>
    <w:rsid w:val="006F1340"/>
    <w:rsid w:val="006F13A9"/>
    <w:rsid w:val="006F14A2"/>
    <w:rsid w:val="006F14E3"/>
    <w:rsid w:val="006F14F6"/>
    <w:rsid w:val="006F1583"/>
    <w:rsid w:val="006F163A"/>
    <w:rsid w:val="006F1679"/>
    <w:rsid w:val="006F16C6"/>
    <w:rsid w:val="006F1800"/>
    <w:rsid w:val="006F1815"/>
    <w:rsid w:val="006F1BF1"/>
    <w:rsid w:val="006F1CFF"/>
    <w:rsid w:val="006F1F5D"/>
    <w:rsid w:val="006F1F88"/>
    <w:rsid w:val="006F2209"/>
    <w:rsid w:val="006F2349"/>
    <w:rsid w:val="006F267F"/>
    <w:rsid w:val="006F27A5"/>
    <w:rsid w:val="006F27E7"/>
    <w:rsid w:val="006F29E1"/>
    <w:rsid w:val="006F2FEF"/>
    <w:rsid w:val="006F3001"/>
    <w:rsid w:val="006F310D"/>
    <w:rsid w:val="006F321D"/>
    <w:rsid w:val="006F32C7"/>
    <w:rsid w:val="006F3977"/>
    <w:rsid w:val="006F3A12"/>
    <w:rsid w:val="006F3D0E"/>
    <w:rsid w:val="006F3F62"/>
    <w:rsid w:val="006F3FF6"/>
    <w:rsid w:val="006F4078"/>
    <w:rsid w:val="006F4111"/>
    <w:rsid w:val="006F4425"/>
    <w:rsid w:val="006F45D1"/>
    <w:rsid w:val="006F48EE"/>
    <w:rsid w:val="006F499B"/>
    <w:rsid w:val="006F4E1A"/>
    <w:rsid w:val="006F50B6"/>
    <w:rsid w:val="006F50D1"/>
    <w:rsid w:val="006F5114"/>
    <w:rsid w:val="006F51C9"/>
    <w:rsid w:val="006F524F"/>
    <w:rsid w:val="006F52FD"/>
    <w:rsid w:val="006F5316"/>
    <w:rsid w:val="006F536A"/>
    <w:rsid w:val="006F55FC"/>
    <w:rsid w:val="006F566E"/>
    <w:rsid w:val="006F5693"/>
    <w:rsid w:val="006F5B0F"/>
    <w:rsid w:val="006F5B16"/>
    <w:rsid w:val="006F5B89"/>
    <w:rsid w:val="006F5BED"/>
    <w:rsid w:val="006F5D37"/>
    <w:rsid w:val="006F5DE9"/>
    <w:rsid w:val="006F61DD"/>
    <w:rsid w:val="006F6219"/>
    <w:rsid w:val="006F6370"/>
    <w:rsid w:val="006F648B"/>
    <w:rsid w:val="006F64E6"/>
    <w:rsid w:val="006F658A"/>
    <w:rsid w:val="006F66F2"/>
    <w:rsid w:val="006F6AC7"/>
    <w:rsid w:val="006F6ADC"/>
    <w:rsid w:val="006F6CDC"/>
    <w:rsid w:val="006F6DD0"/>
    <w:rsid w:val="006F6E0B"/>
    <w:rsid w:val="006F722B"/>
    <w:rsid w:val="006F73EC"/>
    <w:rsid w:val="006F788B"/>
    <w:rsid w:val="006F78FC"/>
    <w:rsid w:val="006F7A14"/>
    <w:rsid w:val="006F7A23"/>
    <w:rsid w:val="006F7B36"/>
    <w:rsid w:val="006F7B66"/>
    <w:rsid w:val="006F7B83"/>
    <w:rsid w:val="006F7CDE"/>
    <w:rsid w:val="006F7CF9"/>
    <w:rsid w:val="006F7FC9"/>
    <w:rsid w:val="0070008C"/>
    <w:rsid w:val="007000AF"/>
    <w:rsid w:val="007003F2"/>
    <w:rsid w:val="00700712"/>
    <w:rsid w:val="00700737"/>
    <w:rsid w:val="007008DF"/>
    <w:rsid w:val="00700A49"/>
    <w:rsid w:val="00700AC9"/>
    <w:rsid w:val="00700D5C"/>
    <w:rsid w:val="00700E7E"/>
    <w:rsid w:val="00700F1E"/>
    <w:rsid w:val="00700F6A"/>
    <w:rsid w:val="0070102A"/>
    <w:rsid w:val="0070106E"/>
    <w:rsid w:val="00701209"/>
    <w:rsid w:val="00701A3C"/>
    <w:rsid w:val="00701B3F"/>
    <w:rsid w:val="00702109"/>
    <w:rsid w:val="00702128"/>
    <w:rsid w:val="00702207"/>
    <w:rsid w:val="00702217"/>
    <w:rsid w:val="0070227E"/>
    <w:rsid w:val="007023AC"/>
    <w:rsid w:val="00702442"/>
    <w:rsid w:val="007025DA"/>
    <w:rsid w:val="007025EF"/>
    <w:rsid w:val="007028C6"/>
    <w:rsid w:val="00702979"/>
    <w:rsid w:val="00702C8D"/>
    <w:rsid w:val="00702CAF"/>
    <w:rsid w:val="00702CD6"/>
    <w:rsid w:val="00702E1B"/>
    <w:rsid w:val="00702E76"/>
    <w:rsid w:val="00702F2E"/>
    <w:rsid w:val="0070307B"/>
    <w:rsid w:val="0070309A"/>
    <w:rsid w:val="007030E6"/>
    <w:rsid w:val="007031BD"/>
    <w:rsid w:val="007031F0"/>
    <w:rsid w:val="00703396"/>
    <w:rsid w:val="007033A9"/>
    <w:rsid w:val="00703422"/>
    <w:rsid w:val="0070342F"/>
    <w:rsid w:val="00703445"/>
    <w:rsid w:val="00703567"/>
    <w:rsid w:val="00703AEA"/>
    <w:rsid w:val="00703BE4"/>
    <w:rsid w:val="00703C1B"/>
    <w:rsid w:val="00703D77"/>
    <w:rsid w:val="00703D8D"/>
    <w:rsid w:val="00703F59"/>
    <w:rsid w:val="00703F8F"/>
    <w:rsid w:val="00703F9E"/>
    <w:rsid w:val="00704068"/>
    <w:rsid w:val="007040E7"/>
    <w:rsid w:val="0070419A"/>
    <w:rsid w:val="0070434C"/>
    <w:rsid w:val="00704420"/>
    <w:rsid w:val="00704444"/>
    <w:rsid w:val="00704452"/>
    <w:rsid w:val="007046B4"/>
    <w:rsid w:val="00704A6C"/>
    <w:rsid w:val="00704B2A"/>
    <w:rsid w:val="00704BAF"/>
    <w:rsid w:val="00704CCB"/>
    <w:rsid w:val="00704D69"/>
    <w:rsid w:val="00704D9C"/>
    <w:rsid w:val="00704DA3"/>
    <w:rsid w:val="00704E26"/>
    <w:rsid w:val="00704E5C"/>
    <w:rsid w:val="0070501B"/>
    <w:rsid w:val="007050BE"/>
    <w:rsid w:val="007051E4"/>
    <w:rsid w:val="007059F7"/>
    <w:rsid w:val="00705ADF"/>
    <w:rsid w:val="00705D02"/>
    <w:rsid w:val="00705D3B"/>
    <w:rsid w:val="00705DE2"/>
    <w:rsid w:val="00705E47"/>
    <w:rsid w:val="00705F2F"/>
    <w:rsid w:val="00706027"/>
    <w:rsid w:val="0070615C"/>
    <w:rsid w:val="00706457"/>
    <w:rsid w:val="00706525"/>
    <w:rsid w:val="007065E3"/>
    <w:rsid w:val="00706740"/>
    <w:rsid w:val="0070676F"/>
    <w:rsid w:val="0070680C"/>
    <w:rsid w:val="00706835"/>
    <w:rsid w:val="00706871"/>
    <w:rsid w:val="0070697A"/>
    <w:rsid w:val="00706B2B"/>
    <w:rsid w:val="00706D26"/>
    <w:rsid w:val="00706DF6"/>
    <w:rsid w:val="00706E3C"/>
    <w:rsid w:val="00706F0B"/>
    <w:rsid w:val="00707029"/>
    <w:rsid w:val="0070705C"/>
    <w:rsid w:val="0070718F"/>
    <w:rsid w:val="00707350"/>
    <w:rsid w:val="0070746D"/>
    <w:rsid w:val="00707560"/>
    <w:rsid w:val="00707591"/>
    <w:rsid w:val="00707757"/>
    <w:rsid w:val="007079D9"/>
    <w:rsid w:val="00707A1B"/>
    <w:rsid w:val="00707C59"/>
    <w:rsid w:val="00707DA8"/>
    <w:rsid w:val="007100C1"/>
    <w:rsid w:val="0071013E"/>
    <w:rsid w:val="0071041C"/>
    <w:rsid w:val="0071046E"/>
    <w:rsid w:val="007104F2"/>
    <w:rsid w:val="00710642"/>
    <w:rsid w:val="00710989"/>
    <w:rsid w:val="00710B1C"/>
    <w:rsid w:val="00710C97"/>
    <w:rsid w:val="00710E6D"/>
    <w:rsid w:val="007114D9"/>
    <w:rsid w:val="00711808"/>
    <w:rsid w:val="0071188E"/>
    <w:rsid w:val="007119FC"/>
    <w:rsid w:val="00711A45"/>
    <w:rsid w:val="00711D02"/>
    <w:rsid w:val="00711E67"/>
    <w:rsid w:val="00712075"/>
    <w:rsid w:val="00712350"/>
    <w:rsid w:val="007123F6"/>
    <w:rsid w:val="00712485"/>
    <w:rsid w:val="007124DB"/>
    <w:rsid w:val="007126CE"/>
    <w:rsid w:val="0071291D"/>
    <w:rsid w:val="00712970"/>
    <w:rsid w:val="007129E8"/>
    <w:rsid w:val="00712A21"/>
    <w:rsid w:val="00712B74"/>
    <w:rsid w:val="00712BE4"/>
    <w:rsid w:val="00712C86"/>
    <w:rsid w:val="00712CA4"/>
    <w:rsid w:val="00712E1A"/>
    <w:rsid w:val="00712F9F"/>
    <w:rsid w:val="0071304C"/>
    <w:rsid w:val="0071329E"/>
    <w:rsid w:val="007134A5"/>
    <w:rsid w:val="007135F4"/>
    <w:rsid w:val="0071373C"/>
    <w:rsid w:val="007137D2"/>
    <w:rsid w:val="00713943"/>
    <w:rsid w:val="00713A9F"/>
    <w:rsid w:val="00713AA7"/>
    <w:rsid w:val="00713B7F"/>
    <w:rsid w:val="00713E21"/>
    <w:rsid w:val="00713E68"/>
    <w:rsid w:val="00713F13"/>
    <w:rsid w:val="00714018"/>
    <w:rsid w:val="0071412E"/>
    <w:rsid w:val="007142D1"/>
    <w:rsid w:val="007144C2"/>
    <w:rsid w:val="007145F4"/>
    <w:rsid w:val="007147C0"/>
    <w:rsid w:val="0071490E"/>
    <w:rsid w:val="00714BF5"/>
    <w:rsid w:val="00714CC3"/>
    <w:rsid w:val="00714E58"/>
    <w:rsid w:val="00714EB1"/>
    <w:rsid w:val="00715069"/>
    <w:rsid w:val="0071507C"/>
    <w:rsid w:val="007151ED"/>
    <w:rsid w:val="007152C4"/>
    <w:rsid w:val="00715318"/>
    <w:rsid w:val="007155B1"/>
    <w:rsid w:val="007155D7"/>
    <w:rsid w:val="0071560F"/>
    <w:rsid w:val="00715A74"/>
    <w:rsid w:val="00715AFD"/>
    <w:rsid w:val="00715B4F"/>
    <w:rsid w:val="00715B57"/>
    <w:rsid w:val="00715BB7"/>
    <w:rsid w:val="00715E22"/>
    <w:rsid w:val="00715E58"/>
    <w:rsid w:val="00715EFB"/>
    <w:rsid w:val="00715FD0"/>
    <w:rsid w:val="00716268"/>
    <w:rsid w:val="007163DE"/>
    <w:rsid w:val="0071649D"/>
    <w:rsid w:val="007164CC"/>
    <w:rsid w:val="00716572"/>
    <w:rsid w:val="0071663A"/>
    <w:rsid w:val="00716789"/>
    <w:rsid w:val="00716938"/>
    <w:rsid w:val="00716943"/>
    <w:rsid w:val="00716B0E"/>
    <w:rsid w:val="00716B51"/>
    <w:rsid w:val="00716BD9"/>
    <w:rsid w:val="0071708E"/>
    <w:rsid w:val="0071722F"/>
    <w:rsid w:val="007172DF"/>
    <w:rsid w:val="00717304"/>
    <w:rsid w:val="007175C0"/>
    <w:rsid w:val="00717612"/>
    <w:rsid w:val="007178FC"/>
    <w:rsid w:val="00717965"/>
    <w:rsid w:val="00717B8E"/>
    <w:rsid w:val="00717C11"/>
    <w:rsid w:val="00717D20"/>
    <w:rsid w:val="00720191"/>
    <w:rsid w:val="00720322"/>
    <w:rsid w:val="0072040D"/>
    <w:rsid w:val="00720466"/>
    <w:rsid w:val="007205A6"/>
    <w:rsid w:val="0072078E"/>
    <w:rsid w:val="00720795"/>
    <w:rsid w:val="00720B0E"/>
    <w:rsid w:val="00720B2A"/>
    <w:rsid w:val="00720BAB"/>
    <w:rsid w:val="00720BB1"/>
    <w:rsid w:val="00720BD5"/>
    <w:rsid w:val="00720C49"/>
    <w:rsid w:val="00720F63"/>
    <w:rsid w:val="00720F6D"/>
    <w:rsid w:val="007214AF"/>
    <w:rsid w:val="007216E6"/>
    <w:rsid w:val="00721761"/>
    <w:rsid w:val="0072182C"/>
    <w:rsid w:val="0072182D"/>
    <w:rsid w:val="00721946"/>
    <w:rsid w:val="00721977"/>
    <w:rsid w:val="00721978"/>
    <w:rsid w:val="007219F4"/>
    <w:rsid w:val="00721A95"/>
    <w:rsid w:val="00722074"/>
    <w:rsid w:val="0072208F"/>
    <w:rsid w:val="007220A1"/>
    <w:rsid w:val="007223E4"/>
    <w:rsid w:val="007223F6"/>
    <w:rsid w:val="007225CB"/>
    <w:rsid w:val="00722691"/>
    <w:rsid w:val="007226D0"/>
    <w:rsid w:val="00722839"/>
    <w:rsid w:val="00722B33"/>
    <w:rsid w:val="00722BEA"/>
    <w:rsid w:val="00722EB4"/>
    <w:rsid w:val="00722EB7"/>
    <w:rsid w:val="00722EF5"/>
    <w:rsid w:val="007231AE"/>
    <w:rsid w:val="007231C3"/>
    <w:rsid w:val="0072325F"/>
    <w:rsid w:val="00723276"/>
    <w:rsid w:val="007233D2"/>
    <w:rsid w:val="00723466"/>
    <w:rsid w:val="00723ABC"/>
    <w:rsid w:val="00723BFC"/>
    <w:rsid w:val="00723C2A"/>
    <w:rsid w:val="00723C2D"/>
    <w:rsid w:val="00723C3E"/>
    <w:rsid w:val="00723DAC"/>
    <w:rsid w:val="00723ECC"/>
    <w:rsid w:val="00723EEB"/>
    <w:rsid w:val="00724161"/>
    <w:rsid w:val="00724176"/>
    <w:rsid w:val="007241FB"/>
    <w:rsid w:val="007243FD"/>
    <w:rsid w:val="00724414"/>
    <w:rsid w:val="0072447C"/>
    <w:rsid w:val="00724575"/>
    <w:rsid w:val="00724A7A"/>
    <w:rsid w:val="00724C9D"/>
    <w:rsid w:val="00724EBE"/>
    <w:rsid w:val="00724F79"/>
    <w:rsid w:val="0072514F"/>
    <w:rsid w:val="00725198"/>
    <w:rsid w:val="007253F7"/>
    <w:rsid w:val="00725490"/>
    <w:rsid w:val="007255A1"/>
    <w:rsid w:val="00725605"/>
    <w:rsid w:val="007256BD"/>
    <w:rsid w:val="007257D0"/>
    <w:rsid w:val="00725974"/>
    <w:rsid w:val="007259AC"/>
    <w:rsid w:val="00725B00"/>
    <w:rsid w:val="00725B80"/>
    <w:rsid w:val="00725DCE"/>
    <w:rsid w:val="007260EA"/>
    <w:rsid w:val="00726232"/>
    <w:rsid w:val="0072627E"/>
    <w:rsid w:val="007263B0"/>
    <w:rsid w:val="007263C0"/>
    <w:rsid w:val="007263E3"/>
    <w:rsid w:val="00726434"/>
    <w:rsid w:val="007266D9"/>
    <w:rsid w:val="007266E2"/>
    <w:rsid w:val="00726730"/>
    <w:rsid w:val="0072674E"/>
    <w:rsid w:val="00726794"/>
    <w:rsid w:val="00726958"/>
    <w:rsid w:val="00726C19"/>
    <w:rsid w:val="00726CEB"/>
    <w:rsid w:val="00726D4A"/>
    <w:rsid w:val="00726D9E"/>
    <w:rsid w:val="00726FEC"/>
    <w:rsid w:val="007270E5"/>
    <w:rsid w:val="00727183"/>
    <w:rsid w:val="007271C7"/>
    <w:rsid w:val="007271EE"/>
    <w:rsid w:val="00727277"/>
    <w:rsid w:val="00727424"/>
    <w:rsid w:val="00727447"/>
    <w:rsid w:val="0072748B"/>
    <w:rsid w:val="007275A0"/>
    <w:rsid w:val="0072767A"/>
    <w:rsid w:val="007276B6"/>
    <w:rsid w:val="007276E2"/>
    <w:rsid w:val="00727751"/>
    <w:rsid w:val="007277F0"/>
    <w:rsid w:val="00727A71"/>
    <w:rsid w:val="00727D1E"/>
    <w:rsid w:val="00727EBB"/>
    <w:rsid w:val="0073050A"/>
    <w:rsid w:val="0073067C"/>
    <w:rsid w:val="00730BB7"/>
    <w:rsid w:val="00730D6A"/>
    <w:rsid w:val="00730F93"/>
    <w:rsid w:val="00731198"/>
    <w:rsid w:val="007312FA"/>
    <w:rsid w:val="0073131C"/>
    <w:rsid w:val="00731399"/>
    <w:rsid w:val="007313B1"/>
    <w:rsid w:val="00731495"/>
    <w:rsid w:val="007315EF"/>
    <w:rsid w:val="007316A0"/>
    <w:rsid w:val="007318E1"/>
    <w:rsid w:val="007319E9"/>
    <w:rsid w:val="00731CD0"/>
    <w:rsid w:val="00731DA2"/>
    <w:rsid w:val="0073203C"/>
    <w:rsid w:val="007321F4"/>
    <w:rsid w:val="0073241C"/>
    <w:rsid w:val="007326CE"/>
    <w:rsid w:val="007326F9"/>
    <w:rsid w:val="00732714"/>
    <w:rsid w:val="00732875"/>
    <w:rsid w:val="0073291A"/>
    <w:rsid w:val="00732ADB"/>
    <w:rsid w:val="00732C34"/>
    <w:rsid w:val="007331B9"/>
    <w:rsid w:val="00733219"/>
    <w:rsid w:val="007332C5"/>
    <w:rsid w:val="0073387D"/>
    <w:rsid w:val="00733967"/>
    <w:rsid w:val="00733BB0"/>
    <w:rsid w:val="00733BF4"/>
    <w:rsid w:val="00733C0D"/>
    <w:rsid w:val="00733D46"/>
    <w:rsid w:val="00733EDA"/>
    <w:rsid w:val="00733F65"/>
    <w:rsid w:val="007344A8"/>
    <w:rsid w:val="00734706"/>
    <w:rsid w:val="00734AAA"/>
    <w:rsid w:val="00734B46"/>
    <w:rsid w:val="00734B93"/>
    <w:rsid w:val="00734C04"/>
    <w:rsid w:val="00734C17"/>
    <w:rsid w:val="00734CBF"/>
    <w:rsid w:val="00734D87"/>
    <w:rsid w:val="00734E91"/>
    <w:rsid w:val="0073509C"/>
    <w:rsid w:val="00735101"/>
    <w:rsid w:val="00735151"/>
    <w:rsid w:val="00735587"/>
    <w:rsid w:val="0073558B"/>
    <w:rsid w:val="0073568A"/>
    <w:rsid w:val="00735824"/>
    <w:rsid w:val="0073588A"/>
    <w:rsid w:val="00735C47"/>
    <w:rsid w:val="00735C58"/>
    <w:rsid w:val="00735C79"/>
    <w:rsid w:val="00735DA6"/>
    <w:rsid w:val="00735E8F"/>
    <w:rsid w:val="00735EC1"/>
    <w:rsid w:val="00735ED1"/>
    <w:rsid w:val="00735EFE"/>
    <w:rsid w:val="00736042"/>
    <w:rsid w:val="0073625F"/>
    <w:rsid w:val="00736564"/>
    <w:rsid w:val="00736847"/>
    <w:rsid w:val="0073694F"/>
    <w:rsid w:val="00736B62"/>
    <w:rsid w:val="00736CF5"/>
    <w:rsid w:val="00736F16"/>
    <w:rsid w:val="007370CC"/>
    <w:rsid w:val="007370D1"/>
    <w:rsid w:val="00737319"/>
    <w:rsid w:val="00737386"/>
    <w:rsid w:val="0073740A"/>
    <w:rsid w:val="00737592"/>
    <w:rsid w:val="007375BB"/>
    <w:rsid w:val="00737C1E"/>
    <w:rsid w:val="00737D4C"/>
    <w:rsid w:val="00740153"/>
    <w:rsid w:val="0074018B"/>
    <w:rsid w:val="007402B6"/>
    <w:rsid w:val="007402C0"/>
    <w:rsid w:val="007405B8"/>
    <w:rsid w:val="00740895"/>
    <w:rsid w:val="00740965"/>
    <w:rsid w:val="007409DC"/>
    <w:rsid w:val="00740B73"/>
    <w:rsid w:val="00740D2B"/>
    <w:rsid w:val="00740D31"/>
    <w:rsid w:val="00740ECF"/>
    <w:rsid w:val="00740F0D"/>
    <w:rsid w:val="00740F82"/>
    <w:rsid w:val="00740F91"/>
    <w:rsid w:val="00740F97"/>
    <w:rsid w:val="00740FDF"/>
    <w:rsid w:val="007410D5"/>
    <w:rsid w:val="007411EB"/>
    <w:rsid w:val="007412CF"/>
    <w:rsid w:val="0074136E"/>
    <w:rsid w:val="00741583"/>
    <w:rsid w:val="007416A3"/>
    <w:rsid w:val="007416B6"/>
    <w:rsid w:val="0074180A"/>
    <w:rsid w:val="00741A28"/>
    <w:rsid w:val="00741B93"/>
    <w:rsid w:val="00741C22"/>
    <w:rsid w:val="00741D2D"/>
    <w:rsid w:val="00741F0E"/>
    <w:rsid w:val="007421FB"/>
    <w:rsid w:val="007425E3"/>
    <w:rsid w:val="007429E8"/>
    <w:rsid w:val="00742C00"/>
    <w:rsid w:val="00742E6F"/>
    <w:rsid w:val="00742FBA"/>
    <w:rsid w:val="00742FE0"/>
    <w:rsid w:val="00743249"/>
    <w:rsid w:val="0074327D"/>
    <w:rsid w:val="00743419"/>
    <w:rsid w:val="00743439"/>
    <w:rsid w:val="007434E3"/>
    <w:rsid w:val="00743593"/>
    <w:rsid w:val="0074383C"/>
    <w:rsid w:val="00743919"/>
    <w:rsid w:val="00743A23"/>
    <w:rsid w:val="00743ADB"/>
    <w:rsid w:val="00743B6B"/>
    <w:rsid w:val="00743B84"/>
    <w:rsid w:val="00743CFD"/>
    <w:rsid w:val="00743E2A"/>
    <w:rsid w:val="00743E91"/>
    <w:rsid w:val="00743FCE"/>
    <w:rsid w:val="00744041"/>
    <w:rsid w:val="007443EF"/>
    <w:rsid w:val="007444E3"/>
    <w:rsid w:val="00744569"/>
    <w:rsid w:val="00744814"/>
    <w:rsid w:val="007448A0"/>
    <w:rsid w:val="00744991"/>
    <w:rsid w:val="00744AB2"/>
    <w:rsid w:val="00744E00"/>
    <w:rsid w:val="00744F08"/>
    <w:rsid w:val="00744FB8"/>
    <w:rsid w:val="00744FE5"/>
    <w:rsid w:val="0074506D"/>
    <w:rsid w:val="0074528A"/>
    <w:rsid w:val="00745586"/>
    <w:rsid w:val="007456D7"/>
    <w:rsid w:val="007458C0"/>
    <w:rsid w:val="007459C7"/>
    <w:rsid w:val="00745AD9"/>
    <w:rsid w:val="00745C5B"/>
    <w:rsid w:val="007460F9"/>
    <w:rsid w:val="00746180"/>
    <w:rsid w:val="0074636C"/>
    <w:rsid w:val="00746407"/>
    <w:rsid w:val="0074653A"/>
    <w:rsid w:val="00746660"/>
    <w:rsid w:val="007468AD"/>
    <w:rsid w:val="00746973"/>
    <w:rsid w:val="007469B5"/>
    <w:rsid w:val="00746BB6"/>
    <w:rsid w:val="00746D26"/>
    <w:rsid w:val="00746E1E"/>
    <w:rsid w:val="00746FEC"/>
    <w:rsid w:val="00746FF8"/>
    <w:rsid w:val="00747091"/>
    <w:rsid w:val="00747214"/>
    <w:rsid w:val="0074748F"/>
    <w:rsid w:val="007475E5"/>
    <w:rsid w:val="00747611"/>
    <w:rsid w:val="00747844"/>
    <w:rsid w:val="0074797D"/>
    <w:rsid w:val="0074798E"/>
    <w:rsid w:val="00747A8A"/>
    <w:rsid w:val="00747C74"/>
    <w:rsid w:val="00747D7D"/>
    <w:rsid w:val="00747F20"/>
    <w:rsid w:val="00747FD6"/>
    <w:rsid w:val="00747FF2"/>
    <w:rsid w:val="00750033"/>
    <w:rsid w:val="0075034E"/>
    <w:rsid w:val="00750535"/>
    <w:rsid w:val="007505DE"/>
    <w:rsid w:val="007507D9"/>
    <w:rsid w:val="00750823"/>
    <w:rsid w:val="00750923"/>
    <w:rsid w:val="00750BB8"/>
    <w:rsid w:val="00750C33"/>
    <w:rsid w:val="00750D11"/>
    <w:rsid w:val="00750D3B"/>
    <w:rsid w:val="00750DD9"/>
    <w:rsid w:val="00750E38"/>
    <w:rsid w:val="00750F22"/>
    <w:rsid w:val="00750F76"/>
    <w:rsid w:val="00750FB1"/>
    <w:rsid w:val="007511E4"/>
    <w:rsid w:val="0075131C"/>
    <w:rsid w:val="007517A7"/>
    <w:rsid w:val="007518B3"/>
    <w:rsid w:val="00751A5F"/>
    <w:rsid w:val="00751C72"/>
    <w:rsid w:val="00751C7C"/>
    <w:rsid w:val="00751F4E"/>
    <w:rsid w:val="00751FBE"/>
    <w:rsid w:val="007520DC"/>
    <w:rsid w:val="00752113"/>
    <w:rsid w:val="007521CD"/>
    <w:rsid w:val="0075270A"/>
    <w:rsid w:val="00752860"/>
    <w:rsid w:val="007528CC"/>
    <w:rsid w:val="00752D24"/>
    <w:rsid w:val="00752E03"/>
    <w:rsid w:val="00752E7B"/>
    <w:rsid w:val="00752F31"/>
    <w:rsid w:val="00752F4A"/>
    <w:rsid w:val="00752F52"/>
    <w:rsid w:val="00752FC5"/>
    <w:rsid w:val="00753054"/>
    <w:rsid w:val="00753103"/>
    <w:rsid w:val="007531F2"/>
    <w:rsid w:val="007532DE"/>
    <w:rsid w:val="00753362"/>
    <w:rsid w:val="007536EB"/>
    <w:rsid w:val="00753A01"/>
    <w:rsid w:val="00753ACD"/>
    <w:rsid w:val="00753B1F"/>
    <w:rsid w:val="00753C68"/>
    <w:rsid w:val="00753FB8"/>
    <w:rsid w:val="00753FB9"/>
    <w:rsid w:val="00754130"/>
    <w:rsid w:val="00754239"/>
    <w:rsid w:val="0075423E"/>
    <w:rsid w:val="00754343"/>
    <w:rsid w:val="0075454E"/>
    <w:rsid w:val="0075465E"/>
    <w:rsid w:val="007547D7"/>
    <w:rsid w:val="007549AB"/>
    <w:rsid w:val="00754C7B"/>
    <w:rsid w:val="00754C9E"/>
    <w:rsid w:val="00754D57"/>
    <w:rsid w:val="00754F72"/>
    <w:rsid w:val="007550C7"/>
    <w:rsid w:val="007550E0"/>
    <w:rsid w:val="00755172"/>
    <w:rsid w:val="007551D1"/>
    <w:rsid w:val="007551D5"/>
    <w:rsid w:val="007552FB"/>
    <w:rsid w:val="00755369"/>
    <w:rsid w:val="00755399"/>
    <w:rsid w:val="00755CB9"/>
    <w:rsid w:val="00755DC4"/>
    <w:rsid w:val="00755E20"/>
    <w:rsid w:val="00756024"/>
    <w:rsid w:val="0075608B"/>
    <w:rsid w:val="007562DA"/>
    <w:rsid w:val="007564E1"/>
    <w:rsid w:val="00756782"/>
    <w:rsid w:val="00756B87"/>
    <w:rsid w:val="00756BAF"/>
    <w:rsid w:val="00756BB0"/>
    <w:rsid w:val="00756DBA"/>
    <w:rsid w:val="00757126"/>
    <w:rsid w:val="007571FB"/>
    <w:rsid w:val="007575B7"/>
    <w:rsid w:val="007575F4"/>
    <w:rsid w:val="00757758"/>
    <w:rsid w:val="007579EF"/>
    <w:rsid w:val="00757A40"/>
    <w:rsid w:val="00757C20"/>
    <w:rsid w:val="00757D71"/>
    <w:rsid w:val="00757EF1"/>
    <w:rsid w:val="00757F7A"/>
    <w:rsid w:val="007602BD"/>
    <w:rsid w:val="007603B5"/>
    <w:rsid w:val="0076058C"/>
    <w:rsid w:val="007605C9"/>
    <w:rsid w:val="0076070B"/>
    <w:rsid w:val="00760737"/>
    <w:rsid w:val="007608CC"/>
    <w:rsid w:val="00760CC2"/>
    <w:rsid w:val="007611F7"/>
    <w:rsid w:val="00761577"/>
    <w:rsid w:val="0076166E"/>
    <w:rsid w:val="007616E5"/>
    <w:rsid w:val="00761752"/>
    <w:rsid w:val="00761863"/>
    <w:rsid w:val="00761A4D"/>
    <w:rsid w:val="00761AB5"/>
    <w:rsid w:val="00761B64"/>
    <w:rsid w:val="00761C44"/>
    <w:rsid w:val="00761CA1"/>
    <w:rsid w:val="00761D2F"/>
    <w:rsid w:val="00761DF8"/>
    <w:rsid w:val="00761F52"/>
    <w:rsid w:val="00761F63"/>
    <w:rsid w:val="0076243D"/>
    <w:rsid w:val="0076244C"/>
    <w:rsid w:val="007626FF"/>
    <w:rsid w:val="0076278A"/>
    <w:rsid w:val="007627D1"/>
    <w:rsid w:val="00762923"/>
    <w:rsid w:val="00762926"/>
    <w:rsid w:val="00762BD2"/>
    <w:rsid w:val="00762CD0"/>
    <w:rsid w:val="00762D55"/>
    <w:rsid w:val="00762DC8"/>
    <w:rsid w:val="00762E10"/>
    <w:rsid w:val="00762E31"/>
    <w:rsid w:val="00762F80"/>
    <w:rsid w:val="00763117"/>
    <w:rsid w:val="00763166"/>
    <w:rsid w:val="007633F9"/>
    <w:rsid w:val="0076351E"/>
    <w:rsid w:val="007636BC"/>
    <w:rsid w:val="00763765"/>
    <w:rsid w:val="00763CD9"/>
    <w:rsid w:val="00764122"/>
    <w:rsid w:val="007641A4"/>
    <w:rsid w:val="007643A2"/>
    <w:rsid w:val="0076450B"/>
    <w:rsid w:val="00764555"/>
    <w:rsid w:val="007645D3"/>
    <w:rsid w:val="00764655"/>
    <w:rsid w:val="00764795"/>
    <w:rsid w:val="007647B4"/>
    <w:rsid w:val="007647BE"/>
    <w:rsid w:val="007647FE"/>
    <w:rsid w:val="007649F6"/>
    <w:rsid w:val="00764D07"/>
    <w:rsid w:val="00764D1D"/>
    <w:rsid w:val="00764E42"/>
    <w:rsid w:val="00764E71"/>
    <w:rsid w:val="00764F6E"/>
    <w:rsid w:val="007650B6"/>
    <w:rsid w:val="007651BA"/>
    <w:rsid w:val="007651F2"/>
    <w:rsid w:val="007653D5"/>
    <w:rsid w:val="00765602"/>
    <w:rsid w:val="00765695"/>
    <w:rsid w:val="00765809"/>
    <w:rsid w:val="007659A7"/>
    <w:rsid w:val="00765AE1"/>
    <w:rsid w:val="00765BBA"/>
    <w:rsid w:val="00765C00"/>
    <w:rsid w:val="00765C78"/>
    <w:rsid w:val="00765C99"/>
    <w:rsid w:val="00765E5C"/>
    <w:rsid w:val="00766055"/>
    <w:rsid w:val="007660E5"/>
    <w:rsid w:val="007661F2"/>
    <w:rsid w:val="007663F3"/>
    <w:rsid w:val="007665A6"/>
    <w:rsid w:val="00766806"/>
    <w:rsid w:val="00766C53"/>
    <w:rsid w:val="00766E1B"/>
    <w:rsid w:val="0076701A"/>
    <w:rsid w:val="0076711B"/>
    <w:rsid w:val="0076732B"/>
    <w:rsid w:val="00767452"/>
    <w:rsid w:val="00767580"/>
    <w:rsid w:val="007675CE"/>
    <w:rsid w:val="00767873"/>
    <w:rsid w:val="007679BE"/>
    <w:rsid w:val="007679C1"/>
    <w:rsid w:val="00767B7B"/>
    <w:rsid w:val="00767B9D"/>
    <w:rsid w:val="00767BA2"/>
    <w:rsid w:val="00767D10"/>
    <w:rsid w:val="00767D6E"/>
    <w:rsid w:val="00767DFD"/>
    <w:rsid w:val="00767E91"/>
    <w:rsid w:val="00767EAE"/>
    <w:rsid w:val="00767F46"/>
    <w:rsid w:val="00767F97"/>
    <w:rsid w:val="007701C5"/>
    <w:rsid w:val="007701DD"/>
    <w:rsid w:val="00770416"/>
    <w:rsid w:val="00770431"/>
    <w:rsid w:val="007705CF"/>
    <w:rsid w:val="007707A5"/>
    <w:rsid w:val="0077082A"/>
    <w:rsid w:val="00770A66"/>
    <w:rsid w:val="00770A92"/>
    <w:rsid w:val="00770CD7"/>
    <w:rsid w:val="00770EC3"/>
    <w:rsid w:val="00770F4E"/>
    <w:rsid w:val="00771125"/>
    <w:rsid w:val="007714B9"/>
    <w:rsid w:val="00771875"/>
    <w:rsid w:val="00771929"/>
    <w:rsid w:val="00771D1D"/>
    <w:rsid w:val="00771E9B"/>
    <w:rsid w:val="00771EB0"/>
    <w:rsid w:val="00771F60"/>
    <w:rsid w:val="007720BD"/>
    <w:rsid w:val="007721A7"/>
    <w:rsid w:val="007721B7"/>
    <w:rsid w:val="00772238"/>
    <w:rsid w:val="00772239"/>
    <w:rsid w:val="0077227B"/>
    <w:rsid w:val="007723C8"/>
    <w:rsid w:val="00772445"/>
    <w:rsid w:val="007726AE"/>
    <w:rsid w:val="007726D0"/>
    <w:rsid w:val="0077294E"/>
    <w:rsid w:val="00772B6E"/>
    <w:rsid w:val="00772C29"/>
    <w:rsid w:val="00772DCA"/>
    <w:rsid w:val="00772E44"/>
    <w:rsid w:val="00772ED6"/>
    <w:rsid w:val="00772F76"/>
    <w:rsid w:val="007732E4"/>
    <w:rsid w:val="007733C0"/>
    <w:rsid w:val="007734A6"/>
    <w:rsid w:val="007734D1"/>
    <w:rsid w:val="0077399B"/>
    <w:rsid w:val="00773B22"/>
    <w:rsid w:val="00773BAD"/>
    <w:rsid w:val="00773CF3"/>
    <w:rsid w:val="00773EF7"/>
    <w:rsid w:val="0077401A"/>
    <w:rsid w:val="0077401F"/>
    <w:rsid w:val="00774095"/>
    <w:rsid w:val="00774371"/>
    <w:rsid w:val="00774468"/>
    <w:rsid w:val="007747C7"/>
    <w:rsid w:val="007748DB"/>
    <w:rsid w:val="00774B1F"/>
    <w:rsid w:val="00774C9B"/>
    <w:rsid w:val="00774DC0"/>
    <w:rsid w:val="00774DF3"/>
    <w:rsid w:val="00774F46"/>
    <w:rsid w:val="00774FAE"/>
    <w:rsid w:val="00774FF6"/>
    <w:rsid w:val="00775018"/>
    <w:rsid w:val="00775245"/>
    <w:rsid w:val="00775323"/>
    <w:rsid w:val="00775593"/>
    <w:rsid w:val="007756C8"/>
    <w:rsid w:val="007759B7"/>
    <w:rsid w:val="00775B0F"/>
    <w:rsid w:val="00775D88"/>
    <w:rsid w:val="00775E1B"/>
    <w:rsid w:val="00775F58"/>
    <w:rsid w:val="007762DE"/>
    <w:rsid w:val="00776449"/>
    <w:rsid w:val="00776560"/>
    <w:rsid w:val="00776572"/>
    <w:rsid w:val="007765A0"/>
    <w:rsid w:val="0077667B"/>
    <w:rsid w:val="00776802"/>
    <w:rsid w:val="00776952"/>
    <w:rsid w:val="00776A04"/>
    <w:rsid w:val="00776A27"/>
    <w:rsid w:val="00776A52"/>
    <w:rsid w:val="00776C36"/>
    <w:rsid w:val="00776DE5"/>
    <w:rsid w:val="00776E33"/>
    <w:rsid w:val="00776E55"/>
    <w:rsid w:val="00776F5C"/>
    <w:rsid w:val="0077713A"/>
    <w:rsid w:val="00777244"/>
    <w:rsid w:val="00777258"/>
    <w:rsid w:val="007772AC"/>
    <w:rsid w:val="00777426"/>
    <w:rsid w:val="0077748C"/>
    <w:rsid w:val="007774FD"/>
    <w:rsid w:val="00777524"/>
    <w:rsid w:val="00777822"/>
    <w:rsid w:val="00777920"/>
    <w:rsid w:val="00777B8A"/>
    <w:rsid w:val="00777CFD"/>
    <w:rsid w:val="00777E20"/>
    <w:rsid w:val="00777E39"/>
    <w:rsid w:val="00777EE4"/>
    <w:rsid w:val="0078001D"/>
    <w:rsid w:val="007801CC"/>
    <w:rsid w:val="00780266"/>
    <w:rsid w:val="00780340"/>
    <w:rsid w:val="007803DB"/>
    <w:rsid w:val="0078060B"/>
    <w:rsid w:val="0078077A"/>
    <w:rsid w:val="00780984"/>
    <w:rsid w:val="00780B9B"/>
    <w:rsid w:val="00780CFC"/>
    <w:rsid w:val="00780D21"/>
    <w:rsid w:val="00780D91"/>
    <w:rsid w:val="00781037"/>
    <w:rsid w:val="007810F7"/>
    <w:rsid w:val="00781234"/>
    <w:rsid w:val="007813F5"/>
    <w:rsid w:val="007814B0"/>
    <w:rsid w:val="0078162B"/>
    <w:rsid w:val="007816E4"/>
    <w:rsid w:val="0078175F"/>
    <w:rsid w:val="007817A6"/>
    <w:rsid w:val="007818B0"/>
    <w:rsid w:val="007818D1"/>
    <w:rsid w:val="00781BA8"/>
    <w:rsid w:val="00781D5D"/>
    <w:rsid w:val="00781E3D"/>
    <w:rsid w:val="00781F25"/>
    <w:rsid w:val="00781F83"/>
    <w:rsid w:val="00782138"/>
    <w:rsid w:val="0078222B"/>
    <w:rsid w:val="0078233B"/>
    <w:rsid w:val="0078238B"/>
    <w:rsid w:val="007823B6"/>
    <w:rsid w:val="007827B0"/>
    <w:rsid w:val="00782803"/>
    <w:rsid w:val="00782851"/>
    <w:rsid w:val="00782980"/>
    <w:rsid w:val="00782C83"/>
    <w:rsid w:val="00782CB9"/>
    <w:rsid w:val="00782DC1"/>
    <w:rsid w:val="00783054"/>
    <w:rsid w:val="00783097"/>
    <w:rsid w:val="0078316D"/>
    <w:rsid w:val="007832C6"/>
    <w:rsid w:val="007833B9"/>
    <w:rsid w:val="00783523"/>
    <w:rsid w:val="007835F0"/>
    <w:rsid w:val="00783653"/>
    <w:rsid w:val="0078367E"/>
    <w:rsid w:val="00783809"/>
    <w:rsid w:val="00783B6A"/>
    <w:rsid w:val="00783D07"/>
    <w:rsid w:val="00783F74"/>
    <w:rsid w:val="00784171"/>
    <w:rsid w:val="0078445C"/>
    <w:rsid w:val="0078464C"/>
    <w:rsid w:val="0078471B"/>
    <w:rsid w:val="00784757"/>
    <w:rsid w:val="00784C28"/>
    <w:rsid w:val="00784C58"/>
    <w:rsid w:val="00784E38"/>
    <w:rsid w:val="00784EEC"/>
    <w:rsid w:val="00784FA3"/>
    <w:rsid w:val="007850C4"/>
    <w:rsid w:val="007850EE"/>
    <w:rsid w:val="00785387"/>
    <w:rsid w:val="00785410"/>
    <w:rsid w:val="007856F1"/>
    <w:rsid w:val="0078577F"/>
    <w:rsid w:val="007857B8"/>
    <w:rsid w:val="007859CA"/>
    <w:rsid w:val="00785C79"/>
    <w:rsid w:val="00785C7A"/>
    <w:rsid w:val="00785CB4"/>
    <w:rsid w:val="00785D44"/>
    <w:rsid w:val="00785EB1"/>
    <w:rsid w:val="00785EBD"/>
    <w:rsid w:val="00785FC9"/>
    <w:rsid w:val="0078605B"/>
    <w:rsid w:val="0078608F"/>
    <w:rsid w:val="007864A7"/>
    <w:rsid w:val="007865E5"/>
    <w:rsid w:val="00786662"/>
    <w:rsid w:val="0078672B"/>
    <w:rsid w:val="00786858"/>
    <w:rsid w:val="00786963"/>
    <w:rsid w:val="00786B98"/>
    <w:rsid w:val="00786C1A"/>
    <w:rsid w:val="00787075"/>
    <w:rsid w:val="0078709A"/>
    <w:rsid w:val="007871A6"/>
    <w:rsid w:val="007871B5"/>
    <w:rsid w:val="00787315"/>
    <w:rsid w:val="00787A84"/>
    <w:rsid w:val="00787A8E"/>
    <w:rsid w:val="00787B70"/>
    <w:rsid w:val="00787BAC"/>
    <w:rsid w:val="00790134"/>
    <w:rsid w:val="007901EA"/>
    <w:rsid w:val="007902A4"/>
    <w:rsid w:val="007904AC"/>
    <w:rsid w:val="00790517"/>
    <w:rsid w:val="007905DA"/>
    <w:rsid w:val="00790671"/>
    <w:rsid w:val="007907B6"/>
    <w:rsid w:val="007907E8"/>
    <w:rsid w:val="00790A94"/>
    <w:rsid w:val="00790BB6"/>
    <w:rsid w:val="00790D5D"/>
    <w:rsid w:val="00790D60"/>
    <w:rsid w:val="00790F87"/>
    <w:rsid w:val="00790FDB"/>
    <w:rsid w:val="00791300"/>
    <w:rsid w:val="00791316"/>
    <w:rsid w:val="00791524"/>
    <w:rsid w:val="0079165A"/>
    <w:rsid w:val="00791672"/>
    <w:rsid w:val="007917B9"/>
    <w:rsid w:val="007918A4"/>
    <w:rsid w:val="00791BE9"/>
    <w:rsid w:val="00791CE6"/>
    <w:rsid w:val="00791EF9"/>
    <w:rsid w:val="00791F4C"/>
    <w:rsid w:val="00791F80"/>
    <w:rsid w:val="0079200B"/>
    <w:rsid w:val="007920C0"/>
    <w:rsid w:val="00792210"/>
    <w:rsid w:val="007922A9"/>
    <w:rsid w:val="00792365"/>
    <w:rsid w:val="0079249D"/>
    <w:rsid w:val="00792511"/>
    <w:rsid w:val="007925F3"/>
    <w:rsid w:val="0079270E"/>
    <w:rsid w:val="00792748"/>
    <w:rsid w:val="007927F5"/>
    <w:rsid w:val="007929BD"/>
    <w:rsid w:val="007929E6"/>
    <w:rsid w:val="00792B93"/>
    <w:rsid w:val="00792BE9"/>
    <w:rsid w:val="00792F59"/>
    <w:rsid w:val="00792F71"/>
    <w:rsid w:val="00792FEF"/>
    <w:rsid w:val="00793041"/>
    <w:rsid w:val="007930DA"/>
    <w:rsid w:val="00793168"/>
    <w:rsid w:val="0079322A"/>
    <w:rsid w:val="0079333C"/>
    <w:rsid w:val="00793379"/>
    <w:rsid w:val="00793454"/>
    <w:rsid w:val="00793532"/>
    <w:rsid w:val="00793586"/>
    <w:rsid w:val="00793594"/>
    <w:rsid w:val="00793695"/>
    <w:rsid w:val="0079376B"/>
    <w:rsid w:val="00793833"/>
    <w:rsid w:val="00793A0B"/>
    <w:rsid w:val="00793AD9"/>
    <w:rsid w:val="00793B11"/>
    <w:rsid w:val="00793C34"/>
    <w:rsid w:val="00793FB1"/>
    <w:rsid w:val="00794000"/>
    <w:rsid w:val="00794115"/>
    <w:rsid w:val="0079419C"/>
    <w:rsid w:val="007941E2"/>
    <w:rsid w:val="00794312"/>
    <w:rsid w:val="0079436F"/>
    <w:rsid w:val="0079440F"/>
    <w:rsid w:val="007944BC"/>
    <w:rsid w:val="00794647"/>
    <w:rsid w:val="0079470F"/>
    <w:rsid w:val="0079482C"/>
    <w:rsid w:val="00794A85"/>
    <w:rsid w:val="00794BFA"/>
    <w:rsid w:val="00794CA0"/>
    <w:rsid w:val="00794D7C"/>
    <w:rsid w:val="007950AD"/>
    <w:rsid w:val="00795302"/>
    <w:rsid w:val="007954A7"/>
    <w:rsid w:val="007954F7"/>
    <w:rsid w:val="007955C0"/>
    <w:rsid w:val="00795621"/>
    <w:rsid w:val="007957AD"/>
    <w:rsid w:val="00795D7B"/>
    <w:rsid w:val="00796121"/>
    <w:rsid w:val="00796189"/>
    <w:rsid w:val="007962BE"/>
    <w:rsid w:val="007963A6"/>
    <w:rsid w:val="00796477"/>
    <w:rsid w:val="0079650F"/>
    <w:rsid w:val="00796532"/>
    <w:rsid w:val="0079655A"/>
    <w:rsid w:val="007966C3"/>
    <w:rsid w:val="007967F3"/>
    <w:rsid w:val="007967FA"/>
    <w:rsid w:val="00796829"/>
    <w:rsid w:val="00796A49"/>
    <w:rsid w:val="00796BF9"/>
    <w:rsid w:val="00796CDD"/>
    <w:rsid w:val="0079703F"/>
    <w:rsid w:val="0079712E"/>
    <w:rsid w:val="00797199"/>
    <w:rsid w:val="0079721E"/>
    <w:rsid w:val="007972B8"/>
    <w:rsid w:val="00797333"/>
    <w:rsid w:val="00797334"/>
    <w:rsid w:val="00797459"/>
    <w:rsid w:val="00797465"/>
    <w:rsid w:val="007974AA"/>
    <w:rsid w:val="0079754E"/>
    <w:rsid w:val="00797553"/>
    <w:rsid w:val="00797616"/>
    <w:rsid w:val="00797617"/>
    <w:rsid w:val="007976B6"/>
    <w:rsid w:val="00797FA7"/>
    <w:rsid w:val="007A0123"/>
    <w:rsid w:val="007A0198"/>
    <w:rsid w:val="007A026E"/>
    <w:rsid w:val="007A036F"/>
    <w:rsid w:val="007A0463"/>
    <w:rsid w:val="007A0557"/>
    <w:rsid w:val="007A05B5"/>
    <w:rsid w:val="007A05B6"/>
    <w:rsid w:val="007A060F"/>
    <w:rsid w:val="007A0711"/>
    <w:rsid w:val="007A0831"/>
    <w:rsid w:val="007A0884"/>
    <w:rsid w:val="007A0BE8"/>
    <w:rsid w:val="007A0D4B"/>
    <w:rsid w:val="007A0DEC"/>
    <w:rsid w:val="007A0E5E"/>
    <w:rsid w:val="007A0EB0"/>
    <w:rsid w:val="007A0EDF"/>
    <w:rsid w:val="007A1214"/>
    <w:rsid w:val="007A1437"/>
    <w:rsid w:val="007A1794"/>
    <w:rsid w:val="007A17BE"/>
    <w:rsid w:val="007A18B9"/>
    <w:rsid w:val="007A1D1A"/>
    <w:rsid w:val="007A1EDE"/>
    <w:rsid w:val="007A1F1B"/>
    <w:rsid w:val="007A1F37"/>
    <w:rsid w:val="007A1F43"/>
    <w:rsid w:val="007A2151"/>
    <w:rsid w:val="007A216E"/>
    <w:rsid w:val="007A26CD"/>
    <w:rsid w:val="007A2A89"/>
    <w:rsid w:val="007A2C28"/>
    <w:rsid w:val="007A2DC2"/>
    <w:rsid w:val="007A2FA3"/>
    <w:rsid w:val="007A2FCC"/>
    <w:rsid w:val="007A2FDC"/>
    <w:rsid w:val="007A319C"/>
    <w:rsid w:val="007A327F"/>
    <w:rsid w:val="007A34F6"/>
    <w:rsid w:val="007A363A"/>
    <w:rsid w:val="007A36B3"/>
    <w:rsid w:val="007A371C"/>
    <w:rsid w:val="007A3769"/>
    <w:rsid w:val="007A3CAF"/>
    <w:rsid w:val="007A3D9C"/>
    <w:rsid w:val="007A3E70"/>
    <w:rsid w:val="007A3F81"/>
    <w:rsid w:val="007A418F"/>
    <w:rsid w:val="007A42EB"/>
    <w:rsid w:val="007A4304"/>
    <w:rsid w:val="007A43CE"/>
    <w:rsid w:val="007A44DA"/>
    <w:rsid w:val="007A4698"/>
    <w:rsid w:val="007A4707"/>
    <w:rsid w:val="007A495B"/>
    <w:rsid w:val="007A49B3"/>
    <w:rsid w:val="007A49C4"/>
    <w:rsid w:val="007A4AC3"/>
    <w:rsid w:val="007A4B8D"/>
    <w:rsid w:val="007A4BED"/>
    <w:rsid w:val="007A4C05"/>
    <w:rsid w:val="007A4D8D"/>
    <w:rsid w:val="007A4F08"/>
    <w:rsid w:val="007A4FEB"/>
    <w:rsid w:val="007A524D"/>
    <w:rsid w:val="007A5370"/>
    <w:rsid w:val="007A5460"/>
    <w:rsid w:val="007A54B5"/>
    <w:rsid w:val="007A56A5"/>
    <w:rsid w:val="007A5793"/>
    <w:rsid w:val="007A57D5"/>
    <w:rsid w:val="007A5881"/>
    <w:rsid w:val="007A5966"/>
    <w:rsid w:val="007A5A8C"/>
    <w:rsid w:val="007A5C5F"/>
    <w:rsid w:val="007A5EF7"/>
    <w:rsid w:val="007A5FA8"/>
    <w:rsid w:val="007A60F2"/>
    <w:rsid w:val="007A615A"/>
    <w:rsid w:val="007A6323"/>
    <w:rsid w:val="007A6599"/>
    <w:rsid w:val="007A6887"/>
    <w:rsid w:val="007A691B"/>
    <w:rsid w:val="007A6CEF"/>
    <w:rsid w:val="007A6E4B"/>
    <w:rsid w:val="007A6E61"/>
    <w:rsid w:val="007A6E8F"/>
    <w:rsid w:val="007A6EAD"/>
    <w:rsid w:val="007A6F5D"/>
    <w:rsid w:val="007A6FB6"/>
    <w:rsid w:val="007A6FE8"/>
    <w:rsid w:val="007A708A"/>
    <w:rsid w:val="007A7726"/>
    <w:rsid w:val="007A7772"/>
    <w:rsid w:val="007A7903"/>
    <w:rsid w:val="007A7E06"/>
    <w:rsid w:val="007A7EF8"/>
    <w:rsid w:val="007B0175"/>
    <w:rsid w:val="007B0299"/>
    <w:rsid w:val="007B0741"/>
    <w:rsid w:val="007B0759"/>
    <w:rsid w:val="007B0AE6"/>
    <w:rsid w:val="007B0C48"/>
    <w:rsid w:val="007B0FDC"/>
    <w:rsid w:val="007B11BD"/>
    <w:rsid w:val="007B132F"/>
    <w:rsid w:val="007B142E"/>
    <w:rsid w:val="007B145D"/>
    <w:rsid w:val="007B155B"/>
    <w:rsid w:val="007B15D5"/>
    <w:rsid w:val="007B1636"/>
    <w:rsid w:val="007B19AD"/>
    <w:rsid w:val="007B19DA"/>
    <w:rsid w:val="007B19F7"/>
    <w:rsid w:val="007B1A7A"/>
    <w:rsid w:val="007B1AF9"/>
    <w:rsid w:val="007B1B6E"/>
    <w:rsid w:val="007B1C1A"/>
    <w:rsid w:val="007B1C9F"/>
    <w:rsid w:val="007B1E48"/>
    <w:rsid w:val="007B1EEF"/>
    <w:rsid w:val="007B2043"/>
    <w:rsid w:val="007B2149"/>
    <w:rsid w:val="007B22BA"/>
    <w:rsid w:val="007B254E"/>
    <w:rsid w:val="007B27B4"/>
    <w:rsid w:val="007B28B1"/>
    <w:rsid w:val="007B29A3"/>
    <w:rsid w:val="007B2F02"/>
    <w:rsid w:val="007B32BD"/>
    <w:rsid w:val="007B36DE"/>
    <w:rsid w:val="007B3823"/>
    <w:rsid w:val="007B3826"/>
    <w:rsid w:val="007B38C7"/>
    <w:rsid w:val="007B38DB"/>
    <w:rsid w:val="007B3A96"/>
    <w:rsid w:val="007B3C94"/>
    <w:rsid w:val="007B3F9E"/>
    <w:rsid w:val="007B4090"/>
    <w:rsid w:val="007B414A"/>
    <w:rsid w:val="007B4326"/>
    <w:rsid w:val="007B441D"/>
    <w:rsid w:val="007B4504"/>
    <w:rsid w:val="007B4581"/>
    <w:rsid w:val="007B464C"/>
    <w:rsid w:val="007B478D"/>
    <w:rsid w:val="007B47CC"/>
    <w:rsid w:val="007B484D"/>
    <w:rsid w:val="007B4874"/>
    <w:rsid w:val="007B4900"/>
    <w:rsid w:val="007B4AC5"/>
    <w:rsid w:val="007B4BE7"/>
    <w:rsid w:val="007B4C9E"/>
    <w:rsid w:val="007B4D8C"/>
    <w:rsid w:val="007B4F51"/>
    <w:rsid w:val="007B5223"/>
    <w:rsid w:val="007B5279"/>
    <w:rsid w:val="007B5483"/>
    <w:rsid w:val="007B5485"/>
    <w:rsid w:val="007B54B8"/>
    <w:rsid w:val="007B55D6"/>
    <w:rsid w:val="007B55F9"/>
    <w:rsid w:val="007B5674"/>
    <w:rsid w:val="007B583F"/>
    <w:rsid w:val="007B58FB"/>
    <w:rsid w:val="007B591D"/>
    <w:rsid w:val="007B5D56"/>
    <w:rsid w:val="007B5E59"/>
    <w:rsid w:val="007B5F37"/>
    <w:rsid w:val="007B5F9A"/>
    <w:rsid w:val="007B6513"/>
    <w:rsid w:val="007B657C"/>
    <w:rsid w:val="007B65DD"/>
    <w:rsid w:val="007B6647"/>
    <w:rsid w:val="007B66A5"/>
    <w:rsid w:val="007B6860"/>
    <w:rsid w:val="007B6927"/>
    <w:rsid w:val="007B692C"/>
    <w:rsid w:val="007B6AA7"/>
    <w:rsid w:val="007B6BE2"/>
    <w:rsid w:val="007B6D05"/>
    <w:rsid w:val="007B6DCB"/>
    <w:rsid w:val="007B7300"/>
    <w:rsid w:val="007B743F"/>
    <w:rsid w:val="007B7561"/>
    <w:rsid w:val="007B75D6"/>
    <w:rsid w:val="007B77B6"/>
    <w:rsid w:val="007B7844"/>
    <w:rsid w:val="007B7A6C"/>
    <w:rsid w:val="007B7B3B"/>
    <w:rsid w:val="007B7C55"/>
    <w:rsid w:val="007B7CA4"/>
    <w:rsid w:val="007B7DCC"/>
    <w:rsid w:val="007B7E0E"/>
    <w:rsid w:val="007C02CC"/>
    <w:rsid w:val="007C039B"/>
    <w:rsid w:val="007C03C8"/>
    <w:rsid w:val="007C03FF"/>
    <w:rsid w:val="007C0421"/>
    <w:rsid w:val="007C06F1"/>
    <w:rsid w:val="007C0728"/>
    <w:rsid w:val="007C07EC"/>
    <w:rsid w:val="007C0A15"/>
    <w:rsid w:val="007C0BB7"/>
    <w:rsid w:val="007C0CFA"/>
    <w:rsid w:val="007C0E0F"/>
    <w:rsid w:val="007C0EDF"/>
    <w:rsid w:val="007C0F1B"/>
    <w:rsid w:val="007C10BD"/>
    <w:rsid w:val="007C111F"/>
    <w:rsid w:val="007C125E"/>
    <w:rsid w:val="007C12ED"/>
    <w:rsid w:val="007C1505"/>
    <w:rsid w:val="007C1567"/>
    <w:rsid w:val="007C16BC"/>
    <w:rsid w:val="007C1809"/>
    <w:rsid w:val="007C1EDD"/>
    <w:rsid w:val="007C1F68"/>
    <w:rsid w:val="007C1F91"/>
    <w:rsid w:val="007C220C"/>
    <w:rsid w:val="007C2285"/>
    <w:rsid w:val="007C230C"/>
    <w:rsid w:val="007C253D"/>
    <w:rsid w:val="007C2661"/>
    <w:rsid w:val="007C26CB"/>
    <w:rsid w:val="007C26D5"/>
    <w:rsid w:val="007C27C5"/>
    <w:rsid w:val="007C28F1"/>
    <w:rsid w:val="007C2A9D"/>
    <w:rsid w:val="007C2AD7"/>
    <w:rsid w:val="007C2BAB"/>
    <w:rsid w:val="007C2C23"/>
    <w:rsid w:val="007C3381"/>
    <w:rsid w:val="007C39DD"/>
    <w:rsid w:val="007C3A55"/>
    <w:rsid w:val="007C3B40"/>
    <w:rsid w:val="007C3E21"/>
    <w:rsid w:val="007C3E44"/>
    <w:rsid w:val="007C3EFA"/>
    <w:rsid w:val="007C3F7A"/>
    <w:rsid w:val="007C4067"/>
    <w:rsid w:val="007C4144"/>
    <w:rsid w:val="007C4327"/>
    <w:rsid w:val="007C4329"/>
    <w:rsid w:val="007C43DD"/>
    <w:rsid w:val="007C479F"/>
    <w:rsid w:val="007C496C"/>
    <w:rsid w:val="007C4C5C"/>
    <w:rsid w:val="007C4CC9"/>
    <w:rsid w:val="007C4D1D"/>
    <w:rsid w:val="007C4DE5"/>
    <w:rsid w:val="007C4E5F"/>
    <w:rsid w:val="007C4ED1"/>
    <w:rsid w:val="007C4F8B"/>
    <w:rsid w:val="007C4FE9"/>
    <w:rsid w:val="007C5022"/>
    <w:rsid w:val="007C50B5"/>
    <w:rsid w:val="007C54FA"/>
    <w:rsid w:val="007C5533"/>
    <w:rsid w:val="007C55B6"/>
    <w:rsid w:val="007C56AF"/>
    <w:rsid w:val="007C56E5"/>
    <w:rsid w:val="007C5712"/>
    <w:rsid w:val="007C5733"/>
    <w:rsid w:val="007C5A3D"/>
    <w:rsid w:val="007C5BA8"/>
    <w:rsid w:val="007C5DF5"/>
    <w:rsid w:val="007C60F8"/>
    <w:rsid w:val="007C6256"/>
    <w:rsid w:val="007C6711"/>
    <w:rsid w:val="007C6723"/>
    <w:rsid w:val="007C687E"/>
    <w:rsid w:val="007C6A6B"/>
    <w:rsid w:val="007C6CBC"/>
    <w:rsid w:val="007C6D5B"/>
    <w:rsid w:val="007C70B5"/>
    <w:rsid w:val="007C7216"/>
    <w:rsid w:val="007C752A"/>
    <w:rsid w:val="007C769D"/>
    <w:rsid w:val="007C76D6"/>
    <w:rsid w:val="007C774B"/>
    <w:rsid w:val="007C7775"/>
    <w:rsid w:val="007C794C"/>
    <w:rsid w:val="007C7D93"/>
    <w:rsid w:val="007C7DDB"/>
    <w:rsid w:val="007C7E35"/>
    <w:rsid w:val="007C7EBE"/>
    <w:rsid w:val="007C7EEF"/>
    <w:rsid w:val="007C7F72"/>
    <w:rsid w:val="007D03C4"/>
    <w:rsid w:val="007D0446"/>
    <w:rsid w:val="007D050A"/>
    <w:rsid w:val="007D0807"/>
    <w:rsid w:val="007D0939"/>
    <w:rsid w:val="007D0AF2"/>
    <w:rsid w:val="007D0D5A"/>
    <w:rsid w:val="007D1030"/>
    <w:rsid w:val="007D1275"/>
    <w:rsid w:val="007D12A5"/>
    <w:rsid w:val="007D13A3"/>
    <w:rsid w:val="007D14D9"/>
    <w:rsid w:val="007D1521"/>
    <w:rsid w:val="007D15B8"/>
    <w:rsid w:val="007D15CE"/>
    <w:rsid w:val="007D165F"/>
    <w:rsid w:val="007D1853"/>
    <w:rsid w:val="007D195E"/>
    <w:rsid w:val="007D1B33"/>
    <w:rsid w:val="007D1B8C"/>
    <w:rsid w:val="007D1D8B"/>
    <w:rsid w:val="007D1E0A"/>
    <w:rsid w:val="007D2080"/>
    <w:rsid w:val="007D215F"/>
    <w:rsid w:val="007D268B"/>
    <w:rsid w:val="007D268E"/>
    <w:rsid w:val="007D2834"/>
    <w:rsid w:val="007D2851"/>
    <w:rsid w:val="007D2991"/>
    <w:rsid w:val="007D2A7B"/>
    <w:rsid w:val="007D2AC1"/>
    <w:rsid w:val="007D2B27"/>
    <w:rsid w:val="007D2C16"/>
    <w:rsid w:val="007D2C5C"/>
    <w:rsid w:val="007D2D4B"/>
    <w:rsid w:val="007D2D74"/>
    <w:rsid w:val="007D2D8E"/>
    <w:rsid w:val="007D2ED7"/>
    <w:rsid w:val="007D2EF2"/>
    <w:rsid w:val="007D2F33"/>
    <w:rsid w:val="007D306F"/>
    <w:rsid w:val="007D3098"/>
    <w:rsid w:val="007D3234"/>
    <w:rsid w:val="007D3302"/>
    <w:rsid w:val="007D334E"/>
    <w:rsid w:val="007D3415"/>
    <w:rsid w:val="007D3432"/>
    <w:rsid w:val="007D3475"/>
    <w:rsid w:val="007D34FB"/>
    <w:rsid w:val="007D35FD"/>
    <w:rsid w:val="007D3AA3"/>
    <w:rsid w:val="007D3B24"/>
    <w:rsid w:val="007D3B59"/>
    <w:rsid w:val="007D3DBE"/>
    <w:rsid w:val="007D3E9A"/>
    <w:rsid w:val="007D3F70"/>
    <w:rsid w:val="007D4257"/>
    <w:rsid w:val="007D432A"/>
    <w:rsid w:val="007D43F7"/>
    <w:rsid w:val="007D442C"/>
    <w:rsid w:val="007D4768"/>
    <w:rsid w:val="007D4A67"/>
    <w:rsid w:val="007D4AA9"/>
    <w:rsid w:val="007D4B7D"/>
    <w:rsid w:val="007D4C3C"/>
    <w:rsid w:val="007D4D35"/>
    <w:rsid w:val="007D4DB2"/>
    <w:rsid w:val="007D4E68"/>
    <w:rsid w:val="007D4EC9"/>
    <w:rsid w:val="007D4F01"/>
    <w:rsid w:val="007D4F08"/>
    <w:rsid w:val="007D5015"/>
    <w:rsid w:val="007D5082"/>
    <w:rsid w:val="007D511E"/>
    <w:rsid w:val="007D513B"/>
    <w:rsid w:val="007D5299"/>
    <w:rsid w:val="007D530F"/>
    <w:rsid w:val="007D553B"/>
    <w:rsid w:val="007D555B"/>
    <w:rsid w:val="007D5582"/>
    <w:rsid w:val="007D55DB"/>
    <w:rsid w:val="007D5883"/>
    <w:rsid w:val="007D5A19"/>
    <w:rsid w:val="007D5B3B"/>
    <w:rsid w:val="007D5BA1"/>
    <w:rsid w:val="007D5BF8"/>
    <w:rsid w:val="007D5C6A"/>
    <w:rsid w:val="007D5C74"/>
    <w:rsid w:val="007D5D20"/>
    <w:rsid w:val="007D5E42"/>
    <w:rsid w:val="007D5E52"/>
    <w:rsid w:val="007D6067"/>
    <w:rsid w:val="007D60DF"/>
    <w:rsid w:val="007D6437"/>
    <w:rsid w:val="007D649E"/>
    <w:rsid w:val="007D65FE"/>
    <w:rsid w:val="007D6606"/>
    <w:rsid w:val="007D6A0C"/>
    <w:rsid w:val="007D6A9C"/>
    <w:rsid w:val="007D6D4C"/>
    <w:rsid w:val="007D6D75"/>
    <w:rsid w:val="007D6DCA"/>
    <w:rsid w:val="007D6E4B"/>
    <w:rsid w:val="007D7038"/>
    <w:rsid w:val="007D7064"/>
    <w:rsid w:val="007D70A5"/>
    <w:rsid w:val="007D73F9"/>
    <w:rsid w:val="007D7408"/>
    <w:rsid w:val="007D76E4"/>
    <w:rsid w:val="007D79FE"/>
    <w:rsid w:val="007D7BE2"/>
    <w:rsid w:val="007D7CCD"/>
    <w:rsid w:val="007E0375"/>
    <w:rsid w:val="007E0395"/>
    <w:rsid w:val="007E05FA"/>
    <w:rsid w:val="007E0631"/>
    <w:rsid w:val="007E074B"/>
    <w:rsid w:val="007E08B8"/>
    <w:rsid w:val="007E09D3"/>
    <w:rsid w:val="007E0A45"/>
    <w:rsid w:val="007E0BCB"/>
    <w:rsid w:val="007E0D11"/>
    <w:rsid w:val="007E0FB5"/>
    <w:rsid w:val="007E12C4"/>
    <w:rsid w:val="007E139A"/>
    <w:rsid w:val="007E15C1"/>
    <w:rsid w:val="007E166E"/>
    <w:rsid w:val="007E169F"/>
    <w:rsid w:val="007E18ED"/>
    <w:rsid w:val="007E1A12"/>
    <w:rsid w:val="007E1A6E"/>
    <w:rsid w:val="007E1B83"/>
    <w:rsid w:val="007E1BD0"/>
    <w:rsid w:val="007E1D21"/>
    <w:rsid w:val="007E1E1D"/>
    <w:rsid w:val="007E1F71"/>
    <w:rsid w:val="007E20BF"/>
    <w:rsid w:val="007E22A4"/>
    <w:rsid w:val="007E2466"/>
    <w:rsid w:val="007E274B"/>
    <w:rsid w:val="007E27A1"/>
    <w:rsid w:val="007E2927"/>
    <w:rsid w:val="007E2B51"/>
    <w:rsid w:val="007E2BF2"/>
    <w:rsid w:val="007E2CAD"/>
    <w:rsid w:val="007E2D22"/>
    <w:rsid w:val="007E2D3D"/>
    <w:rsid w:val="007E2EE5"/>
    <w:rsid w:val="007E2F42"/>
    <w:rsid w:val="007E32B4"/>
    <w:rsid w:val="007E34B6"/>
    <w:rsid w:val="007E34B9"/>
    <w:rsid w:val="007E3697"/>
    <w:rsid w:val="007E375C"/>
    <w:rsid w:val="007E3791"/>
    <w:rsid w:val="007E392D"/>
    <w:rsid w:val="007E3B3F"/>
    <w:rsid w:val="007E3BE9"/>
    <w:rsid w:val="007E3C1B"/>
    <w:rsid w:val="007E3DBD"/>
    <w:rsid w:val="007E3E31"/>
    <w:rsid w:val="007E4078"/>
    <w:rsid w:val="007E4132"/>
    <w:rsid w:val="007E4162"/>
    <w:rsid w:val="007E41D8"/>
    <w:rsid w:val="007E42FF"/>
    <w:rsid w:val="007E43F2"/>
    <w:rsid w:val="007E440D"/>
    <w:rsid w:val="007E444A"/>
    <w:rsid w:val="007E4450"/>
    <w:rsid w:val="007E458A"/>
    <w:rsid w:val="007E4627"/>
    <w:rsid w:val="007E47CF"/>
    <w:rsid w:val="007E4AA3"/>
    <w:rsid w:val="007E4C32"/>
    <w:rsid w:val="007E4CB3"/>
    <w:rsid w:val="007E4D83"/>
    <w:rsid w:val="007E503D"/>
    <w:rsid w:val="007E515A"/>
    <w:rsid w:val="007E5317"/>
    <w:rsid w:val="007E53A1"/>
    <w:rsid w:val="007E53AE"/>
    <w:rsid w:val="007E541B"/>
    <w:rsid w:val="007E54E0"/>
    <w:rsid w:val="007E55B6"/>
    <w:rsid w:val="007E55DC"/>
    <w:rsid w:val="007E5600"/>
    <w:rsid w:val="007E562C"/>
    <w:rsid w:val="007E5674"/>
    <w:rsid w:val="007E57AF"/>
    <w:rsid w:val="007E593B"/>
    <w:rsid w:val="007E5973"/>
    <w:rsid w:val="007E5C05"/>
    <w:rsid w:val="007E5C07"/>
    <w:rsid w:val="007E630E"/>
    <w:rsid w:val="007E63BD"/>
    <w:rsid w:val="007E657D"/>
    <w:rsid w:val="007E6854"/>
    <w:rsid w:val="007E6A0A"/>
    <w:rsid w:val="007E6A7C"/>
    <w:rsid w:val="007E6AAE"/>
    <w:rsid w:val="007E6CAC"/>
    <w:rsid w:val="007E6E7A"/>
    <w:rsid w:val="007E6F5F"/>
    <w:rsid w:val="007E6FCA"/>
    <w:rsid w:val="007E71AC"/>
    <w:rsid w:val="007E7634"/>
    <w:rsid w:val="007E7649"/>
    <w:rsid w:val="007E7B6C"/>
    <w:rsid w:val="007E7C6F"/>
    <w:rsid w:val="007E7CE5"/>
    <w:rsid w:val="007E7CF1"/>
    <w:rsid w:val="007E7F5E"/>
    <w:rsid w:val="007F01DE"/>
    <w:rsid w:val="007F0250"/>
    <w:rsid w:val="007F037D"/>
    <w:rsid w:val="007F03C8"/>
    <w:rsid w:val="007F04D9"/>
    <w:rsid w:val="007F0578"/>
    <w:rsid w:val="007F064B"/>
    <w:rsid w:val="007F086C"/>
    <w:rsid w:val="007F0A69"/>
    <w:rsid w:val="007F0AEE"/>
    <w:rsid w:val="007F0C6F"/>
    <w:rsid w:val="007F0EC6"/>
    <w:rsid w:val="007F0FB7"/>
    <w:rsid w:val="007F0FBD"/>
    <w:rsid w:val="007F11F1"/>
    <w:rsid w:val="007F120B"/>
    <w:rsid w:val="007F121D"/>
    <w:rsid w:val="007F13C7"/>
    <w:rsid w:val="007F1402"/>
    <w:rsid w:val="007F15A9"/>
    <w:rsid w:val="007F15D6"/>
    <w:rsid w:val="007F1882"/>
    <w:rsid w:val="007F1A52"/>
    <w:rsid w:val="007F1B14"/>
    <w:rsid w:val="007F1B31"/>
    <w:rsid w:val="007F1CD3"/>
    <w:rsid w:val="007F1CD8"/>
    <w:rsid w:val="007F1D12"/>
    <w:rsid w:val="007F1EE9"/>
    <w:rsid w:val="007F1F30"/>
    <w:rsid w:val="007F2017"/>
    <w:rsid w:val="007F21BE"/>
    <w:rsid w:val="007F242E"/>
    <w:rsid w:val="007F2456"/>
    <w:rsid w:val="007F26EF"/>
    <w:rsid w:val="007F2712"/>
    <w:rsid w:val="007F2765"/>
    <w:rsid w:val="007F27CC"/>
    <w:rsid w:val="007F2853"/>
    <w:rsid w:val="007F2880"/>
    <w:rsid w:val="007F2B23"/>
    <w:rsid w:val="007F2B2D"/>
    <w:rsid w:val="007F2DA4"/>
    <w:rsid w:val="007F2DD8"/>
    <w:rsid w:val="007F2F5E"/>
    <w:rsid w:val="007F30CF"/>
    <w:rsid w:val="007F30F0"/>
    <w:rsid w:val="007F3114"/>
    <w:rsid w:val="007F346D"/>
    <w:rsid w:val="007F3557"/>
    <w:rsid w:val="007F3561"/>
    <w:rsid w:val="007F35BC"/>
    <w:rsid w:val="007F3645"/>
    <w:rsid w:val="007F367A"/>
    <w:rsid w:val="007F37F5"/>
    <w:rsid w:val="007F38E3"/>
    <w:rsid w:val="007F3C13"/>
    <w:rsid w:val="007F3C57"/>
    <w:rsid w:val="007F3E46"/>
    <w:rsid w:val="007F3F78"/>
    <w:rsid w:val="007F3FBA"/>
    <w:rsid w:val="007F4081"/>
    <w:rsid w:val="007F40F4"/>
    <w:rsid w:val="007F4343"/>
    <w:rsid w:val="007F43B0"/>
    <w:rsid w:val="007F445A"/>
    <w:rsid w:val="007F4578"/>
    <w:rsid w:val="007F464E"/>
    <w:rsid w:val="007F46E1"/>
    <w:rsid w:val="007F472E"/>
    <w:rsid w:val="007F485D"/>
    <w:rsid w:val="007F495E"/>
    <w:rsid w:val="007F4B43"/>
    <w:rsid w:val="007F4B62"/>
    <w:rsid w:val="007F4C05"/>
    <w:rsid w:val="007F4C3B"/>
    <w:rsid w:val="007F4D94"/>
    <w:rsid w:val="007F4E7A"/>
    <w:rsid w:val="007F4F6C"/>
    <w:rsid w:val="007F4FD4"/>
    <w:rsid w:val="007F51AA"/>
    <w:rsid w:val="007F5659"/>
    <w:rsid w:val="007F56B4"/>
    <w:rsid w:val="007F56FB"/>
    <w:rsid w:val="007F57B3"/>
    <w:rsid w:val="007F5DB3"/>
    <w:rsid w:val="007F5E14"/>
    <w:rsid w:val="007F5F69"/>
    <w:rsid w:val="007F611B"/>
    <w:rsid w:val="007F619D"/>
    <w:rsid w:val="007F6544"/>
    <w:rsid w:val="007F6651"/>
    <w:rsid w:val="007F68AC"/>
    <w:rsid w:val="007F697E"/>
    <w:rsid w:val="007F6A5B"/>
    <w:rsid w:val="007F6B9E"/>
    <w:rsid w:val="007F6CFB"/>
    <w:rsid w:val="007F7197"/>
    <w:rsid w:val="007F73EE"/>
    <w:rsid w:val="007F7470"/>
    <w:rsid w:val="007F751F"/>
    <w:rsid w:val="007F7976"/>
    <w:rsid w:val="007F79FD"/>
    <w:rsid w:val="007F7ABD"/>
    <w:rsid w:val="007F7CFB"/>
    <w:rsid w:val="007F7EBE"/>
    <w:rsid w:val="007F7F98"/>
    <w:rsid w:val="008002CA"/>
    <w:rsid w:val="008002FC"/>
    <w:rsid w:val="0080047A"/>
    <w:rsid w:val="0080051F"/>
    <w:rsid w:val="0080056C"/>
    <w:rsid w:val="00800642"/>
    <w:rsid w:val="00800705"/>
    <w:rsid w:val="008007F3"/>
    <w:rsid w:val="00800A6C"/>
    <w:rsid w:val="00800CA4"/>
    <w:rsid w:val="00800D18"/>
    <w:rsid w:val="0080104E"/>
    <w:rsid w:val="0080118D"/>
    <w:rsid w:val="00801236"/>
    <w:rsid w:val="00801279"/>
    <w:rsid w:val="00801462"/>
    <w:rsid w:val="00801506"/>
    <w:rsid w:val="00801680"/>
    <w:rsid w:val="008016C7"/>
    <w:rsid w:val="00801737"/>
    <w:rsid w:val="008017F1"/>
    <w:rsid w:val="0080187B"/>
    <w:rsid w:val="008018E2"/>
    <w:rsid w:val="008019BA"/>
    <w:rsid w:val="00801B96"/>
    <w:rsid w:val="00801BAA"/>
    <w:rsid w:val="00801D01"/>
    <w:rsid w:val="00801D44"/>
    <w:rsid w:val="00801FCF"/>
    <w:rsid w:val="00802253"/>
    <w:rsid w:val="008022F8"/>
    <w:rsid w:val="008024AD"/>
    <w:rsid w:val="008024B9"/>
    <w:rsid w:val="00802616"/>
    <w:rsid w:val="008032F3"/>
    <w:rsid w:val="0080355E"/>
    <w:rsid w:val="0080357F"/>
    <w:rsid w:val="008035EE"/>
    <w:rsid w:val="0080366E"/>
    <w:rsid w:val="0080378B"/>
    <w:rsid w:val="00803820"/>
    <w:rsid w:val="00803AA3"/>
    <w:rsid w:val="00803AA8"/>
    <w:rsid w:val="00803BA6"/>
    <w:rsid w:val="00803CB5"/>
    <w:rsid w:val="00803D44"/>
    <w:rsid w:val="00803E72"/>
    <w:rsid w:val="00803F76"/>
    <w:rsid w:val="008041EB"/>
    <w:rsid w:val="008043C1"/>
    <w:rsid w:val="00804493"/>
    <w:rsid w:val="008044C2"/>
    <w:rsid w:val="00804659"/>
    <w:rsid w:val="00804756"/>
    <w:rsid w:val="00804AA3"/>
    <w:rsid w:val="00804DD3"/>
    <w:rsid w:val="00804EA5"/>
    <w:rsid w:val="00805073"/>
    <w:rsid w:val="00805106"/>
    <w:rsid w:val="00805262"/>
    <w:rsid w:val="008052C3"/>
    <w:rsid w:val="00805324"/>
    <w:rsid w:val="00805820"/>
    <w:rsid w:val="008059C1"/>
    <w:rsid w:val="00805C07"/>
    <w:rsid w:val="00805D07"/>
    <w:rsid w:val="00805D6F"/>
    <w:rsid w:val="00805FD2"/>
    <w:rsid w:val="00806189"/>
    <w:rsid w:val="008062B1"/>
    <w:rsid w:val="008062DC"/>
    <w:rsid w:val="0080653A"/>
    <w:rsid w:val="008066D0"/>
    <w:rsid w:val="00806ADC"/>
    <w:rsid w:val="00806AEF"/>
    <w:rsid w:val="00806D06"/>
    <w:rsid w:val="00806E5A"/>
    <w:rsid w:val="00806FA0"/>
    <w:rsid w:val="00807198"/>
    <w:rsid w:val="008075BF"/>
    <w:rsid w:val="00807612"/>
    <w:rsid w:val="00807693"/>
    <w:rsid w:val="00807844"/>
    <w:rsid w:val="00807884"/>
    <w:rsid w:val="008078DC"/>
    <w:rsid w:val="00807939"/>
    <w:rsid w:val="00807994"/>
    <w:rsid w:val="008079D3"/>
    <w:rsid w:val="00807B32"/>
    <w:rsid w:val="00807E2A"/>
    <w:rsid w:val="00807FE0"/>
    <w:rsid w:val="00807FFB"/>
    <w:rsid w:val="00810016"/>
    <w:rsid w:val="00810254"/>
    <w:rsid w:val="00810409"/>
    <w:rsid w:val="00810446"/>
    <w:rsid w:val="00810681"/>
    <w:rsid w:val="0081073F"/>
    <w:rsid w:val="00810794"/>
    <w:rsid w:val="008107A6"/>
    <w:rsid w:val="00810A93"/>
    <w:rsid w:val="00810AFF"/>
    <w:rsid w:val="00810B72"/>
    <w:rsid w:val="00810C75"/>
    <w:rsid w:val="00810D7B"/>
    <w:rsid w:val="0081111B"/>
    <w:rsid w:val="0081126E"/>
    <w:rsid w:val="00811301"/>
    <w:rsid w:val="008113A9"/>
    <w:rsid w:val="008114E6"/>
    <w:rsid w:val="0081156C"/>
    <w:rsid w:val="008117A1"/>
    <w:rsid w:val="00811812"/>
    <w:rsid w:val="0081187D"/>
    <w:rsid w:val="0081199E"/>
    <w:rsid w:val="00811C93"/>
    <w:rsid w:val="00811DDD"/>
    <w:rsid w:val="00811E23"/>
    <w:rsid w:val="00812001"/>
    <w:rsid w:val="0081209E"/>
    <w:rsid w:val="00812307"/>
    <w:rsid w:val="008123BF"/>
    <w:rsid w:val="008124D1"/>
    <w:rsid w:val="008125D6"/>
    <w:rsid w:val="008127DC"/>
    <w:rsid w:val="00812876"/>
    <w:rsid w:val="008128D2"/>
    <w:rsid w:val="0081299E"/>
    <w:rsid w:val="0081299F"/>
    <w:rsid w:val="00812B1A"/>
    <w:rsid w:val="00812B8E"/>
    <w:rsid w:val="00812D74"/>
    <w:rsid w:val="00812E8F"/>
    <w:rsid w:val="008130A7"/>
    <w:rsid w:val="008131A1"/>
    <w:rsid w:val="008132B2"/>
    <w:rsid w:val="008136C5"/>
    <w:rsid w:val="00813715"/>
    <w:rsid w:val="00813A56"/>
    <w:rsid w:val="00813B2D"/>
    <w:rsid w:val="00813B99"/>
    <w:rsid w:val="008141A3"/>
    <w:rsid w:val="008141BE"/>
    <w:rsid w:val="008141F1"/>
    <w:rsid w:val="00814467"/>
    <w:rsid w:val="008144CE"/>
    <w:rsid w:val="00814642"/>
    <w:rsid w:val="008147FC"/>
    <w:rsid w:val="0081487A"/>
    <w:rsid w:val="00814882"/>
    <w:rsid w:val="0081488B"/>
    <w:rsid w:val="008149C5"/>
    <w:rsid w:val="00814BB4"/>
    <w:rsid w:val="00814CE4"/>
    <w:rsid w:val="00814F77"/>
    <w:rsid w:val="00814FC9"/>
    <w:rsid w:val="00815059"/>
    <w:rsid w:val="00815121"/>
    <w:rsid w:val="0081519A"/>
    <w:rsid w:val="0081528C"/>
    <w:rsid w:val="00815381"/>
    <w:rsid w:val="0081554D"/>
    <w:rsid w:val="008156F4"/>
    <w:rsid w:val="00815886"/>
    <w:rsid w:val="00815AEB"/>
    <w:rsid w:val="00815BDB"/>
    <w:rsid w:val="00815C53"/>
    <w:rsid w:val="00815C93"/>
    <w:rsid w:val="00815D25"/>
    <w:rsid w:val="00815E17"/>
    <w:rsid w:val="00815E76"/>
    <w:rsid w:val="00815EC1"/>
    <w:rsid w:val="00815FB3"/>
    <w:rsid w:val="008160BA"/>
    <w:rsid w:val="008162DB"/>
    <w:rsid w:val="00816361"/>
    <w:rsid w:val="00816441"/>
    <w:rsid w:val="00816486"/>
    <w:rsid w:val="008164F9"/>
    <w:rsid w:val="008164FD"/>
    <w:rsid w:val="008165BC"/>
    <w:rsid w:val="008166C0"/>
    <w:rsid w:val="00816920"/>
    <w:rsid w:val="00816A86"/>
    <w:rsid w:val="00816AEF"/>
    <w:rsid w:val="00816B79"/>
    <w:rsid w:val="00816FEE"/>
    <w:rsid w:val="008170FB"/>
    <w:rsid w:val="0081711D"/>
    <w:rsid w:val="008171C6"/>
    <w:rsid w:val="008171D6"/>
    <w:rsid w:val="00817216"/>
    <w:rsid w:val="0081746D"/>
    <w:rsid w:val="008174DB"/>
    <w:rsid w:val="00817725"/>
    <w:rsid w:val="00817734"/>
    <w:rsid w:val="0081774E"/>
    <w:rsid w:val="008178BC"/>
    <w:rsid w:val="00817905"/>
    <w:rsid w:val="008179A2"/>
    <w:rsid w:val="008179F6"/>
    <w:rsid w:val="00817B2A"/>
    <w:rsid w:val="00817DC8"/>
    <w:rsid w:val="00817E35"/>
    <w:rsid w:val="00817E84"/>
    <w:rsid w:val="00817F7A"/>
    <w:rsid w:val="00817FDF"/>
    <w:rsid w:val="008202CD"/>
    <w:rsid w:val="00820511"/>
    <w:rsid w:val="008205B5"/>
    <w:rsid w:val="00820814"/>
    <w:rsid w:val="00820864"/>
    <w:rsid w:val="008208B2"/>
    <w:rsid w:val="00820AE5"/>
    <w:rsid w:val="00820B0A"/>
    <w:rsid w:val="00820B4C"/>
    <w:rsid w:val="00820B4E"/>
    <w:rsid w:val="00820BFA"/>
    <w:rsid w:val="00820C72"/>
    <w:rsid w:val="00820DA6"/>
    <w:rsid w:val="00820FB4"/>
    <w:rsid w:val="0082107F"/>
    <w:rsid w:val="0082117E"/>
    <w:rsid w:val="008211C2"/>
    <w:rsid w:val="008212B9"/>
    <w:rsid w:val="008214D4"/>
    <w:rsid w:val="0082156D"/>
    <w:rsid w:val="0082175A"/>
    <w:rsid w:val="008217FA"/>
    <w:rsid w:val="008218C7"/>
    <w:rsid w:val="00821A56"/>
    <w:rsid w:val="00821DEC"/>
    <w:rsid w:val="00821E11"/>
    <w:rsid w:val="00821F00"/>
    <w:rsid w:val="00821F72"/>
    <w:rsid w:val="00821FF2"/>
    <w:rsid w:val="008223B1"/>
    <w:rsid w:val="0082266D"/>
    <w:rsid w:val="008227FA"/>
    <w:rsid w:val="00822A9F"/>
    <w:rsid w:val="00822B38"/>
    <w:rsid w:val="00822BD9"/>
    <w:rsid w:val="00822C9E"/>
    <w:rsid w:val="00822D9F"/>
    <w:rsid w:val="00822DAD"/>
    <w:rsid w:val="00822E84"/>
    <w:rsid w:val="00823029"/>
    <w:rsid w:val="00823143"/>
    <w:rsid w:val="008231EB"/>
    <w:rsid w:val="00823463"/>
    <w:rsid w:val="00823594"/>
    <w:rsid w:val="0082383F"/>
    <w:rsid w:val="00823909"/>
    <w:rsid w:val="00823C4B"/>
    <w:rsid w:val="00823D1D"/>
    <w:rsid w:val="00824022"/>
    <w:rsid w:val="00824056"/>
    <w:rsid w:val="008241AB"/>
    <w:rsid w:val="008242C9"/>
    <w:rsid w:val="00824380"/>
    <w:rsid w:val="008244E7"/>
    <w:rsid w:val="008244EC"/>
    <w:rsid w:val="0082458C"/>
    <w:rsid w:val="0082462F"/>
    <w:rsid w:val="008246A3"/>
    <w:rsid w:val="0082472E"/>
    <w:rsid w:val="008247EE"/>
    <w:rsid w:val="00824989"/>
    <w:rsid w:val="00824BF4"/>
    <w:rsid w:val="00824DD1"/>
    <w:rsid w:val="00824EC4"/>
    <w:rsid w:val="00824F46"/>
    <w:rsid w:val="00824FDD"/>
    <w:rsid w:val="00825089"/>
    <w:rsid w:val="008250B6"/>
    <w:rsid w:val="00825128"/>
    <w:rsid w:val="00825161"/>
    <w:rsid w:val="008252BE"/>
    <w:rsid w:val="0082531B"/>
    <w:rsid w:val="00825472"/>
    <w:rsid w:val="008255B8"/>
    <w:rsid w:val="00825601"/>
    <w:rsid w:val="0082564F"/>
    <w:rsid w:val="0082567D"/>
    <w:rsid w:val="00825A86"/>
    <w:rsid w:val="00825AFF"/>
    <w:rsid w:val="00825E69"/>
    <w:rsid w:val="00825FC7"/>
    <w:rsid w:val="00826052"/>
    <w:rsid w:val="008260F7"/>
    <w:rsid w:val="008260FC"/>
    <w:rsid w:val="0082623D"/>
    <w:rsid w:val="008263CC"/>
    <w:rsid w:val="00826413"/>
    <w:rsid w:val="0082650A"/>
    <w:rsid w:val="008266A1"/>
    <w:rsid w:val="008268D5"/>
    <w:rsid w:val="0082691A"/>
    <w:rsid w:val="00826B2C"/>
    <w:rsid w:val="00826EB0"/>
    <w:rsid w:val="00826F06"/>
    <w:rsid w:val="0082713A"/>
    <w:rsid w:val="0082722A"/>
    <w:rsid w:val="00827249"/>
    <w:rsid w:val="00827269"/>
    <w:rsid w:val="00827312"/>
    <w:rsid w:val="008274F7"/>
    <w:rsid w:val="0082775D"/>
    <w:rsid w:val="0082784B"/>
    <w:rsid w:val="00827ACD"/>
    <w:rsid w:val="00827AE1"/>
    <w:rsid w:val="00827AF9"/>
    <w:rsid w:val="00827B8C"/>
    <w:rsid w:val="00827D9F"/>
    <w:rsid w:val="008303DB"/>
    <w:rsid w:val="00830496"/>
    <w:rsid w:val="008304D8"/>
    <w:rsid w:val="008305D5"/>
    <w:rsid w:val="00830707"/>
    <w:rsid w:val="00830829"/>
    <w:rsid w:val="008308A4"/>
    <w:rsid w:val="00830BA3"/>
    <w:rsid w:val="00830BCA"/>
    <w:rsid w:val="00830CCB"/>
    <w:rsid w:val="00830D71"/>
    <w:rsid w:val="00830DCE"/>
    <w:rsid w:val="00830F6D"/>
    <w:rsid w:val="00831044"/>
    <w:rsid w:val="00831061"/>
    <w:rsid w:val="008310BD"/>
    <w:rsid w:val="0083111F"/>
    <w:rsid w:val="00831131"/>
    <w:rsid w:val="00831251"/>
    <w:rsid w:val="00831448"/>
    <w:rsid w:val="0083145C"/>
    <w:rsid w:val="008314D6"/>
    <w:rsid w:val="00831511"/>
    <w:rsid w:val="00831679"/>
    <w:rsid w:val="00831705"/>
    <w:rsid w:val="008318AF"/>
    <w:rsid w:val="00831A3A"/>
    <w:rsid w:val="00831B7C"/>
    <w:rsid w:val="00831BA0"/>
    <w:rsid w:val="00831C90"/>
    <w:rsid w:val="00831CEF"/>
    <w:rsid w:val="00831D89"/>
    <w:rsid w:val="00831EAA"/>
    <w:rsid w:val="00831EBF"/>
    <w:rsid w:val="00831EC2"/>
    <w:rsid w:val="00831ED7"/>
    <w:rsid w:val="00831EF3"/>
    <w:rsid w:val="00831F14"/>
    <w:rsid w:val="00832080"/>
    <w:rsid w:val="00832099"/>
    <w:rsid w:val="00832353"/>
    <w:rsid w:val="00832430"/>
    <w:rsid w:val="008328B1"/>
    <w:rsid w:val="008329AC"/>
    <w:rsid w:val="00832A20"/>
    <w:rsid w:val="00832B2B"/>
    <w:rsid w:val="00832B9F"/>
    <w:rsid w:val="00832BE3"/>
    <w:rsid w:val="00832E1E"/>
    <w:rsid w:val="00832E3A"/>
    <w:rsid w:val="00832EF6"/>
    <w:rsid w:val="0083320A"/>
    <w:rsid w:val="0083326B"/>
    <w:rsid w:val="0083332B"/>
    <w:rsid w:val="00833690"/>
    <w:rsid w:val="00833A80"/>
    <w:rsid w:val="00833B88"/>
    <w:rsid w:val="00833C91"/>
    <w:rsid w:val="00833CE4"/>
    <w:rsid w:val="00833FFD"/>
    <w:rsid w:val="008342F6"/>
    <w:rsid w:val="00834517"/>
    <w:rsid w:val="0083461A"/>
    <w:rsid w:val="0083477D"/>
    <w:rsid w:val="008347CC"/>
    <w:rsid w:val="008347D4"/>
    <w:rsid w:val="00834888"/>
    <w:rsid w:val="00834B20"/>
    <w:rsid w:val="00834E19"/>
    <w:rsid w:val="00834E93"/>
    <w:rsid w:val="00834F13"/>
    <w:rsid w:val="00835139"/>
    <w:rsid w:val="0083521E"/>
    <w:rsid w:val="008352B4"/>
    <w:rsid w:val="008354CD"/>
    <w:rsid w:val="008355A3"/>
    <w:rsid w:val="0083579A"/>
    <w:rsid w:val="0083594A"/>
    <w:rsid w:val="00835985"/>
    <w:rsid w:val="0083599D"/>
    <w:rsid w:val="008359A6"/>
    <w:rsid w:val="00835A8C"/>
    <w:rsid w:val="00835C83"/>
    <w:rsid w:val="00835F43"/>
    <w:rsid w:val="00835F95"/>
    <w:rsid w:val="00835F9A"/>
    <w:rsid w:val="00835FF2"/>
    <w:rsid w:val="008360C9"/>
    <w:rsid w:val="0083626C"/>
    <w:rsid w:val="00836341"/>
    <w:rsid w:val="0083634A"/>
    <w:rsid w:val="008363B4"/>
    <w:rsid w:val="00836529"/>
    <w:rsid w:val="00836573"/>
    <w:rsid w:val="00836594"/>
    <w:rsid w:val="008365ED"/>
    <w:rsid w:val="00836736"/>
    <w:rsid w:val="00836939"/>
    <w:rsid w:val="008369B0"/>
    <w:rsid w:val="00836BDB"/>
    <w:rsid w:val="00836C10"/>
    <w:rsid w:val="00836E02"/>
    <w:rsid w:val="00837126"/>
    <w:rsid w:val="0083719A"/>
    <w:rsid w:val="008371C6"/>
    <w:rsid w:val="008373B1"/>
    <w:rsid w:val="00837435"/>
    <w:rsid w:val="0083744A"/>
    <w:rsid w:val="0083756B"/>
    <w:rsid w:val="0083757B"/>
    <w:rsid w:val="00837585"/>
    <w:rsid w:val="00837885"/>
    <w:rsid w:val="00837953"/>
    <w:rsid w:val="00837A77"/>
    <w:rsid w:val="00837AFA"/>
    <w:rsid w:val="00837D82"/>
    <w:rsid w:val="00837E10"/>
    <w:rsid w:val="00837E64"/>
    <w:rsid w:val="00837EEC"/>
    <w:rsid w:val="00837F6D"/>
    <w:rsid w:val="008405D6"/>
    <w:rsid w:val="008406A4"/>
    <w:rsid w:val="008409DD"/>
    <w:rsid w:val="00840AF3"/>
    <w:rsid w:val="00840E5E"/>
    <w:rsid w:val="00840E94"/>
    <w:rsid w:val="0084132D"/>
    <w:rsid w:val="0084136E"/>
    <w:rsid w:val="0084158A"/>
    <w:rsid w:val="008415C4"/>
    <w:rsid w:val="0084168F"/>
    <w:rsid w:val="008416CB"/>
    <w:rsid w:val="00841735"/>
    <w:rsid w:val="00841780"/>
    <w:rsid w:val="008417B0"/>
    <w:rsid w:val="00841809"/>
    <w:rsid w:val="0084183E"/>
    <w:rsid w:val="0084192E"/>
    <w:rsid w:val="0084199A"/>
    <w:rsid w:val="00841B1E"/>
    <w:rsid w:val="00841DF9"/>
    <w:rsid w:val="00841EF3"/>
    <w:rsid w:val="0084205F"/>
    <w:rsid w:val="0084214F"/>
    <w:rsid w:val="0084224E"/>
    <w:rsid w:val="00842379"/>
    <w:rsid w:val="00842667"/>
    <w:rsid w:val="008426DA"/>
    <w:rsid w:val="0084271A"/>
    <w:rsid w:val="0084272A"/>
    <w:rsid w:val="008428D2"/>
    <w:rsid w:val="00842924"/>
    <w:rsid w:val="008429DE"/>
    <w:rsid w:val="00842A01"/>
    <w:rsid w:val="00842A1E"/>
    <w:rsid w:val="00842A57"/>
    <w:rsid w:val="00842CD7"/>
    <w:rsid w:val="00842E9A"/>
    <w:rsid w:val="00842EE2"/>
    <w:rsid w:val="00842EF4"/>
    <w:rsid w:val="00842F35"/>
    <w:rsid w:val="00843012"/>
    <w:rsid w:val="00843022"/>
    <w:rsid w:val="008431BE"/>
    <w:rsid w:val="00843362"/>
    <w:rsid w:val="008433DD"/>
    <w:rsid w:val="00843483"/>
    <w:rsid w:val="008434F9"/>
    <w:rsid w:val="00843595"/>
    <w:rsid w:val="0084370D"/>
    <w:rsid w:val="008437B9"/>
    <w:rsid w:val="008437BC"/>
    <w:rsid w:val="00843980"/>
    <w:rsid w:val="00843AFF"/>
    <w:rsid w:val="00843B20"/>
    <w:rsid w:val="00843BF5"/>
    <w:rsid w:val="00843BF9"/>
    <w:rsid w:val="00843C41"/>
    <w:rsid w:val="00843D2C"/>
    <w:rsid w:val="00843DCB"/>
    <w:rsid w:val="00844168"/>
    <w:rsid w:val="0084435F"/>
    <w:rsid w:val="008443C9"/>
    <w:rsid w:val="00844560"/>
    <w:rsid w:val="008446C9"/>
    <w:rsid w:val="008448F7"/>
    <w:rsid w:val="00844D04"/>
    <w:rsid w:val="00844D65"/>
    <w:rsid w:val="00844E40"/>
    <w:rsid w:val="008450E6"/>
    <w:rsid w:val="008451C7"/>
    <w:rsid w:val="00845372"/>
    <w:rsid w:val="0084583E"/>
    <w:rsid w:val="00845A4A"/>
    <w:rsid w:val="00845A57"/>
    <w:rsid w:val="00845C4E"/>
    <w:rsid w:val="00845FD3"/>
    <w:rsid w:val="00846149"/>
    <w:rsid w:val="00846259"/>
    <w:rsid w:val="008464A1"/>
    <w:rsid w:val="008465FF"/>
    <w:rsid w:val="00846650"/>
    <w:rsid w:val="008466F7"/>
    <w:rsid w:val="008468EB"/>
    <w:rsid w:val="00846D70"/>
    <w:rsid w:val="00846E3A"/>
    <w:rsid w:val="00846E94"/>
    <w:rsid w:val="00846F7E"/>
    <w:rsid w:val="00847035"/>
    <w:rsid w:val="0084711E"/>
    <w:rsid w:val="00847129"/>
    <w:rsid w:val="0084763F"/>
    <w:rsid w:val="00847872"/>
    <w:rsid w:val="0084787F"/>
    <w:rsid w:val="00847AE3"/>
    <w:rsid w:val="00847EC0"/>
    <w:rsid w:val="0085004A"/>
    <w:rsid w:val="008500B9"/>
    <w:rsid w:val="00850418"/>
    <w:rsid w:val="0085070D"/>
    <w:rsid w:val="0085073D"/>
    <w:rsid w:val="008507AE"/>
    <w:rsid w:val="00850859"/>
    <w:rsid w:val="008508DE"/>
    <w:rsid w:val="00850945"/>
    <w:rsid w:val="0085098D"/>
    <w:rsid w:val="008509F4"/>
    <w:rsid w:val="00850A0F"/>
    <w:rsid w:val="00850A2B"/>
    <w:rsid w:val="00850A4C"/>
    <w:rsid w:val="00850D4C"/>
    <w:rsid w:val="00850FE7"/>
    <w:rsid w:val="00850FF2"/>
    <w:rsid w:val="00851024"/>
    <w:rsid w:val="0085123C"/>
    <w:rsid w:val="00851276"/>
    <w:rsid w:val="008512ED"/>
    <w:rsid w:val="008515FC"/>
    <w:rsid w:val="0085166D"/>
    <w:rsid w:val="00851699"/>
    <w:rsid w:val="008517A0"/>
    <w:rsid w:val="008517F4"/>
    <w:rsid w:val="008519FD"/>
    <w:rsid w:val="00851A68"/>
    <w:rsid w:val="00851DA0"/>
    <w:rsid w:val="00851F25"/>
    <w:rsid w:val="00852074"/>
    <w:rsid w:val="00852239"/>
    <w:rsid w:val="00852271"/>
    <w:rsid w:val="00852307"/>
    <w:rsid w:val="00852328"/>
    <w:rsid w:val="008526C6"/>
    <w:rsid w:val="00852729"/>
    <w:rsid w:val="008527C4"/>
    <w:rsid w:val="008527C8"/>
    <w:rsid w:val="00852945"/>
    <w:rsid w:val="00852DBF"/>
    <w:rsid w:val="00852EC7"/>
    <w:rsid w:val="00853186"/>
    <w:rsid w:val="008531A9"/>
    <w:rsid w:val="00853228"/>
    <w:rsid w:val="008532E9"/>
    <w:rsid w:val="008533FD"/>
    <w:rsid w:val="008534F2"/>
    <w:rsid w:val="00853538"/>
    <w:rsid w:val="008536A1"/>
    <w:rsid w:val="008536A5"/>
    <w:rsid w:val="0085374D"/>
    <w:rsid w:val="00853834"/>
    <w:rsid w:val="00853852"/>
    <w:rsid w:val="00853AF1"/>
    <w:rsid w:val="00853E3B"/>
    <w:rsid w:val="00853FFA"/>
    <w:rsid w:val="00854077"/>
    <w:rsid w:val="008540E3"/>
    <w:rsid w:val="0085412F"/>
    <w:rsid w:val="0085423A"/>
    <w:rsid w:val="00854274"/>
    <w:rsid w:val="0085447B"/>
    <w:rsid w:val="008547F6"/>
    <w:rsid w:val="0085487D"/>
    <w:rsid w:val="008548E4"/>
    <w:rsid w:val="00854D3A"/>
    <w:rsid w:val="00854FD5"/>
    <w:rsid w:val="008550AA"/>
    <w:rsid w:val="00855260"/>
    <w:rsid w:val="008552AA"/>
    <w:rsid w:val="008554E0"/>
    <w:rsid w:val="008554EB"/>
    <w:rsid w:val="00855635"/>
    <w:rsid w:val="0085577F"/>
    <w:rsid w:val="008558A8"/>
    <w:rsid w:val="00855C07"/>
    <w:rsid w:val="00855DE4"/>
    <w:rsid w:val="00855F92"/>
    <w:rsid w:val="00855FAA"/>
    <w:rsid w:val="00856128"/>
    <w:rsid w:val="0085612F"/>
    <w:rsid w:val="008561E9"/>
    <w:rsid w:val="00856464"/>
    <w:rsid w:val="00856476"/>
    <w:rsid w:val="008564C2"/>
    <w:rsid w:val="008565C3"/>
    <w:rsid w:val="00856628"/>
    <w:rsid w:val="008566A4"/>
    <w:rsid w:val="0085676C"/>
    <w:rsid w:val="00856B5E"/>
    <w:rsid w:val="00856BF5"/>
    <w:rsid w:val="00856C2B"/>
    <w:rsid w:val="00856CD1"/>
    <w:rsid w:val="00856D1F"/>
    <w:rsid w:val="00856DDB"/>
    <w:rsid w:val="00856E53"/>
    <w:rsid w:val="00856E55"/>
    <w:rsid w:val="00857086"/>
    <w:rsid w:val="00857285"/>
    <w:rsid w:val="0085754B"/>
    <w:rsid w:val="0085756F"/>
    <w:rsid w:val="0085771E"/>
    <w:rsid w:val="00857732"/>
    <w:rsid w:val="008577CD"/>
    <w:rsid w:val="00857941"/>
    <w:rsid w:val="0085796E"/>
    <w:rsid w:val="00857972"/>
    <w:rsid w:val="008579C1"/>
    <w:rsid w:val="00857A87"/>
    <w:rsid w:val="00857D5C"/>
    <w:rsid w:val="008600D2"/>
    <w:rsid w:val="008603E0"/>
    <w:rsid w:val="008603F9"/>
    <w:rsid w:val="0086042E"/>
    <w:rsid w:val="0086046D"/>
    <w:rsid w:val="00860476"/>
    <w:rsid w:val="00860553"/>
    <w:rsid w:val="008606C2"/>
    <w:rsid w:val="0086082A"/>
    <w:rsid w:val="00860991"/>
    <w:rsid w:val="00860C73"/>
    <w:rsid w:val="00860CFE"/>
    <w:rsid w:val="00860E33"/>
    <w:rsid w:val="00860F27"/>
    <w:rsid w:val="008610B1"/>
    <w:rsid w:val="0086117C"/>
    <w:rsid w:val="00861924"/>
    <w:rsid w:val="00861C2D"/>
    <w:rsid w:val="00861C63"/>
    <w:rsid w:val="00861CBC"/>
    <w:rsid w:val="00861D4D"/>
    <w:rsid w:val="00861D8B"/>
    <w:rsid w:val="00861DE1"/>
    <w:rsid w:val="00861E8C"/>
    <w:rsid w:val="00861ED3"/>
    <w:rsid w:val="0086207F"/>
    <w:rsid w:val="008621D4"/>
    <w:rsid w:val="00862278"/>
    <w:rsid w:val="008626AB"/>
    <w:rsid w:val="00862704"/>
    <w:rsid w:val="00862839"/>
    <w:rsid w:val="008628A4"/>
    <w:rsid w:val="0086298A"/>
    <w:rsid w:val="00862AA7"/>
    <w:rsid w:val="00862B0B"/>
    <w:rsid w:val="00862E50"/>
    <w:rsid w:val="008630ED"/>
    <w:rsid w:val="008631F8"/>
    <w:rsid w:val="00863451"/>
    <w:rsid w:val="00863496"/>
    <w:rsid w:val="0086349C"/>
    <w:rsid w:val="008634A3"/>
    <w:rsid w:val="008637DE"/>
    <w:rsid w:val="00863851"/>
    <w:rsid w:val="008639BB"/>
    <w:rsid w:val="00863A6F"/>
    <w:rsid w:val="00863DA6"/>
    <w:rsid w:val="00863DBD"/>
    <w:rsid w:val="00863EF1"/>
    <w:rsid w:val="00863F92"/>
    <w:rsid w:val="0086405B"/>
    <w:rsid w:val="008640CF"/>
    <w:rsid w:val="008640ED"/>
    <w:rsid w:val="008641C5"/>
    <w:rsid w:val="008642CE"/>
    <w:rsid w:val="00864461"/>
    <w:rsid w:val="0086456A"/>
    <w:rsid w:val="0086459B"/>
    <w:rsid w:val="00864778"/>
    <w:rsid w:val="008647C6"/>
    <w:rsid w:val="008647C9"/>
    <w:rsid w:val="00864878"/>
    <w:rsid w:val="00864A9E"/>
    <w:rsid w:val="00864B4D"/>
    <w:rsid w:val="00864CDB"/>
    <w:rsid w:val="00864CF1"/>
    <w:rsid w:val="00864D48"/>
    <w:rsid w:val="00864E86"/>
    <w:rsid w:val="00864F68"/>
    <w:rsid w:val="00864F87"/>
    <w:rsid w:val="00864F9E"/>
    <w:rsid w:val="00865246"/>
    <w:rsid w:val="00865374"/>
    <w:rsid w:val="008653EA"/>
    <w:rsid w:val="00865671"/>
    <w:rsid w:val="008656F3"/>
    <w:rsid w:val="0086577F"/>
    <w:rsid w:val="00865817"/>
    <w:rsid w:val="00865AA6"/>
    <w:rsid w:val="00865C3C"/>
    <w:rsid w:val="00865C4F"/>
    <w:rsid w:val="00865C70"/>
    <w:rsid w:val="00865D8C"/>
    <w:rsid w:val="0086603B"/>
    <w:rsid w:val="008660DB"/>
    <w:rsid w:val="008661B7"/>
    <w:rsid w:val="0086625A"/>
    <w:rsid w:val="0086669F"/>
    <w:rsid w:val="0086687D"/>
    <w:rsid w:val="008668F4"/>
    <w:rsid w:val="0086691C"/>
    <w:rsid w:val="00867036"/>
    <w:rsid w:val="0086706C"/>
    <w:rsid w:val="008672BC"/>
    <w:rsid w:val="008673F4"/>
    <w:rsid w:val="00867519"/>
    <w:rsid w:val="00867551"/>
    <w:rsid w:val="0086759E"/>
    <w:rsid w:val="00867886"/>
    <w:rsid w:val="008678F0"/>
    <w:rsid w:val="008679B3"/>
    <w:rsid w:val="00867BAD"/>
    <w:rsid w:val="00867C49"/>
    <w:rsid w:val="00867D7C"/>
    <w:rsid w:val="00867EE8"/>
    <w:rsid w:val="00867F96"/>
    <w:rsid w:val="008700E0"/>
    <w:rsid w:val="008701E2"/>
    <w:rsid w:val="0087034F"/>
    <w:rsid w:val="00870444"/>
    <w:rsid w:val="0087058E"/>
    <w:rsid w:val="0087061E"/>
    <w:rsid w:val="00870635"/>
    <w:rsid w:val="0087066D"/>
    <w:rsid w:val="008706F5"/>
    <w:rsid w:val="00870759"/>
    <w:rsid w:val="00870803"/>
    <w:rsid w:val="008708D7"/>
    <w:rsid w:val="00870AB0"/>
    <w:rsid w:val="00870BE5"/>
    <w:rsid w:val="00870CF7"/>
    <w:rsid w:val="00870D0B"/>
    <w:rsid w:val="00870D20"/>
    <w:rsid w:val="00870D2C"/>
    <w:rsid w:val="00870F31"/>
    <w:rsid w:val="00870F7E"/>
    <w:rsid w:val="00870FA1"/>
    <w:rsid w:val="00871092"/>
    <w:rsid w:val="00871223"/>
    <w:rsid w:val="008714CC"/>
    <w:rsid w:val="0087158E"/>
    <w:rsid w:val="00871906"/>
    <w:rsid w:val="00871B27"/>
    <w:rsid w:val="00871B48"/>
    <w:rsid w:val="00871E66"/>
    <w:rsid w:val="008721FF"/>
    <w:rsid w:val="008722AB"/>
    <w:rsid w:val="008722D6"/>
    <w:rsid w:val="008724F4"/>
    <w:rsid w:val="008726C0"/>
    <w:rsid w:val="008726F7"/>
    <w:rsid w:val="0087291B"/>
    <w:rsid w:val="00872B6B"/>
    <w:rsid w:val="00872BFE"/>
    <w:rsid w:val="00872C71"/>
    <w:rsid w:val="00872D49"/>
    <w:rsid w:val="00872DC2"/>
    <w:rsid w:val="00872E26"/>
    <w:rsid w:val="00872E51"/>
    <w:rsid w:val="00873198"/>
    <w:rsid w:val="00873226"/>
    <w:rsid w:val="008733AF"/>
    <w:rsid w:val="008735B0"/>
    <w:rsid w:val="0087379E"/>
    <w:rsid w:val="00873810"/>
    <w:rsid w:val="00873872"/>
    <w:rsid w:val="00873922"/>
    <w:rsid w:val="00873940"/>
    <w:rsid w:val="00873A64"/>
    <w:rsid w:val="00873B4E"/>
    <w:rsid w:val="00873BDB"/>
    <w:rsid w:val="00873C6C"/>
    <w:rsid w:val="00873D3A"/>
    <w:rsid w:val="00873F67"/>
    <w:rsid w:val="008740DB"/>
    <w:rsid w:val="00874127"/>
    <w:rsid w:val="00874254"/>
    <w:rsid w:val="00874255"/>
    <w:rsid w:val="00874425"/>
    <w:rsid w:val="008745E3"/>
    <w:rsid w:val="008746B6"/>
    <w:rsid w:val="00874A21"/>
    <w:rsid w:val="00874A86"/>
    <w:rsid w:val="00874ADA"/>
    <w:rsid w:val="00874B79"/>
    <w:rsid w:val="00874B82"/>
    <w:rsid w:val="00874B8D"/>
    <w:rsid w:val="00874D88"/>
    <w:rsid w:val="00874DC6"/>
    <w:rsid w:val="00874DCB"/>
    <w:rsid w:val="008750DE"/>
    <w:rsid w:val="00875375"/>
    <w:rsid w:val="0087545B"/>
    <w:rsid w:val="008757E3"/>
    <w:rsid w:val="00875B3F"/>
    <w:rsid w:val="00875DE5"/>
    <w:rsid w:val="0087605E"/>
    <w:rsid w:val="00876088"/>
    <w:rsid w:val="008762C0"/>
    <w:rsid w:val="008763A6"/>
    <w:rsid w:val="008765C0"/>
    <w:rsid w:val="008765E4"/>
    <w:rsid w:val="0087669D"/>
    <w:rsid w:val="008766A2"/>
    <w:rsid w:val="008767AF"/>
    <w:rsid w:val="00876819"/>
    <w:rsid w:val="008768B6"/>
    <w:rsid w:val="00876A2C"/>
    <w:rsid w:val="00876BFA"/>
    <w:rsid w:val="00876D7D"/>
    <w:rsid w:val="00876F05"/>
    <w:rsid w:val="00876F85"/>
    <w:rsid w:val="00876F86"/>
    <w:rsid w:val="00877057"/>
    <w:rsid w:val="00877301"/>
    <w:rsid w:val="0087762F"/>
    <w:rsid w:val="0087765C"/>
    <w:rsid w:val="0087766B"/>
    <w:rsid w:val="008777C0"/>
    <w:rsid w:val="00877817"/>
    <w:rsid w:val="00877869"/>
    <w:rsid w:val="00877902"/>
    <w:rsid w:val="0087793B"/>
    <w:rsid w:val="00877B67"/>
    <w:rsid w:val="00877BDE"/>
    <w:rsid w:val="00877F5C"/>
    <w:rsid w:val="00880127"/>
    <w:rsid w:val="008801BA"/>
    <w:rsid w:val="008802DD"/>
    <w:rsid w:val="0088038B"/>
    <w:rsid w:val="008806B5"/>
    <w:rsid w:val="008806F4"/>
    <w:rsid w:val="008807EF"/>
    <w:rsid w:val="008807FF"/>
    <w:rsid w:val="00880816"/>
    <w:rsid w:val="0088091D"/>
    <w:rsid w:val="00880957"/>
    <w:rsid w:val="00880B82"/>
    <w:rsid w:val="00880C1B"/>
    <w:rsid w:val="00880C4F"/>
    <w:rsid w:val="00880DBF"/>
    <w:rsid w:val="00880EF3"/>
    <w:rsid w:val="00881018"/>
    <w:rsid w:val="008810A0"/>
    <w:rsid w:val="00881329"/>
    <w:rsid w:val="00881372"/>
    <w:rsid w:val="008813D8"/>
    <w:rsid w:val="00881425"/>
    <w:rsid w:val="0088146B"/>
    <w:rsid w:val="0088158F"/>
    <w:rsid w:val="0088162F"/>
    <w:rsid w:val="008817BF"/>
    <w:rsid w:val="00881959"/>
    <w:rsid w:val="00881D6D"/>
    <w:rsid w:val="00881FCC"/>
    <w:rsid w:val="00882007"/>
    <w:rsid w:val="00882203"/>
    <w:rsid w:val="00882221"/>
    <w:rsid w:val="00882310"/>
    <w:rsid w:val="00882352"/>
    <w:rsid w:val="00882531"/>
    <w:rsid w:val="00882543"/>
    <w:rsid w:val="008827F1"/>
    <w:rsid w:val="00882A94"/>
    <w:rsid w:val="00882D7C"/>
    <w:rsid w:val="008833B8"/>
    <w:rsid w:val="00883586"/>
    <w:rsid w:val="008835E1"/>
    <w:rsid w:val="00883943"/>
    <w:rsid w:val="00883962"/>
    <w:rsid w:val="00883BB6"/>
    <w:rsid w:val="00883DC4"/>
    <w:rsid w:val="00883E26"/>
    <w:rsid w:val="00883E5C"/>
    <w:rsid w:val="00884306"/>
    <w:rsid w:val="008843D5"/>
    <w:rsid w:val="008844F6"/>
    <w:rsid w:val="00884586"/>
    <w:rsid w:val="00884783"/>
    <w:rsid w:val="00884896"/>
    <w:rsid w:val="00884A3D"/>
    <w:rsid w:val="00884D12"/>
    <w:rsid w:val="00884D36"/>
    <w:rsid w:val="00884E4B"/>
    <w:rsid w:val="00884E77"/>
    <w:rsid w:val="00884F9C"/>
    <w:rsid w:val="008851CE"/>
    <w:rsid w:val="00885799"/>
    <w:rsid w:val="008857CA"/>
    <w:rsid w:val="008857E2"/>
    <w:rsid w:val="00885889"/>
    <w:rsid w:val="00885943"/>
    <w:rsid w:val="00885A27"/>
    <w:rsid w:val="00885A47"/>
    <w:rsid w:val="00885A70"/>
    <w:rsid w:val="00885A82"/>
    <w:rsid w:val="00885B7B"/>
    <w:rsid w:val="00885C37"/>
    <w:rsid w:val="00885D55"/>
    <w:rsid w:val="00885D65"/>
    <w:rsid w:val="00885DE6"/>
    <w:rsid w:val="0088622F"/>
    <w:rsid w:val="008862EE"/>
    <w:rsid w:val="00886512"/>
    <w:rsid w:val="0088659A"/>
    <w:rsid w:val="008865EC"/>
    <w:rsid w:val="0088674A"/>
    <w:rsid w:val="008867D9"/>
    <w:rsid w:val="00886A4F"/>
    <w:rsid w:val="00886A67"/>
    <w:rsid w:val="00886D23"/>
    <w:rsid w:val="00886D40"/>
    <w:rsid w:val="00886F3F"/>
    <w:rsid w:val="00887213"/>
    <w:rsid w:val="0088734A"/>
    <w:rsid w:val="00887360"/>
    <w:rsid w:val="0088744B"/>
    <w:rsid w:val="008876BE"/>
    <w:rsid w:val="0088785D"/>
    <w:rsid w:val="0088794F"/>
    <w:rsid w:val="00887B49"/>
    <w:rsid w:val="00887BEE"/>
    <w:rsid w:val="00887C13"/>
    <w:rsid w:val="00887FD1"/>
    <w:rsid w:val="0089003D"/>
    <w:rsid w:val="00890244"/>
    <w:rsid w:val="008903CE"/>
    <w:rsid w:val="0089056F"/>
    <w:rsid w:val="00890573"/>
    <w:rsid w:val="00890984"/>
    <w:rsid w:val="00890ABC"/>
    <w:rsid w:val="00890F57"/>
    <w:rsid w:val="00890FEB"/>
    <w:rsid w:val="008912A9"/>
    <w:rsid w:val="00891643"/>
    <w:rsid w:val="00891AF4"/>
    <w:rsid w:val="00891B7A"/>
    <w:rsid w:val="00891C03"/>
    <w:rsid w:val="00891C35"/>
    <w:rsid w:val="00891CAB"/>
    <w:rsid w:val="00891E95"/>
    <w:rsid w:val="00891F8E"/>
    <w:rsid w:val="008921D4"/>
    <w:rsid w:val="0089230D"/>
    <w:rsid w:val="0089234F"/>
    <w:rsid w:val="008924C2"/>
    <w:rsid w:val="00892982"/>
    <w:rsid w:val="00892CF6"/>
    <w:rsid w:val="00892F9B"/>
    <w:rsid w:val="008932A7"/>
    <w:rsid w:val="0089336F"/>
    <w:rsid w:val="00893397"/>
    <w:rsid w:val="0089349F"/>
    <w:rsid w:val="00893676"/>
    <w:rsid w:val="008939A6"/>
    <w:rsid w:val="008939F6"/>
    <w:rsid w:val="00893A7C"/>
    <w:rsid w:val="00893ACE"/>
    <w:rsid w:val="00893AF6"/>
    <w:rsid w:val="00893B74"/>
    <w:rsid w:val="00893F96"/>
    <w:rsid w:val="00894195"/>
    <w:rsid w:val="00894381"/>
    <w:rsid w:val="008945AD"/>
    <w:rsid w:val="008945CD"/>
    <w:rsid w:val="00894705"/>
    <w:rsid w:val="008948A5"/>
    <w:rsid w:val="00894A95"/>
    <w:rsid w:val="00894D53"/>
    <w:rsid w:val="00894F01"/>
    <w:rsid w:val="0089504B"/>
    <w:rsid w:val="00895062"/>
    <w:rsid w:val="0089537F"/>
    <w:rsid w:val="008953BB"/>
    <w:rsid w:val="00895455"/>
    <w:rsid w:val="008954C2"/>
    <w:rsid w:val="00895673"/>
    <w:rsid w:val="008956BA"/>
    <w:rsid w:val="008956DC"/>
    <w:rsid w:val="00895754"/>
    <w:rsid w:val="0089585D"/>
    <w:rsid w:val="0089585E"/>
    <w:rsid w:val="00895867"/>
    <w:rsid w:val="00895879"/>
    <w:rsid w:val="008958FC"/>
    <w:rsid w:val="00895924"/>
    <w:rsid w:val="00895976"/>
    <w:rsid w:val="008959D3"/>
    <w:rsid w:val="008959ED"/>
    <w:rsid w:val="00895A07"/>
    <w:rsid w:val="00895C26"/>
    <w:rsid w:val="00895E24"/>
    <w:rsid w:val="00895EFA"/>
    <w:rsid w:val="00895F02"/>
    <w:rsid w:val="00895F2D"/>
    <w:rsid w:val="008960D1"/>
    <w:rsid w:val="008961CB"/>
    <w:rsid w:val="0089649F"/>
    <w:rsid w:val="0089655D"/>
    <w:rsid w:val="008965EC"/>
    <w:rsid w:val="00896700"/>
    <w:rsid w:val="008967CA"/>
    <w:rsid w:val="00896CAE"/>
    <w:rsid w:val="00896CE3"/>
    <w:rsid w:val="00896D33"/>
    <w:rsid w:val="00896EEC"/>
    <w:rsid w:val="0089741D"/>
    <w:rsid w:val="008974EA"/>
    <w:rsid w:val="0089773D"/>
    <w:rsid w:val="00897784"/>
    <w:rsid w:val="008977D7"/>
    <w:rsid w:val="00897801"/>
    <w:rsid w:val="00897955"/>
    <w:rsid w:val="00897A20"/>
    <w:rsid w:val="00897AD9"/>
    <w:rsid w:val="00897B49"/>
    <w:rsid w:val="00897F0C"/>
    <w:rsid w:val="008A03CB"/>
    <w:rsid w:val="008A049B"/>
    <w:rsid w:val="008A054F"/>
    <w:rsid w:val="008A058C"/>
    <w:rsid w:val="008A0648"/>
    <w:rsid w:val="008A089C"/>
    <w:rsid w:val="008A08BB"/>
    <w:rsid w:val="008A0EB4"/>
    <w:rsid w:val="008A0FAF"/>
    <w:rsid w:val="008A104F"/>
    <w:rsid w:val="008A12CF"/>
    <w:rsid w:val="008A131B"/>
    <w:rsid w:val="008A1402"/>
    <w:rsid w:val="008A1535"/>
    <w:rsid w:val="008A16CA"/>
    <w:rsid w:val="008A181F"/>
    <w:rsid w:val="008A1851"/>
    <w:rsid w:val="008A18B7"/>
    <w:rsid w:val="008A1993"/>
    <w:rsid w:val="008A1A39"/>
    <w:rsid w:val="008A1C72"/>
    <w:rsid w:val="008A1D5E"/>
    <w:rsid w:val="008A1E1B"/>
    <w:rsid w:val="008A1EE3"/>
    <w:rsid w:val="008A1F49"/>
    <w:rsid w:val="008A205B"/>
    <w:rsid w:val="008A20CC"/>
    <w:rsid w:val="008A20E2"/>
    <w:rsid w:val="008A21D1"/>
    <w:rsid w:val="008A21EC"/>
    <w:rsid w:val="008A2512"/>
    <w:rsid w:val="008A2607"/>
    <w:rsid w:val="008A261B"/>
    <w:rsid w:val="008A2692"/>
    <w:rsid w:val="008A2776"/>
    <w:rsid w:val="008A2793"/>
    <w:rsid w:val="008A2804"/>
    <w:rsid w:val="008A2985"/>
    <w:rsid w:val="008A29BA"/>
    <w:rsid w:val="008A29FF"/>
    <w:rsid w:val="008A2A21"/>
    <w:rsid w:val="008A2AC1"/>
    <w:rsid w:val="008A2BE1"/>
    <w:rsid w:val="008A2C7E"/>
    <w:rsid w:val="008A2F70"/>
    <w:rsid w:val="008A30E3"/>
    <w:rsid w:val="008A32D1"/>
    <w:rsid w:val="008A3432"/>
    <w:rsid w:val="008A34A5"/>
    <w:rsid w:val="008A34E4"/>
    <w:rsid w:val="008A376C"/>
    <w:rsid w:val="008A39B4"/>
    <w:rsid w:val="008A3BC9"/>
    <w:rsid w:val="008A3D7E"/>
    <w:rsid w:val="008A4123"/>
    <w:rsid w:val="008A418D"/>
    <w:rsid w:val="008A42FD"/>
    <w:rsid w:val="008A49DA"/>
    <w:rsid w:val="008A4B25"/>
    <w:rsid w:val="008A4BFA"/>
    <w:rsid w:val="008A4C25"/>
    <w:rsid w:val="008A4D31"/>
    <w:rsid w:val="008A4E76"/>
    <w:rsid w:val="008A4ED2"/>
    <w:rsid w:val="008A50BC"/>
    <w:rsid w:val="008A5137"/>
    <w:rsid w:val="008A542B"/>
    <w:rsid w:val="008A54D3"/>
    <w:rsid w:val="008A5674"/>
    <w:rsid w:val="008A5809"/>
    <w:rsid w:val="008A5D52"/>
    <w:rsid w:val="008A60A7"/>
    <w:rsid w:val="008A6130"/>
    <w:rsid w:val="008A6230"/>
    <w:rsid w:val="008A62A4"/>
    <w:rsid w:val="008A6464"/>
    <w:rsid w:val="008A64D6"/>
    <w:rsid w:val="008A6560"/>
    <w:rsid w:val="008A65B1"/>
    <w:rsid w:val="008A66F4"/>
    <w:rsid w:val="008A681A"/>
    <w:rsid w:val="008A6ADA"/>
    <w:rsid w:val="008A716A"/>
    <w:rsid w:val="008A7506"/>
    <w:rsid w:val="008A77CA"/>
    <w:rsid w:val="008A79C3"/>
    <w:rsid w:val="008A7B9C"/>
    <w:rsid w:val="008A7C4B"/>
    <w:rsid w:val="008A7CB3"/>
    <w:rsid w:val="008A7D5A"/>
    <w:rsid w:val="008B002B"/>
    <w:rsid w:val="008B0219"/>
    <w:rsid w:val="008B02E9"/>
    <w:rsid w:val="008B04F6"/>
    <w:rsid w:val="008B052A"/>
    <w:rsid w:val="008B06A1"/>
    <w:rsid w:val="008B07E2"/>
    <w:rsid w:val="008B08A3"/>
    <w:rsid w:val="008B0BF7"/>
    <w:rsid w:val="008B0DDB"/>
    <w:rsid w:val="008B0EF0"/>
    <w:rsid w:val="008B0EF3"/>
    <w:rsid w:val="008B10CE"/>
    <w:rsid w:val="008B118D"/>
    <w:rsid w:val="008B13DB"/>
    <w:rsid w:val="008B13F8"/>
    <w:rsid w:val="008B189A"/>
    <w:rsid w:val="008B19DC"/>
    <w:rsid w:val="008B1A8A"/>
    <w:rsid w:val="008B1C24"/>
    <w:rsid w:val="008B1DEC"/>
    <w:rsid w:val="008B1E94"/>
    <w:rsid w:val="008B1FE0"/>
    <w:rsid w:val="008B2214"/>
    <w:rsid w:val="008B243C"/>
    <w:rsid w:val="008B24C1"/>
    <w:rsid w:val="008B254A"/>
    <w:rsid w:val="008B2571"/>
    <w:rsid w:val="008B25FD"/>
    <w:rsid w:val="008B2862"/>
    <w:rsid w:val="008B2AF1"/>
    <w:rsid w:val="008B3174"/>
    <w:rsid w:val="008B3182"/>
    <w:rsid w:val="008B320D"/>
    <w:rsid w:val="008B3252"/>
    <w:rsid w:val="008B32C7"/>
    <w:rsid w:val="008B331C"/>
    <w:rsid w:val="008B334B"/>
    <w:rsid w:val="008B3383"/>
    <w:rsid w:val="008B37CC"/>
    <w:rsid w:val="008B384B"/>
    <w:rsid w:val="008B3959"/>
    <w:rsid w:val="008B3A44"/>
    <w:rsid w:val="008B3AFE"/>
    <w:rsid w:val="008B3B6B"/>
    <w:rsid w:val="008B3C30"/>
    <w:rsid w:val="008B3C3F"/>
    <w:rsid w:val="008B3D27"/>
    <w:rsid w:val="008B3D2E"/>
    <w:rsid w:val="008B3F1A"/>
    <w:rsid w:val="008B43A8"/>
    <w:rsid w:val="008B43D1"/>
    <w:rsid w:val="008B44FC"/>
    <w:rsid w:val="008B455D"/>
    <w:rsid w:val="008B460D"/>
    <w:rsid w:val="008B48A4"/>
    <w:rsid w:val="008B4968"/>
    <w:rsid w:val="008B49A0"/>
    <w:rsid w:val="008B4B8C"/>
    <w:rsid w:val="008B4DB4"/>
    <w:rsid w:val="008B4E5A"/>
    <w:rsid w:val="008B5026"/>
    <w:rsid w:val="008B5055"/>
    <w:rsid w:val="008B50E0"/>
    <w:rsid w:val="008B53BF"/>
    <w:rsid w:val="008B53C8"/>
    <w:rsid w:val="008B5594"/>
    <w:rsid w:val="008B5644"/>
    <w:rsid w:val="008B5693"/>
    <w:rsid w:val="008B56CB"/>
    <w:rsid w:val="008B597F"/>
    <w:rsid w:val="008B5BEC"/>
    <w:rsid w:val="008B5D70"/>
    <w:rsid w:val="008B5E4B"/>
    <w:rsid w:val="008B6201"/>
    <w:rsid w:val="008B6377"/>
    <w:rsid w:val="008B64B9"/>
    <w:rsid w:val="008B66CC"/>
    <w:rsid w:val="008B6742"/>
    <w:rsid w:val="008B6D88"/>
    <w:rsid w:val="008B6E02"/>
    <w:rsid w:val="008B6FEB"/>
    <w:rsid w:val="008B7041"/>
    <w:rsid w:val="008B71C9"/>
    <w:rsid w:val="008B7298"/>
    <w:rsid w:val="008B73B2"/>
    <w:rsid w:val="008B747B"/>
    <w:rsid w:val="008B74FB"/>
    <w:rsid w:val="008B7501"/>
    <w:rsid w:val="008B7552"/>
    <w:rsid w:val="008B7701"/>
    <w:rsid w:val="008B77F4"/>
    <w:rsid w:val="008B7A2D"/>
    <w:rsid w:val="008B7A37"/>
    <w:rsid w:val="008B7A9F"/>
    <w:rsid w:val="008B7AFF"/>
    <w:rsid w:val="008B7E68"/>
    <w:rsid w:val="008C0094"/>
    <w:rsid w:val="008C00F8"/>
    <w:rsid w:val="008C0163"/>
    <w:rsid w:val="008C01EC"/>
    <w:rsid w:val="008C0411"/>
    <w:rsid w:val="008C0472"/>
    <w:rsid w:val="008C055A"/>
    <w:rsid w:val="008C05AE"/>
    <w:rsid w:val="008C0759"/>
    <w:rsid w:val="008C0849"/>
    <w:rsid w:val="008C097B"/>
    <w:rsid w:val="008C0A67"/>
    <w:rsid w:val="008C0BAA"/>
    <w:rsid w:val="008C0BB1"/>
    <w:rsid w:val="008C0DB4"/>
    <w:rsid w:val="008C0DDB"/>
    <w:rsid w:val="008C0E15"/>
    <w:rsid w:val="008C0FF3"/>
    <w:rsid w:val="008C102A"/>
    <w:rsid w:val="008C1045"/>
    <w:rsid w:val="008C104D"/>
    <w:rsid w:val="008C122F"/>
    <w:rsid w:val="008C142A"/>
    <w:rsid w:val="008C14FE"/>
    <w:rsid w:val="008C1614"/>
    <w:rsid w:val="008C17E4"/>
    <w:rsid w:val="008C1846"/>
    <w:rsid w:val="008C197A"/>
    <w:rsid w:val="008C1AF9"/>
    <w:rsid w:val="008C1C32"/>
    <w:rsid w:val="008C2125"/>
    <w:rsid w:val="008C2640"/>
    <w:rsid w:val="008C2656"/>
    <w:rsid w:val="008C2693"/>
    <w:rsid w:val="008C27D0"/>
    <w:rsid w:val="008C2836"/>
    <w:rsid w:val="008C2AA4"/>
    <w:rsid w:val="008C2ACC"/>
    <w:rsid w:val="008C2B1B"/>
    <w:rsid w:val="008C2DA7"/>
    <w:rsid w:val="008C2E54"/>
    <w:rsid w:val="008C2EF8"/>
    <w:rsid w:val="008C2F89"/>
    <w:rsid w:val="008C32A8"/>
    <w:rsid w:val="008C32EF"/>
    <w:rsid w:val="008C332D"/>
    <w:rsid w:val="008C33DC"/>
    <w:rsid w:val="008C33FA"/>
    <w:rsid w:val="008C3407"/>
    <w:rsid w:val="008C34E1"/>
    <w:rsid w:val="008C3774"/>
    <w:rsid w:val="008C3C3B"/>
    <w:rsid w:val="008C3CEA"/>
    <w:rsid w:val="008C40F0"/>
    <w:rsid w:val="008C463C"/>
    <w:rsid w:val="008C4641"/>
    <w:rsid w:val="008C4BE2"/>
    <w:rsid w:val="008C4C5B"/>
    <w:rsid w:val="008C4CD3"/>
    <w:rsid w:val="008C4E2D"/>
    <w:rsid w:val="008C50A2"/>
    <w:rsid w:val="008C50AA"/>
    <w:rsid w:val="008C50CF"/>
    <w:rsid w:val="008C529E"/>
    <w:rsid w:val="008C52BF"/>
    <w:rsid w:val="008C5425"/>
    <w:rsid w:val="008C5614"/>
    <w:rsid w:val="008C56F5"/>
    <w:rsid w:val="008C585E"/>
    <w:rsid w:val="008C5954"/>
    <w:rsid w:val="008C599C"/>
    <w:rsid w:val="008C59D3"/>
    <w:rsid w:val="008C5B9F"/>
    <w:rsid w:val="008C5CBA"/>
    <w:rsid w:val="008C5E6A"/>
    <w:rsid w:val="008C5E79"/>
    <w:rsid w:val="008C5F40"/>
    <w:rsid w:val="008C6147"/>
    <w:rsid w:val="008C6150"/>
    <w:rsid w:val="008C61A6"/>
    <w:rsid w:val="008C6270"/>
    <w:rsid w:val="008C6292"/>
    <w:rsid w:val="008C632D"/>
    <w:rsid w:val="008C6357"/>
    <w:rsid w:val="008C6386"/>
    <w:rsid w:val="008C6406"/>
    <w:rsid w:val="008C645F"/>
    <w:rsid w:val="008C64CC"/>
    <w:rsid w:val="008C64FA"/>
    <w:rsid w:val="008C6579"/>
    <w:rsid w:val="008C659A"/>
    <w:rsid w:val="008C66D1"/>
    <w:rsid w:val="008C6877"/>
    <w:rsid w:val="008C68DB"/>
    <w:rsid w:val="008C691C"/>
    <w:rsid w:val="008C69E6"/>
    <w:rsid w:val="008C6A74"/>
    <w:rsid w:val="008C6AA5"/>
    <w:rsid w:val="008C6AE1"/>
    <w:rsid w:val="008C6D45"/>
    <w:rsid w:val="008C6D98"/>
    <w:rsid w:val="008C6E14"/>
    <w:rsid w:val="008C6FD1"/>
    <w:rsid w:val="008C7122"/>
    <w:rsid w:val="008C7434"/>
    <w:rsid w:val="008C7857"/>
    <w:rsid w:val="008C792C"/>
    <w:rsid w:val="008C7A75"/>
    <w:rsid w:val="008C7B61"/>
    <w:rsid w:val="008D0670"/>
    <w:rsid w:val="008D077A"/>
    <w:rsid w:val="008D0869"/>
    <w:rsid w:val="008D0E67"/>
    <w:rsid w:val="008D0F4A"/>
    <w:rsid w:val="008D0FB1"/>
    <w:rsid w:val="008D0FF8"/>
    <w:rsid w:val="008D1154"/>
    <w:rsid w:val="008D132D"/>
    <w:rsid w:val="008D14DA"/>
    <w:rsid w:val="008D15D9"/>
    <w:rsid w:val="008D19DD"/>
    <w:rsid w:val="008D1BB4"/>
    <w:rsid w:val="008D1CA8"/>
    <w:rsid w:val="008D2123"/>
    <w:rsid w:val="008D2126"/>
    <w:rsid w:val="008D253F"/>
    <w:rsid w:val="008D263E"/>
    <w:rsid w:val="008D26E0"/>
    <w:rsid w:val="008D2937"/>
    <w:rsid w:val="008D2B45"/>
    <w:rsid w:val="008D2D78"/>
    <w:rsid w:val="008D2E02"/>
    <w:rsid w:val="008D2FBD"/>
    <w:rsid w:val="008D3678"/>
    <w:rsid w:val="008D3851"/>
    <w:rsid w:val="008D38D3"/>
    <w:rsid w:val="008D3914"/>
    <w:rsid w:val="008D3CAE"/>
    <w:rsid w:val="008D3E09"/>
    <w:rsid w:val="008D416E"/>
    <w:rsid w:val="008D422F"/>
    <w:rsid w:val="008D44A7"/>
    <w:rsid w:val="008D44E5"/>
    <w:rsid w:val="008D4576"/>
    <w:rsid w:val="008D473F"/>
    <w:rsid w:val="008D47B1"/>
    <w:rsid w:val="008D4A00"/>
    <w:rsid w:val="008D4A27"/>
    <w:rsid w:val="008D4A79"/>
    <w:rsid w:val="008D4B63"/>
    <w:rsid w:val="008D4C40"/>
    <w:rsid w:val="008D4C96"/>
    <w:rsid w:val="008D4DB9"/>
    <w:rsid w:val="008D4E5C"/>
    <w:rsid w:val="008D50BB"/>
    <w:rsid w:val="008D5348"/>
    <w:rsid w:val="008D53DE"/>
    <w:rsid w:val="008D573F"/>
    <w:rsid w:val="008D57FF"/>
    <w:rsid w:val="008D5A8C"/>
    <w:rsid w:val="008D5AD8"/>
    <w:rsid w:val="008D5B69"/>
    <w:rsid w:val="008D5BB3"/>
    <w:rsid w:val="008D5CB6"/>
    <w:rsid w:val="008D5DD8"/>
    <w:rsid w:val="008D5E2B"/>
    <w:rsid w:val="008D6062"/>
    <w:rsid w:val="008D6210"/>
    <w:rsid w:val="008D63EA"/>
    <w:rsid w:val="008D6440"/>
    <w:rsid w:val="008D65CD"/>
    <w:rsid w:val="008D6628"/>
    <w:rsid w:val="008D66DD"/>
    <w:rsid w:val="008D66F0"/>
    <w:rsid w:val="008D6713"/>
    <w:rsid w:val="008D6CB0"/>
    <w:rsid w:val="008D6DDA"/>
    <w:rsid w:val="008D6F9A"/>
    <w:rsid w:val="008D7100"/>
    <w:rsid w:val="008D71FE"/>
    <w:rsid w:val="008D729D"/>
    <w:rsid w:val="008D74AC"/>
    <w:rsid w:val="008D76C8"/>
    <w:rsid w:val="008D771C"/>
    <w:rsid w:val="008D787E"/>
    <w:rsid w:val="008D79AA"/>
    <w:rsid w:val="008D79C5"/>
    <w:rsid w:val="008D7AC5"/>
    <w:rsid w:val="008D7AF1"/>
    <w:rsid w:val="008D7D07"/>
    <w:rsid w:val="008D7DFC"/>
    <w:rsid w:val="008D7FDC"/>
    <w:rsid w:val="008E00B3"/>
    <w:rsid w:val="008E01B4"/>
    <w:rsid w:val="008E042F"/>
    <w:rsid w:val="008E0482"/>
    <w:rsid w:val="008E061E"/>
    <w:rsid w:val="008E06A0"/>
    <w:rsid w:val="008E0736"/>
    <w:rsid w:val="008E0739"/>
    <w:rsid w:val="008E0855"/>
    <w:rsid w:val="008E0890"/>
    <w:rsid w:val="008E08B8"/>
    <w:rsid w:val="008E0E24"/>
    <w:rsid w:val="008E0EE0"/>
    <w:rsid w:val="008E1074"/>
    <w:rsid w:val="008E1189"/>
    <w:rsid w:val="008E1562"/>
    <w:rsid w:val="008E1B32"/>
    <w:rsid w:val="008E1B98"/>
    <w:rsid w:val="008E1C54"/>
    <w:rsid w:val="008E1EB3"/>
    <w:rsid w:val="008E1F13"/>
    <w:rsid w:val="008E1F4A"/>
    <w:rsid w:val="008E20E4"/>
    <w:rsid w:val="008E2656"/>
    <w:rsid w:val="008E2777"/>
    <w:rsid w:val="008E2796"/>
    <w:rsid w:val="008E295A"/>
    <w:rsid w:val="008E2B2B"/>
    <w:rsid w:val="008E2C55"/>
    <w:rsid w:val="008E2F8B"/>
    <w:rsid w:val="008E3037"/>
    <w:rsid w:val="008E31ED"/>
    <w:rsid w:val="008E3360"/>
    <w:rsid w:val="008E3576"/>
    <w:rsid w:val="008E35C7"/>
    <w:rsid w:val="008E36AB"/>
    <w:rsid w:val="008E3763"/>
    <w:rsid w:val="008E37EB"/>
    <w:rsid w:val="008E380D"/>
    <w:rsid w:val="008E3845"/>
    <w:rsid w:val="008E3865"/>
    <w:rsid w:val="008E3C20"/>
    <w:rsid w:val="008E3C86"/>
    <w:rsid w:val="008E3DB4"/>
    <w:rsid w:val="008E3FC8"/>
    <w:rsid w:val="008E41FB"/>
    <w:rsid w:val="008E422F"/>
    <w:rsid w:val="008E424F"/>
    <w:rsid w:val="008E4259"/>
    <w:rsid w:val="008E4327"/>
    <w:rsid w:val="008E495E"/>
    <w:rsid w:val="008E4B8B"/>
    <w:rsid w:val="008E4E54"/>
    <w:rsid w:val="008E50E3"/>
    <w:rsid w:val="008E5314"/>
    <w:rsid w:val="008E547D"/>
    <w:rsid w:val="008E569D"/>
    <w:rsid w:val="008E56E9"/>
    <w:rsid w:val="008E59B6"/>
    <w:rsid w:val="008E62AE"/>
    <w:rsid w:val="008E62DF"/>
    <w:rsid w:val="008E63A8"/>
    <w:rsid w:val="008E6421"/>
    <w:rsid w:val="008E6520"/>
    <w:rsid w:val="008E662B"/>
    <w:rsid w:val="008E6A91"/>
    <w:rsid w:val="008E6AC8"/>
    <w:rsid w:val="008E6F62"/>
    <w:rsid w:val="008E7264"/>
    <w:rsid w:val="008E72E5"/>
    <w:rsid w:val="008E7407"/>
    <w:rsid w:val="008E751D"/>
    <w:rsid w:val="008E7565"/>
    <w:rsid w:val="008E7825"/>
    <w:rsid w:val="008E7A7F"/>
    <w:rsid w:val="008E7C67"/>
    <w:rsid w:val="008F034C"/>
    <w:rsid w:val="008F039B"/>
    <w:rsid w:val="008F055A"/>
    <w:rsid w:val="008F05A2"/>
    <w:rsid w:val="008F07AC"/>
    <w:rsid w:val="008F0804"/>
    <w:rsid w:val="008F0814"/>
    <w:rsid w:val="008F086B"/>
    <w:rsid w:val="008F08B7"/>
    <w:rsid w:val="008F0A21"/>
    <w:rsid w:val="008F0AB1"/>
    <w:rsid w:val="008F0AB6"/>
    <w:rsid w:val="008F0BAA"/>
    <w:rsid w:val="008F0C67"/>
    <w:rsid w:val="008F0D2A"/>
    <w:rsid w:val="008F0EC5"/>
    <w:rsid w:val="008F0F3A"/>
    <w:rsid w:val="008F1103"/>
    <w:rsid w:val="008F125C"/>
    <w:rsid w:val="008F142E"/>
    <w:rsid w:val="008F1563"/>
    <w:rsid w:val="008F17F9"/>
    <w:rsid w:val="008F1801"/>
    <w:rsid w:val="008F1826"/>
    <w:rsid w:val="008F189F"/>
    <w:rsid w:val="008F1907"/>
    <w:rsid w:val="008F1975"/>
    <w:rsid w:val="008F1A0C"/>
    <w:rsid w:val="008F1A20"/>
    <w:rsid w:val="008F1C5B"/>
    <w:rsid w:val="008F1E24"/>
    <w:rsid w:val="008F1F6B"/>
    <w:rsid w:val="008F1FB2"/>
    <w:rsid w:val="008F216A"/>
    <w:rsid w:val="008F23B5"/>
    <w:rsid w:val="008F2430"/>
    <w:rsid w:val="008F24C5"/>
    <w:rsid w:val="008F2509"/>
    <w:rsid w:val="008F262C"/>
    <w:rsid w:val="008F2A3A"/>
    <w:rsid w:val="008F2DE9"/>
    <w:rsid w:val="008F2ED0"/>
    <w:rsid w:val="008F2FB6"/>
    <w:rsid w:val="008F302D"/>
    <w:rsid w:val="008F3069"/>
    <w:rsid w:val="008F30B2"/>
    <w:rsid w:val="008F30F4"/>
    <w:rsid w:val="008F3273"/>
    <w:rsid w:val="008F3348"/>
    <w:rsid w:val="008F356B"/>
    <w:rsid w:val="008F3783"/>
    <w:rsid w:val="008F3825"/>
    <w:rsid w:val="008F3854"/>
    <w:rsid w:val="008F3865"/>
    <w:rsid w:val="008F3CD2"/>
    <w:rsid w:val="008F3E43"/>
    <w:rsid w:val="008F415A"/>
    <w:rsid w:val="008F422D"/>
    <w:rsid w:val="008F43A6"/>
    <w:rsid w:val="008F45FC"/>
    <w:rsid w:val="008F484D"/>
    <w:rsid w:val="008F4ADF"/>
    <w:rsid w:val="008F4AEE"/>
    <w:rsid w:val="008F4BBB"/>
    <w:rsid w:val="008F4BF5"/>
    <w:rsid w:val="008F502E"/>
    <w:rsid w:val="008F50BB"/>
    <w:rsid w:val="008F51BE"/>
    <w:rsid w:val="008F5256"/>
    <w:rsid w:val="008F5299"/>
    <w:rsid w:val="008F5307"/>
    <w:rsid w:val="008F538B"/>
    <w:rsid w:val="008F54DF"/>
    <w:rsid w:val="008F5665"/>
    <w:rsid w:val="008F5725"/>
    <w:rsid w:val="008F598F"/>
    <w:rsid w:val="008F5C74"/>
    <w:rsid w:val="008F5ECF"/>
    <w:rsid w:val="008F601C"/>
    <w:rsid w:val="008F6411"/>
    <w:rsid w:val="008F64DE"/>
    <w:rsid w:val="008F65C5"/>
    <w:rsid w:val="008F66E1"/>
    <w:rsid w:val="008F6758"/>
    <w:rsid w:val="008F6812"/>
    <w:rsid w:val="008F68B8"/>
    <w:rsid w:val="008F6F32"/>
    <w:rsid w:val="008F7088"/>
    <w:rsid w:val="008F71B3"/>
    <w:rsid w:val="008F7382"/>
    <w:rsid w:val="008F73C3"/>
    <w:rsid w:val="008F7712"/>
    <w:rsid w:val="008F7729"/>
    <w:rsid w:val="008F77FA"/>
    <w:rsid w:val="008F77FD"/>
    <w:rsid w:val="008F7AF4"/>
    <w:rsid w:val="008F7C6F"/>
    <w:rsid w:val="00900112"/>
    <w:rsid w:val="009001B1"/>
    <w:rsid w:val="00900348"/>
    <w:rsid w:val="00900733"/>
    <w:rsid w:val="0090075A"/>
    <w:rsid w:val="00900789"/>
    <w:rsid w:val="0090082F"/>
    <w:rsid w:val="009008FB"/>
    <w:rsid w:val="00900A56"/>
    <w:rsid w:val="00900AE1"/>
    <w:rsid w:val="00900AF5"/>
    <w:rsid w:val="00900B4D"/>
    <w:rsid w:val="00900E22"/>
    <w:rsid w:val="00900E48"/>
    <w:rsid w:val="00900EC8"/>
    <w:rsid w:val="009010E1"/>
    <w:rsid w:val="009012DD"/>
    <w:rsid w:val="009014B1"/>
    <w:rsid w:val="0090154A"/>
    <w:rsid w:val="0090157B"/>
    <w:rsid w:val="0090158F"/>
    <w:rsid w:val="009015AF"/>
    <w:rsid w:val="009016A9"/>
    <w:rsid w:val="0090193A"/>
    <w:rsid w:val="00901A39"/>
    <w:rsid w:val="00901CD7"/>
    <w:rsid w:val="00901D83"/>
    <w:rsid w:val="009020F5"/>
    <w:rsid w:val="009021C0"/>
    <w:rsid w:val="009021F8"/>
    <w:rsid w:val="009021FC"/>
    <w:rsid w:val="0090222E"/>
    <w:rsid w:val="009022E3"/>
    <w:rsid w:val="00902352"/>
    <w:rsid w:val="009024B9"/>
    <w:rsid w:val="00902593"/>
    <w:rsid w:val="00902936"/>
    <w:rsid w:val="00902C01"/>
    <w:rsid w:val="00902C60"/>
    <w:rsid w:val="00902E9C"/>
    <w:rsid w:val="00902F7E"/>
    <w:rsid w:val="00903266"/>
    <w:rsid w:val="00903459"/>
    <w:rsid w:val="0090362A"/>
    <w:rsid w:val="0090377F"/>
    <w:rsid w:val="009037CC"/>
    <w:rsid w:val="009037EF"/>
    <w:rsid w:val="00903823"/>
    <w:rsid w:val="0090384F"/>
    <w:rsid w:val="00903A32"/>
    <w:rsid w:val="00903A60"/>
    <w:rsid w:val="00904107"/>
    <w:rsid w:val="0090425C"/>
    <w:rsid w:val="0090448F"/>
    <w:rsid w:val="00904573"/>
    <w:rsid w:val="009045BE"/>
    <w:rsid w:val="00904BB3"/>
    <w:rsid w:val="00904DB2"/>
    <w:rsid w:val="00904E41"/>
    <w:rsid w:val="00904E48"/>
    <w:rsid w:val="00904F79"/>
    <w:rsid w:val="00905047"/>
    <w:rsid w:val="0090520D"/>
    <w:rsid w:val="0090529D"/>
    <w:rsid w:val="00905477"/>
    <w:rsid w:val="00905610"/>
    <w:rsid w:val="00905697"/>
    <w:rsid w:val="009056B6"/>
    <w:rsid w:val="0090582A"/>
    <w:rsid w:val="0090584F"/>
    <w:rsid w:val="00905ACD"/>
    <w:rsid w:val="00905AEA"/>
    <w:rsid w:val="00905AF6"/>
    <w:rsid w:val="00905B9D"/>
    <w:rsid w:val="00905DF2"/>
    <w:rsid w:val="00905FAF"/>
    <w:rsid w:val="0090606A"/>
    <w:rsid w:val="00906079"/>
    <w:rsid w:val="0090661D"/>
    <w:rsid w:val="00906946"/>
    <w:rsid w:val="00906A01"/>
    <w:rsid w:val="00906B6E"/>
    <w:rsid w:val="00906F1B"/>
    <w:rsid w:val="00907194"/>
    <w:rsid w:val="0090724D"/>
    <w:rsid w:val="00907661"/>
    <w:rsid w:val="00907691"/>
    <w:rsid w:val="00907740"/>
    <w:rsid w:val="009078B6"/>
    <w:rsid w:val="00907A08"/>
    <w:rsid w:val="00907A50"/>
    <w:rsid w:val="00907AFA"/>
    <w:rsid w:val="00907B15"/>
    <w:rsid w:val="00907B94"/>
    <w:rsid w:val="00907CE3"/>
    <w:rsid w:val="00907FB1"/>
    <w:rsid w:val="00910083"/>
    <w:rsid w:val="0091016D"/>
    <w:rsid w:val="009102BD"/>
    <w:rsid w:val="009103A4"/>
    <w:rsid w:val="009107BF"/>
    <w:rsid w:val="009107CB"/>
    <w:rsid w:val="0091086C"/>
    <w:rsid w:val="00910C4A"/>
    <w:rsid w:val="009110B3"/>
    <w:rsid w:val="00911111"/>
    <w:rsid w:val="009111E3"/>
    <w:rsid w:val="00911370"/>
    <w:rsid w:val="0091153F"/>
    <w:rsid w:val="0091155C"/>
    <w:rsid w:val="009119FC"/>
    <w:rsid w:val="00911EAB"/>
    <w:rsid w:val="00911F70"/>
    <w:rsid w:val="00912234"/>
    <w:rsid w:val="009122AE"/>
    <w:rsid w:val="0091237F"/>
    <w:rsid w:val="009123DF"/>
    <w:rsid w:val="009124C0"/>
    <w:rsid w:val="0091255C"/>
    <w:rsid w:val="009125C4"/>
    <w:rsid w:val="00912891"/>
    <w:rsid w:val="009128E3"/>
    <w:rsid w:val="0091297F"/>
    <w:rsid w:val="00912989"/>
    <w:rsid w:val="009129F3"/>
    <w:rsid w:val="00912AC6"/>
    <w:rsid w:val="00912CD7"/>
    <w:rsid w:val="00913036"/>
    <w:rsid w:val="009132BD"/>
    <w:rsid w:val="00913451"/>
    <w:rsid w:val="009134CB"/>
    <w:rsid w:val="0091356A"/>
    <w:rsid w:val="0091395F"/>
    <w:rsid w:val="009139A6"/>
    <w:rsid w:val="00913AF7"/>
    <w:rsid w:val="00913CF9"/>
    <w:rsid w:val="00913E8F"/>
    <w:rsid w:val="00913EFF"/>
    <w:rsid w:val="00913FB9"/>
    <w:rsid w:val="00914040"/>
    <w:rsid w:val="00914142"/>
    <w:rsid w:val="009142ED"/>
    <w:rsid w:val="00914312"/>
    <w:rsid w:val="0091437B"/>
    <w:rsid w:val="009144DC"/>
    <w:rsid w:val="009147E6"/>
    <w:rsid w:val="009148AA"/>
    <w:rsid w:val="00914EB6"/>
    <w:rsid w:val="009150F9"/>
    <w:rsid w:val="009151BC"/>
    <w:rsid w:val="0091531A"/>
    <w:rsid w:val="0091559A"/>
    <w:rsid w:val="009155A9"/>
    <w:rsid w:val="009155E7"/>
    <w:rsid w:val="0091572C"/>
    <w:rsid w:val="00915765"/>
    <w:rsid w:val="009157B4"/>
    <w:rsid w:val="009157C7"/>
    <w:rsid w:val="009158EA"/>
    <w:rsid w:val="00915913"/>
    <w:rsid w:val="00915BC0"/>
    <w:rsid w:val="00915C12"/>
    <w:rsid w:val="00915CCC"/>
    <w:rsid w:val="00915D3F"/>
    <w:rsid w:val="00916075"/>
    <w:rsid w:val="009163B9"/>
    <w:rsid w:val="009164E5"/>
    <w:rsid w:val="009164E8"/>
    <w:rsid w:val="00916669"/>
    <w:rsid w:val="00916673"/>
    <w:rsid w:val="009166D5"/>
    <w:rsid w:val="009166F8"/>
    <w:rsid w:val="0091690D"/>
    <w:rsid w:val="00916A2D"/>
    <w:rsid w:val="00916AD6"/>
    <w:rsid w:val="00916B5A"/>
    <w:rsid w:val="00916D09"/>
    <w:rsid w:val="00916D5D"/>
    <w:rsid w:val="00916FB7"/>
    <w:rsid w:val="00917061"/>
    <w:rsid w:val="009170B2"/>
    <w:rsid w:val="00917692"/>
    <w:rsid w:val="009176CB"/>
    <w:rsid w:val="00917981"/>
    <w:rsid w:val="00917ABC"/>
    <w:rsid w:val="00917B9E"/>
    <w:rsid w:val="00917C83"/>
    <w:rsid w:val="00917ED1"/>
    <w:rsid w:val="00917FDC"/>
    <w:rsid w:val="0092035A"/>
    <w:rsid w:val="00920379"/>
    <w:rsid w:val="0092061A"/>
    <w:rsid w:val="00920745"/>
    <w:rsid w:val="009207F6"/>
    <w:rsid w:val="00920977"/>
    <w:rsid w:val="0092097E"/>
    <w:rsid w:val="009209F1"/>
    <w:rsid w:val="00920B2E"/>
    <w:rsid w:val="00920C2D"/>
    <w:rsid w:val="00920C3E"/>
    <w:rsid w:val="00920FCF"/>
    <w:rsid w:val="009210F4"/>
    <w:rsid w:val="00921217"/>
    <w:rsid w:val="009212EE"/>
    <w:rsid w:val="009214F2"/>
    <w:rsid w:val="00921672"/>
    <w:rsid w:val="009216A7"/>
    <w:rsid w:val="009217B7"/>
    <w:rsid w:val="00921867"/>
    <w:rsid w:val="0092199A"/>
    <w:rsid w:val="00921C10"/>
    <w:rsid w:val="00921E1B"/>
    <w:rsid w:val="00921E2B"/>
    <w:rsid w:val="00921F59"/>
    <w:rsid w:val="0092218D"/>
    <w:rsid w:val="0092235B"/>
    <w:rsid w:val="00922635"/>
    <w:rsid w:val="0092290E"/>
    <w:rsid w:val="00922965"/>
    <w:rsid w:val="00922AB4"/>
    <w:rsid w:val="00922C58"/>
    <w:rsid w:val="00922E54"/>
    <w:rsid w:val="00922E87"/>
    <w:rsid w:val="00922F50"/>
    <w:rsid w:val="00923096"/>
    <w:rsid w:val="009232AB"/>
    <w:rsid w:val="009235C7"/>
    <w:rsid w:val="009235EB"/>
    <w:rsid w:val="009239BC"/>
    <w:rsid w:val="00923A8B"/>
    <w:rsid w:val="00923BB5"/>
    <w:rsid w:val="00923C89"/>
    <w:rsid w:val="00923CAD"/>
    <w:rsid w:val="00923F56"/>
    <w:rsid w:val="00924145"/>
    <w:rsid w:val="009241CC"/>
    <w:rsid w:val="009242B3"/>
    <w:rsid w:val="00924662"/>
    <w:rsid w:val="009246C7"/>
    <w:rsid w:val="0092471F"/>
    <w:rsid w:val="00924720"/>
    <w:rsid w:val="009247A4"/>
    <w:rsid w:val="009247F7"/>
    <w:rsid w:val="0092487F"/>
    <w:rsid w:val="009248FE"/>
    <w:rsid w:val="00924917"/>
    <w:rsid w:val="0092494C"/>
    <w:rsid w:val="00924A7E"/>
    <w:rsid w:val="00924C10"/>
    <w:rsid w:val="00924C37"/>
    <w:rsid w:val="00924DC8"/>
    <w:rsid w:val="00924EA8"/>
    <w:rsid w:val="00924F69"/>
    <w:rsid w:val="00925111"/>
    <w:rsid w:val="00925256"/>
    <w:rsid w:val="0092556F"/>
    <w:rsid w:val="0092557F"/>
    <w:rsid w:val="0092576B"/>
    <w:rsid w:val="00925A77"/>
    <w:rsid w:val="00925B93"/>
    <w:rsid w:val="00925C57"/>
    <w:rsid w:val="00925F22"/>
    <w:rsid w:val="0092601C"/>
    <w:rsid w:val="0092606F"/>
    <w:rsid w:val="009260A9"/>
    <w:rsid w:val="0092614D"/>
    <w:rsid w:val="0092625A"/>
    <w:rsid w:val="00926371"/>
    <w:rsid w:val="00926668"/>
    <w:rsid w:val="00926B53"/>
    <w:rsid w:val="00926BA0"/>
    <w:rsid w:val="00926BEA"/>
    <w:rsid w:val="00926C3E"/>
    <w:rsid w:val="00926CCD"/>
    <w:rsid w:val="00926FB6"/>
    <w:rsid w:val="00927019"/>
    <w:rsid w:val="0092710E"/>
    <w:rsid w:val="00927123"/>
    <w:rsid w:val="0092724C"/>
    <w:rsid w:val="00927487"/>
    <w:rsid w:val="00927677"/>
    <w:rsid w:val="0092787C"/>
    <w:rsid w:val="00927B06"/>
    <w:rsid w:val="00927C5D"/>
    <w:rsid w:val="00927F7D"/>
    <w:rsid w:val="009303B3"/>
    <w:rsid w:val="0093056D"/>
    <w:rsid w:val="00930715"/>
    <w:rsid w:val="009308EB"/>
    <w:rsid w:val="0093094C"/>
    <w:rsid w:val="0093099E"/>
    <w:rsid w:val="00930A57"/>
    <w:rsid w:val="00930B07"/>
    <w:rsid w:val="00930C9E"/>
    <w:rsid w:val="00930CFC"/>
    <w:rsid w:val="00930F5D"/>
    <w:rsid w:val="00930FD5"/>
    <w:rsid w:val="0093109C"/>
    <w:rsid w:val="0093110C"/>
    <w:rsid w:val="00931371"/>
    <w:rsid w:val="009313BD"/>
    <w:rsid w:val="009314EB"/>
    <w:rsid w:val="00931532"/>
    <w:rsid w:val="0093189D"/>
    <w:rsid w:val="009319D3"/>
    <w:rsid w:val="00931B01"/>
    <w:rsid w:val="00931BF2"/>
    <w:rsid w:val="00931D9C"/>
    <w:rsid w:val="00931DD9"/>
    <w:rsid w:val="00931ECE"/>
    <w:rsid w:val="00931FD5"/>
    <w:rsid w:val="00931FFE"/>
    <w:rsid w:val="00932051"/>
    <w:rsid w:val="0093207B"/>
    <w:rsid w:val="009320A0"/>
    <w:rsid w:val="009320B2"/>
    <w:rsid w:val="009320EC"/>
    <w:rsid w:val="009322E4"/>
    <w:rsid w:val="009322F7"/>
    <w:rsid w:val="00932413"/>
    <w:rsid w:val="009324B2"/>
    <w:rsid w:val="00932549"/>
    <w:rsid w:val="00932553"/>
    <w:rsid w:val="00932567"/>
    <w:rsid w:val="0093262B"/>
    <w:rsid w:val="00932678"/>
    <w:rsid w:val="00932696"/>
    <w:rsid w:val="009326D6"/>
    <w:rsid w:val="009328DD"/>
    <w:rsid w:val="009328E8"/>
    <w:rsid w:val="00932AB2"/>
    <w:rsid w:val="00932C2B"/>
    <w:rsid w:val="00932DCA"/>
    <w:rsid w:val="00933020"/>
    <w:rsid w:val="00933237"/>
    <w:rsid w:val="009332C7"/>
    <w:rsid w:val="0093337E"/>
    <w:rsid w:val="0093348F"/>
    <w:rsid w:val="00933536"/>
    <w:rsid w:val="009335DA"/>
    <w:rsid w:val="00933603"/>
    <w:rsid w:val="0093364B"/>
    <w:rsid w:val="00933722"/>
    <w:rsid w:val="009337C7"/>
    <w:rsid w:val="00933980"/>
    <w:rsid w:val="009339ED"/>
    <w:rsid w:val="00933B19"/>
    <w:rsid w:val="00933D80"/>
    <w:rsid w:val="00933DB3"/>
    <w:rsid w:val="00933DF7"/>
    <w:rsid w:val="00933EE5"/>
    <w:rsid w:val="00933EFC"/>
    <w:rsid w:val="00933FFD"/>
    <w:rsid w:val="0093409D"/>
    <w:rsid w:val="009344C5"/>
    <w:rsid w:val="00934517"/>
    <w:rsid w:val="00934740"/>
    <w:rsid w:val="0093474E"/>
    <w:rsid w:val="009347FC"/>
    <w:rsid w:val="00934953"/>
    <w:rsid w:val="00934B5E"/>
    <w:rsid w:val="00934C25"/>
    <w:rsid w:val="00934C5C"/>
    <w:rsid w:val="00934CDE"/>
    <w:rsid w:val="00934DC0"/>
    <w:rsid w:val="00934E16"/>
    <w:rsid w:val="0093566B"/>
    <w:rsid w:val="00935758"/>
    <w:rsid w:val="00935777"/>
    <w:rsid w:val="009357EF"/>
    <w:rsid w:val="00935A10"/>
    <w:rsid w:val="00935A2F"/>
    <w:rsid w:val="00935AD7"/>
    <w:rsid w:val="00935BA3"/>
    <w:rsid w:val="00935C32"/>
    <w:rsid w:val="00935CE3"/>
    <w:rsid w:val="009360EE"/>
    <w:rsid w:val="00936425"/>
    <w:rsid w:val="009364B4"/>
    <w:rsid w:val="0093673F"/>
    <w:rsid w:val="00936A80"/>
    <w:rsid w:val="00936E62"/>
    <w:rsid w:val="00936E63"/>
    <w:rsid w:val="00936F50"/>
    <w:rsid w:val="00937037"/>
    <w:rsid w:val="009371C4"/>
    <w:rsid w:val="00937286"/>
    <w:rsid w:val="009374C3"/>
    <w:rsid w:val="00937509"/>
    <w:rsid w:val="00937587"/>
    <w:rsid w:val="009375BA"/>
    <w:rsid w:val="009375D4"/>
    <w:rsid w:val="00937C8B"/>
    <w:rsid w:val="00937E3E"/>
    <w:rsid w:val="00937F11"/>
    <w:rsid w:val="00937F3A"/>
    <w:rsid w:val="00940002"/>
    <w:rsid w:val="0094028C"/>
    <w:rsid w:val="009402D2"/>
    <w:rsid w:val="009403B5"/>
    <w:rsid w:val="00940451"/>
    <w:rsid w:val="00940478"/>
    <w:rsid w:val="009404AD"/>
    <w:rsid w:val="00940569"/>
    <w:rsid w:val="009405B4"/>
    <w:rsid w:val="0094066D"/>
    <w:rsid w:val="00940832"/>
    <w:rsid w:val="00940E26"/>
    <w:rsid w:val="00940FFD"/>
    <w:rsid w:val="00941167"/>
    <w:rsid w:val="0094117A"/>
    <w:rsid w:val="009413AD"/>
    <w:rsid w:val="0094158F"/>
    <w:rsid w:val="00941614"/>
    <w:rsid w:val="00941698"/>
    <w:rsid w:val="00941792"/>
    <w:rsid w:val="00941915"/>
    <w:rsid w:val="00941A6A"/>
    <w:rsid w:val="00941B02"/>
    <w:rsid w:val="00941BDE"/>
    <w:rsid w:val="00941C19"/>
    <w:rsid w:val="00941CC3"/>
    <w:rsid w:val="00941D28"/>
    <w:rsid w:val="00941E17"/>
    <w:rsid w:val="00941F06"/>
    <w:rsid w:val="009420F3"/>
    <w:rsid w:val="009421F9"/>
    <w:rsid w:val="0094224B"/>
    <w:rsid w:val="009422BD"/>
    <w:rsid w:val="00942342"/>
    <w:rsid w:val="0094245F"/>
    <w:rsid w:val="0094261A"/>
    <w:rsid w:val="0094266B"/>
    <w:rsid w:val="0094285B"/>
    <w:rsid w:val="009428C2"/>
    <w:rsid w:val="00942A43"/>
    <w:rsid w:val="00942A4A"/>
    <w:rsid w:val="00942B04"/>
    <w:rsid w:val="00942BAD"/>
    <w:rsid w:val="00942CA9"/>
    <w:rsid w:val="00942D0B"/>
    <w:rsid w:val="00942E29"/>
    <w:rsid w:val="00943061"/>
    <w:rsid w:val="009431F5"/>
    <w:rsid w:val="0094339A"/>
    <w:rsid w:val="009435E6"/>
    <w:rsid w:val="0094389E"/>
    <w:rsid w:val="00943A21"/>
    <w:rsid w:val="00943A6B"/>
    <w:rsid w:val="00943B22"/>
    <w:rsid w:val="00943B74"/>
    <w:rsid w:val="00943C0D"/>
    <w:rsid w:val="00943C3B"/>
    <w:rsid w:val="00943ED1"/>
    <w:rsid w:val="00943FC0"/>
    <w:rsid w:val="009440B3"/>
    <w:rsid w:val="00944117"/>
    <w:rsid w:val="00944156"/>
    <w:rsid w:val="00944177"/>
    <w:rsid w:val="00944234"/>
    <w:rsid w:val="00944315"/>
    <w:rsid w:val="00944588"/>
    <w:rsid w:val="009445C0"/>
    <w:rsid w:val="009448C2"/>
    <w:rsid w:val="00944AB5"/>
    <w:rsid w:val="00944B1D"/>
    <w:rsid w:val="00944B69"/>
    <w:rsid w:val="00944C0B"/>
    <w:rsid w:val="00944F54"/>
    <w:rsid w:val="009454A9"/>
    <w:rsid w:val="00945508"/>
    <w:rsid w:val="00945744"/>
    <w:rsid w:val="009457EB"/>
    <w:rsid w:val="00945960"/>
    <w:rsid w:val="00945C90"/>
    <w:rsid w:val="00945E72"/>
    <w:rsid w:val="0094609C"/>
    <w:rsid w:val="009460E0"/>
    <w:rsid w:val="00946165"/>
    <w:rsid w:val="009461A8"/>
    <w:rsid w:val="009465B2"/>
    <w:rsid w:val="009465E4"/>
    <w:rsid w:val="009466DE"/>
    <w:rsid w:val="009466E0"/>
    <w:rsid w:val="0094673A"/>
    <w:rsid w:val="00946791"/>
    <w:rsid w:val="009468C0"/>
    <w:rsid w:val="00946DEA"/>
    <w:rsid w:val="00946E22"/>
    <w:rsid w:val="00946EEF"/>
    <w:rsid w:val="00946F92"/>
    <w:rsid w:val="00946F9E"/>
    <w:rsid w:val="0094715D"/>
    <w:rsid w:val="00947168"/>
    <w:rsid w:val="00947482"/>
    <w:rsid w:val="009475AA"/>
    <w:rsid w:val="0094774C"/>
    <w:rsid w:val="00947782"/>
    <w:rsid w:val="00947A02"/>
    <w:rsid w:val="00947AC5"/>
    <w:rsid w:val="00947B74"/>
    <w:rsid w:val="00947CDF"/>
    <w:rsid w:val="00947D8C"/>
    <w:rsid w:val="00947DA7"/>
    <w:rsid w:val="00947E84"/>
    <w:rsid w:val="00947F76"/>
    <w:rsid w:val="00947FC5"/>
    <w:rsid w:val="00950084"/>
    <w:rsid w:val="009501A8"/>
    <w:rsid w:val="009502F1"/>
    <w:rsid w:val="0095034F"/>
    <w:rsid w:val="0095052B"/>
    <w:rsid w:val="0095085E"/>
    <w:rsid w:val="00950990"/>
    <w:rsid w:val="00950A3E"/>
    <w:rsid w:val="00950CBF"/>
    <w:rsid w:val="00950D22"/>
    <w:rsid w:val="00950E4F"/>
    <w:rsid w:val="00950ECE"/>
    <w:rsid w:val="00951184"/>
    <w:rsid w:val="0095118E"/>
    <w:rsid w:val="009512D1"/>
    <w:rsid w:val="00951480"/>
    <w:rsid w:val="0095152F"/>
    <w:rsid w:val="0095153B"/>
    <w:rsid w:val="00951552"/>
    <w:rsid w:val="009515E5"/>
    <w:rsid w:val="0095168A"/>
    <w:rsid w:val="0095176A"/>
    <w:rsid w:val="00951B3A"/>
    <w:rsid w:val="00951C58"/>
    <w:rsid w:val="00951C8D"/>
    <w:rsid w:val="00951D37"/>
    <w:rsid w:val="00951FE1"/>
    <w:rsid w:val="0095211F"/>
    <w:rsid w:val="00952189"/>
    <w:rsid w:val="00952295"/>
    <w:rsid w:val="00952507"/>
    <w:rsid w:val="00952703"/>
    <w:rsid w:val="00952785"/>
    <w:rsid w:val="009527E9"/>
    <w:rsid w:val="009527FB"/>
    <w:rsid w:val="00952800"/>
    <w:rsid w:val="0095292C"/>
    <w:rsid w:val="0095293F"/>
    <w:rsid w:val="009529CD"/>
    <w:rsid w:val="00952A3A"/>
    <w:rsid w:val="00952AFC"/>
    <w:rsid w:val="00952B49"/>
    <w:rsid w:val="00952B7D"/>
    <w:rsid w:val="00952CDA"/>
    <w:rsid w:val="00952EE0"/>
    <w:rsid w:val="009532F4"/>
    <w:rsid w:val="009533F2"/>
    <w:rsid w:val="009534F9"/>
    <w:rsid w:val="00953580"/>
    <w:rsid w:val="00953725"/>
    <w:rsid w:val="00953976"/>
    <w:rsid w:val="00953C3D"/>
    <w:rsid w:val="00953CC4"/>
    <w:rsid w:val="00953E15"/>
    <w:rsid w:val="00953F20"/>
    <w:rsid w:val="00954032"/>
    <w:rsid w:val="0095403C"/>
    <w:rsid w:val="009540D6"/>
    <w:rsid w:val="009541CE"/>
    <w:rsid w:val="009542F1"/>
    <w:rsid w:val="00954485"/>
    <w:rsid w:val="00954576"/>
    <w:rsid w:val="009545EB"/>
    <w:rsid w:val="00954642"/>
    <w:rsid w:val="009548FC"/>
    <w:rsid w:val="00954A17"/>
    <w:rsid w:val="00954A45"/>
    <w:rsid w:val="00954A9C"/>
    <w:rsid w:val="00954DB2"/>
    <w:rsid w:val="00954E4C"/>
    <w:rsid w:val="0095509B"/>
    <w:rsid w:val="009550BF"/>
    <w:rsid w:val="00955173"/>
    <w:rsid w:val="00955233"/>
    <w:rsid w:val="00955266"/>
    <w:rsid w:val="00955322"/>
    <w:rsid w:val="0095556B"/>
    <w:rsid w:val="00955782"/>
    <w:rsid w:val="0095589D"/>
    <w:rsid w:val="0095589F"/>
    <w:rsid w:val="00955976"/>
    <w:rsid w:val="00955B9A"/>
    <w:rsid w:val="00955CEE"/>
    <w:rsid w:val="00955E2E"/>
    <w:rsid w:val="00955EDC"/>
    <w:rsid w:val="00956001"/>
    <w:rsid w:val="0095617A"/>
    <w:rsid w:val="00956264"/>
    <w:rsid w:val="009565B2"/>
    <w:rsid w:val="00956844"/>
    <w:rsid w:val="009568D2"/>
    <w:rsid w:val="00956926"/>
    <w:rsid w:val="00956A24"/>
    <w:rsid w:val="00956B80"/>
    <w:rsid w:val="00956CE5"/>
    <w:rsid w:val="00956DBA"/>
    <w:rsid w:val="00956EA1"/>
    <w:rsid w:val="00956EA5"/>
    <w:rsid w:val="009571E6"/>
    <w:rsid w:val="00957319"/>
    <w:rsid w:val="00957338"/>
    <w:rsid w:val="00957462"/>
    <w:rsid w:val="009574A3"/>
    <w:rsid w:val="009574BE"/>
    <w:rsid w:val="009574DD"/>
    <w:rsid w:val="0095751A"/>
    <w:rsid w:val="00957655"/>
    <w:rsid w:val="00957699"/>
    <w:rsid w:val="0095777F"/>
    <w:rsid w:val="0095785E"/>
    <w:rsid w:val="0095787A"/>
    <w:rsid w:val="009578C4"/>
    <w:rsid w:val="00957AEF"/>
    <w:rsid w:val="00957B1F"/>
    <w:rsid w:val="00957B58"/>
    <w:rsid w:val="00957C57"/>
    <w:rsid w:val="00957C63"/>
    <w:rsid w:val="00957D58"/>
    <w:rsid w:val="00957F8E"/>
    <w:rsid w:val="00957FC7"/>
    <w:rsid w:val="00960104"/>
    <w:rsid w:val="0096015B"/>
    <w:rsid w:val="00960290"/>
    <w:rsid w:val="0096039C"/>
    <w:rsid w:val="009604E9"/>
    <w:rsid w:val="009606C6"/>
    <w:rsid w:val="009608DF"/>
    <w:rsid w:val="009608FF"/>
    <w:rsid w:val="00960B77"/>
    <w:rsid w:val="00960B90"/>
    <w:rsid w:val="00960B9C"/>
    <w:rsid w:val="00960BFA"/>
    <w:rsid w:val="00960D13"/>
    <w:rsid w:val="00960D16"/>
    <w:rsid w:val="00960D44"/>
    <w:rsid w:val="00960E0B"/>
    <w:rsid w:val="00960E1F"/>
    <w:rsid w:val="00961123"/>
    <w:rsid w:val="0096131F"/>
    <w:rsid w:val="0096134E"/>
    <w:rsid w:val="0096138C"/>
    <w:rsid w:val="009614C0"/>
    <w:rsid w:val="00961581"/>
    <w:rsid w:val="009616C3"/>
    <w:rsid w:val="009618A5"/>
    <w:rsid w:val="00961A63"/>
    <w:rsid w:val="00961A65"/>
    <w:rsid w:val="00961B27"/>
    <w:rsid w:val="00961D88"/>
    <w:rsid w:val="00961DAB"/>
    <w:rsid w:val="00961FC9"/>
    <w:rsid w:val="00962232"/>
    <w:rsid w:val="009623E4"/>
    <w:rsid w:val="009623EF"/>
    <w:rsid w:val="00962402"/>
    <w:rsid w:val="00962437"/>
    <w:rsid w:val="0096273C"/>
    <w:rsid w:val="00962868"/>
    <w:rsid w:val="0096299C"/>
    <w:rsid w:val="00962ABF"/>
    <w:rsid w:val="00962B85"/>
    <w:rsid w:val="00962CEC"/>
    <w:rsid w:val="00962D15"/>
    <w:rsid w:val="00962F3E"/>
    <w:rsid w:val="009630AD"/>
    <w:rsid w:val="0096341E"/>
    <w:rsid w:val="009634BD"/>
    <w:rsid w:val="0096357C"/>
    <w:rsid w:val="00963656"/>
    <w:rsid w:val="00963674"/>
    <w:rsid w:val="009637B8"/>
    <w:rsid w:val="009637D1"/>
    <w:rsid w:val="009637E1"/>
    <w:rsid w:val="0096391E"/>
    <w:rsid w:val="00963AAE"/>
    <w:rsid w:val="00963AD5"/>
    <w:rsid w:val="00963B93"/>
    <w:rsid w:val="00963C2C"/>
    <w:rsid w:val="00963E0E"/>
    <w:rsid w:val="00963EB2"/>
    <w:rsid w:val="0096405D"/>
    <w:rsid w:val="009644AE"/>
    <w:rsid w:val="009647D1"/>
    <w:rsid w:val="009647E7"/>
    <w:rsid w:val="0096499F"/>
    <w:rsid w:val="00964B99"/>
    <w:rsid w:val="00964CDE"/>
    <w:rsid w:val="00964E35"/>
    <w:rsid w:val="00964FDE"/>
    <w:rsid w:val="0096509B"/>
    <w:rsid w:val="00965296"/>
    <w:rsid w:val="0096542A"/>
    <w:rsid w:val="0096546E"/>
    <w:rsid w:val="00965490"/>
    <w:rsid w:val="009656CE"/>
    <w:rsid w:val="009658FD"/>
    <w:rsid w:val="009659A2"/>
    <w:rsid w:val="00965A1B"/>
    <w:rsid w:val="00965C74"/>
    <w:rsid w:val="00965D00"/>
    <w:rsid w:val="00965E52"/>
    <w:rsid w:val="00965FA4"/>
    <w:rsid w:val="00965FC8"/>
    <w:rsid w:val="00965FEB"/>
    <w:rsid w:val="009660CD"/>
    <w:rsid w:val="009662A1"/>
    <w:rsid w:val="0096646B"/>
    <w:rsid w:val="009666D1"/>
    <w:rsid w:val="0096674A"/>
    <w:rsid w:val="0096683F"/>
    <w:rsid w:val="00966867"/>
    <w:rsid w:val="009669B6"/>
    <w:rsid w:val="00966B5A"/>
    <w:rsid w:val="00966D35"/>
    <w:rsid w:val="00966E77"/>
    <w:rsid w:val="009671EF"/>
    <w:rsid w:val="00967220"/>
    <w:rsid w:val="00967362"/>
    <w:rsid w:val="00967386"/>
    <w:rsid w:val="009674FE"/>
    <w:rsid w:val="009677D8"/>
    <w:rsid w:val="009677F1"/>
    <w:rsid w:val="00967843"/>
    <w:rsid w:val="009679F1"/>
    <w:rsid w:val="00967AB6"/>
    <w:rsid w:val="00967C60"/>
    <w:rsid w:val="00967DA3"/>
    <w:rsid w:val="00967DBB"/>
    <w:rsid w:val="0097002E"/>
    <w:rsid w:val="009700BE"/>
    <w:rsid w:val="0097010A"/>
    <w:rsid w:val="00970496"/>
    <w:rsid w:val="00970536"/>
    <w:rsid w:val="00970610"/>
    <w:rsid w:val="009706D5"/>
    <w:rsid w:val="00970730"/>
    <w:rsid w:val="0097078E"/>
    <w:rsid w:val="009707E8"/>
    <w:rsid w:val="009707E9"/>
    <w:rsid w:val="00970945"/>
    <w:rsid w:val="00970B54"/>
    <w:rsid w:val="00970E4C"/>
    <w:rsid w:val="00970E88"/>
    <w:rsid w:val="00970F4B"/>
    <w:rsid w:val="00970F85"/>
    <w:rsid w:val="00970FBA"/>
    <w:rsid w:val="00971312"/>
    <w:rsid w:val="009713C5"/>
    <w:rsid w:val="00971506"/>
    <w:rsid w:val="0097166D"/>
    <w:rsid w:val="0097168C"/>
    <w:rsid w:val="00971776"/>
    <w:rsid w:val="009717E9"/>
    <w:rsid w:val="00971829"/>
    <w:rsid w:val="00971A45"/>
    <w:rsid w:val="00971C85"/>
    <w:rsid w:val="00971E6E"/>
    <w:rsid w:val="009722D9"/>
    <w:rsid w:val="009722EC"/>
    <w:rsid w:val="00972301"/>
    <w:rsid w:val="009724F9"/>
    <w:rsid w:val="00972522"/>
    <w:rsid w:val="0097264E"/>
    <w:rsid w:val="00972706"/>
    <w:rsid w:val="00972838"/>
    <w:rsid w:val="0097285A"/>
    <w:rsid w:val="00972954"/>
    <w:rsid w:val="00972B65"/>
    <w:rsid w:val="00972C89"/>
    <w:rsid w:val="00972F2B"/>
    <w:rsid w:val="009730A7"/>
    <w:rsid w:val="009731C6"/>
    <w:rsid w:val="0097322B"/>
    <w:rsid w:val="0097334F"/>
    <w:rsid w:val="009734CE"/>
    <w:rsid w:val="00973788"/>
    <w:rsid w:val="0097385B"/>
    <w:rsid w:val="00973965"/>
    <w:rsid w:val="00973B50"/>
    <w:rsid w:val="00973BCC"/>
    <w:rsid w:val="00973DDE"/>
    <w:rsid w:val="00973EEA"/>
    <w:rsid w:val="00973FB6"/>
    <w:rsid w:val="00974078"/>
    <w:rsid w:val="00974108"/>
    <w:rsid w:val="0097412D"/>
    <w:rsid w:val="00974178"/>
    <w:rsid w:val="009745D9"/>
    <w:rsid w:val="0097462E"/>
    <w:rsid w:val="00974707"/>
    <w:rsid w:val="00974A59"/>
    <w:rsid w:val="00974B08"/>
    <w:rsid w:val="00974E8C"/>
    <w:rsid w:val="00974F0D"/>
    <w:rsid w:val="0097536B"/>
    <w:rsid w:val="00975445"/>
    <w:rsid w:val="009756B9"/>
    <w:rsid w:val="0097575C"/>
    <w:rsid w:val="0097588C"/>
    <w:rsid w:val="009758BF"/>
    <w:rsid w:val="009758F6"/>
    <w:rsid w:val="00975D1A"/>
    <w:rsid w:val="00975D94"/>
    <w:rsid w:val="00976046"/>
    <w:rsid w:val="009761A5"/>
    <w:rsid w:val="009761B3"/>
    <w:rsid w:val="00976200"/>
    <w:rsid w:val="0097653F"/>
    <w:rsid w:val="009768E8"/>
    <w:rsid w:val="00976A83"/>
    <w:rsid w:val="00976C63"/>
    <w:rsid w:val="009770AD"/>
    <w:rsid w:val="009770C8"/>
    <w:rsid w:val="00977181"/>
    <w:rsid w:val="00977219"/>
    <w:rsid w:val="009772F1"/>
    <w:rsid w:val="009773DD"/>
    <w:rsid w:val="00977539"/>
    <w:rsid w:val="00977557"/>
    <w:rsid w:val="009775E6"/>
    <w:rsid w:val="009775E7"/>
    <w:rsid w:val="009776E7"/>
    <w:rsid w:val="0097774E"/>
    <w:rsid w:val="009778A5"/>
    <w:rsid w:val="00977AE9"/>
    <w:rsid w:val="00977B15"/>
    <w:rsid w:val="00977B4E"/>
    <w:rsid w:val="00977CC4"/>
    <w:rsid w:val="00977D40"/>
    <w:rsid w:val="00977D6C"/>
    <w:rsid w:val="00977EA6"/>
    <w:rsid w:val="00977F29"/>
    <w:rsid w:val="00980064"/>
    <w:rsid w:val="0098048D"/>
    <w:rsid w:val="00980675"/>
    <w:rsid w:val="00980756"/>
    <w:rsid w:val="00980837"/>
    <w:rsid w:val="00980A31"/>
    <w:rsid w:val="00980A5A"/>
    <w:rsid w:val="00980AA3"/>
    <w:rsid w:val="00980B99"/>
    <w:rsid w:val="00980E0E"/>
    <w:rsid w:val="00980F1F"/>
    <w:rsid w:val="00980F75"/>
    <w:rsid w:val="00981316"/>
    <w:rsid w:val="009818A2"/>
    <w:rsid w:val="009818F5"/>
    <w:rsid w:val="00981AA9"/>
    <w:rsid w:val="00981E57"/>
    <w:rsid w:val="00981E6A"/>
    <w:rsid w:val="00981F02"/>
    <w:rsid w:val="0098231D"/>
    <w:rsid w:val="009823AB"/>
    <w:rsid w:val="00982404"/>
    <w:rsid w:val="0098244C"/>
    <w:rsid w:val="00982768"/>
    <w:rsid w:val="009828D9"/>
    <w:rsid w:val="00982B20"/>
    <w:rsid w:val="00982C6C"/>
    <w:rsid w:val="00982C71"/>
    <w:rsid w:val="00982CB9"/>
    <w:rsid w:val="00982E86"/>
    <w:rsid w:val="00982EC8"/>
    <w:rsid w:val="00982F23"/>
    <w:rsid w:val="0098313F"/>
    <w:rsid w:val="0098318B"/>
    <w:rsid w:val="00983203"/>
    <w:rsid w:val="0098344E"/>
    <w:rsid w:val="0098378E"/>
    <w:rsid w:val="00983AC1"/>
    <w:rsid w:val="00983C3B"/>
    <w:rsid w:val="00984097"/>
    <w:rsid w:val="00984102"/>
    <w:rsid w:val="009842C7"/>
    <w:rsid w:val="009842D1"/>
    <w:rsid w:val="009843E6"/>
    <w:rsid w:val="00984470"/>
    <w:rsid w:val="009844B3"/>
    <w:rsid w:val="00984882"/>
    <w:rsid w:val="00984A26"/>
    <w:rsid w:val="00984AD8"/>
    <w:rsid w:val="00984AE2"/>
    <w:rsid w:val="00984B0A"/>
    <w:rsid w:val="00984C10"/>
    <w:rsid w:val="00984C5B"/>
    <w:rsid w:val="00984E6A"/>
    <w:rsid w:val="00984E84"/>
    <w:rsid w:val="00984EE2"/>
    <w:rsid w:val="00984F8D"/>
    <w:rsid w:val="00985338"/>
    <w:rsid w:val="009853E6"/>
    <w:rsid w:val="009854F0"/>
    <w:rsid w:val="009855F4"/>
    <w:rsid w:val="00985754"/>
    <w:rsid w:val="00985946"/>
    <w:rsid w:val="009859BB"/>
    <w:rsid w:val="00985BB0"/>
    <w:rsid w:val="00985DDC"/>
    <w:rsid w:val="00985F96"/>
    <w:rsid w:val="009864CB"/>
    <w:rsid w:val="009864E8"/>
    <w:rsid w:val="0098652B"/>
    <w:rsid w:val="0098659D"/>
    <w:rsid w:val="009865C5"/>
    <w:rsid w:val="00986D90"/>
    <w:rsid w:val="00986FC1"/>
    <w:rsid w:val="009870C2"/>
    <w:rsid w:val="00987167"/>
    <w:rsid w:val="00987175"/>
    <w:rsid w:val="009873EC"/>
    <w:rsid w:val="0098740C"/>
    <w:rsid w:val="009875ED"/>
    <w:rsid w:val="00987858"/>
    <w:rsid w:val="00987B09"/>
    <w:rsid w:val="00987B59"/>
    <w:rsid w:val="00990138"/>
    <w:rsid w:val="0099027A"/>
    <w:rsid w:val="00990299"/>
    <w:rsid w:val="00990311"/>
    <w:rsid w:val="0099057D"/>
    <w:rsid w:val="009905FA"/>
    <w:rsid w:val="00990614"/>
    <w:rsid w:val="00990679"/>
    <w:rsid w:val="00990797"/>
    <w:rsid w:val="00990D8A"/>
    <w:rsid w:val="00990EFB"/>
    <w:rsid w:val="00990FD6"/>
    <w:rsid w:val="00991002"/>
    <w:rsid w:val="0099133A"/>
    <w:rsid w:val="009914E3"/>
    <w:rsid w:val="00991533"/>
    <w:rsid w:val="0099185F"/>
    <w:rsid w:val="00991909"/>
    <w:rsid w:val="00991CCA"/>
    <w:rsid w:val="00991E49"/>
    <w:rsid w:val="0099205B"/>
    <w:rsid w:val="009921AB"/>
    <w:rsid w:val="00992497"/>
    <w:rsid w:val="00992508"/>
    <w:rsid w:val="00992558"/>
    <w:rsid w:val="009925D4"/>
    <w:rsid w:val="009925F0"/>
    <w:rsid w:val="009926B5"/>
    <w:rsid w:val="009927EC"/>
    <w:rsid w:val="00992858"/>
    <w:rsid w:val="00992D28"/>
    <w:rsid w:val="00992E89"/>
    <w:rsid w:val="009930BD"/>
    <w:rsid w:val="00993172"/>
    <w:rsid w:val="0099347C"/>
    <w:rsid w:val="009934E7"/>
    <w:rsid w:val="009935F4"/>
    <w:rsid w:val="0099363E"/>
    <w:rsid w:val="00993771"/>
    <w:rsid w:val="00993893"/>
    <w:rsid w:val="00993937"/>
    <w:rsid w:val="00993AB8"/>
    <w:rsid w:val="00993C66"/>
    <w:rsid w:val="00993CB1"/>
    <w:rsid w:val="00993D15"/>
    <w:rsid w:val="00993E3D"/>
    <w:rsid w:val="0099405A"/>
    <w:rsid w:val="00994202"/>
    <w:rsid w:val="0099425A"/>
    <w:rsid w:val="0099449F"/>
    <w:rsid w:val="009944A5"/>
    <w:rsid w:val="009945B4"/>
    <w:rsid w:val="00994781"/>
    <w:rsid w:val="00994A39"/>
    <w:rsid w:val="00994AB7"/>
    <w:rsid w:val="00994B69"/>
    <w:rsid w:val="00994C28"/>
    <w:rsid w:val="009950C4"/>
    <w:rsid w:val="009951A2"/>
    <w:rsid w:val="009951BC"/>
    <w:rsid w:val="0099534C"/>
    <w:rsid w:val="009953BB"/>
    <w:rsid w:val="009953CF"/>
    <w:rsid w:val="00995495"/>
    <w:rsid w:val="009955EC"/>
    <w:rsid w:val="00995608"/>
    <w:rsid w:val="0099560B"/>
    <w:rsid w:val="0099584A"/>
    <w:rsid w:val="00995E2F"/>
    <w:rsid w:val="00995E89"/>
    <w:rsid w:val="00996127"/>
    <w:rsid w:val="009965F5"/>
    <w:rsid w:val="0099671F"/>
    <w:rsid w:val="009969C2"/>
    <w:rsid w:val="00996A6F"/>
    <w:rsid w:val="00996B76"/>
    <w:rsid w:val="00996B90"/>
    <w:rsid w:val="00996BEE"/>
    <w:rsid w:val="00996C46"/>
    <w:rsid w:val="00996D07"/>
    <w:rsid w:val="00997071"/>
    <w:rsid w:val="009974E7"/>
    <w:rsid w:val="00997585"/>
    <w:rsid w:val="00997691"/>
    <w:rsid w:val="0099772D"/>
    <w:rsid w:val="00997BB1"/>
    <w:rsid w:val="00997C71"/>
    <w:rsid w:val="00997EA0"/>
    <w:rsid w:val="00997EB2"/>
    <w:rsid w:val="00997FF8"/>
    <w:rsid w:val="009A01CD"/>
    <w:rsid w:val="009A0201"/>
    <w:rsid w:val="009A023F"/>
    <w:rsid w:val="009A026E"/>
    <w:rsid w:val="009A0AB1"/>
    <w:rsid w:val="009A0C60"/>
    <w:rsid w:val="009A0CC0"/>
    <w:rsid w:val="009A0D25"/>
    <w:rsid w:val="009A0D60"/>
    <w:rsid w:val="009A0E24"/>
    <w:rsid w:val="009A11FD"/>
    <w:rsid w:val="009A130C"/>
    <w:rsid w:val="009A145F"/>
    <w:rsid w:val="009A1645"/>
    <w:rsid w:val="009A16F6"/>
    <w:rsid w:val="009A1850"/>
    <w:rsid w:val="009A1B38"/>
    <w:rsid w:val="009A1B90"/>
    <w:rsid w:val="009A1C04"/>
    <w:rsid w:val="009A1C16"/>
    <w:rsid w:val="009A1C1F"/>
    <w:rsid w:val="009A1CAC"/>
    <w:rsid w:val="009A21F5"/>
    <w:rsid w:val="009A261F"/>
    <w:rsid w:val="009A2620"/>
    <w:rsid w:val="009A26F7"/>
    <w:rsid w:val="009A272B"/>
    <w:rsid w:val="009A276A"/>
    <w:rsid w:val="009A28F7"/>
    <w:rsid w:val="009A2903"/>
    <w:rsid w:val="009A29D9"/>
    <w:rsid w:val="009A2ABD"/>
    <w:rsid w:val="009A2BCB"/>
    <w:rsid w:val="009A2BD4"/>
    <w:rsid w:val="009A2C95"/>
    <w:rsid w:val="009A3038"/>
    <w:rsid w:val="009A30D4"/>
    <w:rsid w:val="009A318E"/>
    <w:rsid w:val="009A319A"/>
    <w:rsid w:val="009A329C"/>
    <w:rsid w:val="009A3335"/>
    <w:rsid w:val="009A336F"/>
    <w:rsid w:val="009A3384"/>
    <w:rsid w:val="009A34EE"/>
    <w:rsid w:val="009A3714"/>
    <w:rsid w:val="009A37D5"/>
    <w:rsid w:val="009A37F3"/>
    <w:rsid w:val="009A37F4"/>
    <w:rsid w:val="009A3A75"/>
    <w:rsid w:val="009A3AD0"/>
    <w:rsid w:val="009A3E30"/>
    <w:rsid w:val="009A3E4C"/>
    <w:rsid w:val="009A4043"/>
    <w:rsid w:val="009A42A6"/>
    <w:rsid w:val="009A42DE"/>
    <w:rsid w:val="009A460D"/>
    <w:rsid w:val="009A463F"/>
    <w:rsid w:val="009A46B4"/>
    <w:rsid w:val="009A4715"/>
    <w:rsid w:val="009A48D6"/>
    <w:rsid w:val="009A49FB"/>
    <w:rsid w:val="009A4A29"/>
    <w:rsid w:val="009A4A97"/>
    <w:rsid w:val="009A4ACA"/>
    <w:rsid w:val="009A4C4E"/>
    <w:rsid w:val="009A4C5C"/>
    <w:rsid w:val="009A4D1C"/>
    <w:rsid w:val="009A4D49"/>
    <w:rsid w:val="009A4E51"/>
    <w:rsid w:val="009A4F17"/>
    <w:rsid w:val="009A51E8"/>
    <w:rsid w:val="009A5412"/>
    <w:rsid w:val="009A573E"/>
    <w:rsid w:val="009A5771"/>
    <w:rsid w:val="009A5B71"/>
    <w:rsid w:val="009A5C5F"/>
    <w:rsid w:val="009A5D00"/>
    <w:rsid w:val="009A5DA0"/>
    <w:rsid w:val="009A5EF3"/>
    <w:rsid w:val="009A611C"/>
    <w:rsid w:val="009A6347"/>
    <w:rsid w:val="009A63CB"/>
    <w:rsid w:val="009A69E7"/>
    <w:rsid w:val="009A701C"/>
    <w:rsid w:val="009A723D"/>
    <w:rsid w:val="009A759B"/>
    <w:rsid w:val="009A75FF"/>
    <w:rsid w:val="009A7762"/>
    <w:rsid w:val="009A78B9"/>
    <w:rsid w:val="009A7B41"/>
    <w:rsid w:val="009A7C1F"/>
    <w:rsid w:val="009A7E48"/>
    <w:rsid w:val="009A7EDB"/>
    <w:rsid w:val="009B0346"/>
    <w:rsid w:val="009B0364"/>
    <w:rsid w:val="009B04F6"/>
    <w:rsid w:val="009B0569"/>
    <w:rsid w:val="009B068D"/>
    <w:rsid w:val="009B06A9"/>
    <w:rsid w:val="009B06AE"/>
    <w:rsid w:val="009B0715"/>
    <w:rsid w:val="009B0A67"/>
    <w:rsid w:val="009B0CEF"/>
    <w:rsid w:val="009B0DE6"/>
    <w:rsid w:val="009B0E87"/>
    <w:rsid w:val="009B0E9A"/>
    <w:rsid w:val="009B0ED4"/>
    <w:rsid w:val="009B0F0C"/>
    <w:rsid w:val="009B0FBD"/>
    <w:rsid w:val="009B1090"/>
    <w:rsid w:val="009B129C"/>
    <w:rsid w:val="009B12B2"/>
    <w:rsid w:val="009B1329"/>
    <w:rsid w:val="009B1330"/>
    <w:rsid w:val="009B14E5"/>
    <w:rsid w:val="009B150B"/>
    <w:rsid w:val="009B161B"/>
    <w:rsid w:val="009B1B6F"/>
    <w:rsid w:val="009B1C84"/>
    <w:rsid w:val="009B1CE6"/>
    <w:rsid w:val="009B1D7F"/>
    <w:rsid w:val="009B1F3E"/>
    <w:rsid w:val="009B211D"/>
    <w:rsid w:val="009B2675"/>
    <w:rsid w:val="009B276D"/>
    <w:rsid w:val="009B28BF"/>
    <w:rsid w:val="009B2919"/>
    <w:rsid w:val="009B2BA7"/>
    <w:rsid w:val="009B2CEF"/>
    <w:rsid w:val="009B2E60"/>
    <w:rsid w:val="009B30C5"/>
    <w:rsid w:val="009B315F"/>
    <w:rsid w:val="009B323F"/>
    <w:rsid w:val="009B3355"/>
    <w:rsid w:val="009B350E"/>
    <w:rsid w:val="009B361B"/>
    <w:rsid w:val="009B368F"/>
    <w:rsid w:val="009B3771"/>
    <w:rsid w:val="009B3772"/>
    <w:rsid w:val="009B380B"/>
    <w:rsid w:val="009B382F"/>
    <w:rsid w:val="009B3999"/>
    <w:rsid w:val="009B39BB"/>
    <w:rsid w:val="009B3A38"/>
    <w:rsid w:val="009B3B0B"/>
    <w:rsid w:val="009B3CEA"/>
    <w:rsid w:val="009B3D97"/>
    <w:rsid w:val="009B3DF8"/>
    <w:rsid w:val="009B3E53"/>
    <w:rsid w:val="009B3E92"/>
    <w:rsid w:val="009B4127"/>
    <w:rsid w:val="009B41F7"/>
    <w:rsid w:val="009B4332"/>
    <w:rsid w:val="009B43BA"/>
    <w:rsid w:val="009B4530"/>
    <w:rsid w:val="009B4554"/>
    <w:rsid w:val="009B49CC"/>
    <w:rsid w:val="009B49E7"/>
    <w:rsid w:val="009B49F9"/>
    <w:rsid w:val="009B4A02"/>
    <w:rsid w:val="009B4B0A"/>
    <w:rsid w:val="009B4DC3"/>
    <w:rsid w:val="009B4F4A"/>
    <w:rsid w:val="009B4F4E"/>
    <w:rsid w:val="009B5187"/>
    <w:rsid w:val="009B5336"/>
    <w:rsid w:val="009B556F"/>
    <w:rsid w:val="009B560D"/>
    <w:rsid w:val="009B56AB"/>
    <w:rsid w:val="009B56D6"/>
    <w:rsid w:val="009B5B58"/>
    <w:rsid w:val="009B5DD8"/>
    <w:rsid w:val="009B60D7"/>
    <w:rsid w:val="009B60FD"/>
    <w:rsid w:val="009B61E8"/>
    <w:rsid w:val="009B61F4"/>
    <w:rsid w:val="009B6290"/>
    <w:rsid w:val="009B641B"/>
    <w:rsid w:val="009B64CE"/>
    <w:rsid w:val="009B661B"/>
    <w:rsid w:val="009B6625"/>
    <w:rsid w:val="009B690F"/>
    <w:rsid w:val="009B699B"/>
    <w:rsid w:val="009B69E5"/>
    <w:rsid w:val="009B6A4C"/>
    <w:rsid w:val="009B6AB0"/>
    <w:rsid w:val="009B6B4A"/>
    <w:rsid w:val="009B6B54"/>
    <w:rsid w:val="009B6CD2"/>
    <w:rsid w:val="009B6D63"/>
    <w:rsid w:val="009B6D8C"/>
    <w:rsid w:val="009B7013"/>
    <w:rsid w:val="009B70AC"/>
    <w:rsid w:val="009B70D5"/>
    <w:rsid w:val="009B7282"/>
    <w:rsid w:val="009B734B"/>
    <w:rsid w:val="009B7370"/>
    <w:rsid w:val="009B7440"/>
    <w:rsid w:val="009B75D2"/>
    <w:rsid w:val="009B75E9"/>
    <w:rsid w:val="009B7A47"/>
    <w:rsid w:val="009B7AB9"/>
    <w:rsid w:val="009B7B6A"/>
    <w:rsid w:val="009B7BEC"/>
    <w:rsid w:val="009B7C97"/>
    <w:rsid w:val="009B7CDF"/>
    <w:rsid w:val="009B7D9B"/>
    <w:rsid w:val="009B7F81"/>
    <w:rsid w:val="009C0204"/>
    <w:rsid w:val="009C0300"/>
    <w:rsid w:val="009C05B8"/>
    <w:rsid w:val="009C06DC"/>
    <w:rsid w:val="009C098E"/>
    <w:rsid w:val="009C0B2D"/>
    <w:rsid w:val="009C0BBB"/>
    <w:rsid w:val="009C0D96"/>
    <w:rsid w:val="009C0DAA"/>
    <w:rsid w:val="009C0DAE"/>
    <w:rsid w:val="009C0EC4"/>
    <w:rsid w:val="009C0F29"/>
    <w:rsid w:val="009C1018"/>
    <w:rsid w:val="009C12FD"/>
    <w:rsid w:val="009C1318"/>
    <w:rsid w:val="009C135A"/>
    <w:rsid w:val="009C13EE"/>
    <w:rsid w:val="009C1520"/>
    <w:rsid w:val="009C172B"/>
    <w:rsid w:val="009C1772"/>
    <w:rsid w:val="009C1814"/>
    <w:rsid w:val="009C1E10"/>
    <w:rsid w:val="009C1F16"/>
    <w:rsid w:val="009C1F57"/>
    <w:rsid w:val="009C1FAD"/>
    <w:rsid w:val="009C1FBE"/>
    <w:rsid w:val="009C2038"/>
    <w:rsid w:val="009C2088"/>
    <w:rsid w:val="009C20D4"/>
    <w:rsid w:val="009C2285"/>
    <w:rsid w:val="009C2298"/>
    <w:rsid w:val="009C22E8"/>
    <w:rsid w:val="009C2757"/>
    <w:rsid w:val="009C28DB"/>
    <w:rsid w:val="009C29CB"/>
    <w:rsid w:val="009C2B30"/>
    <w:rsid w:val="009C2C27"/>
    <w:rsid w:val="009C2CBA"/>
    <w:rsid w:val="009C2D6A"/>
    <w:rsid w:val="009C2D94"/>
    <w:rsid w:val="009C2DE8"/>
    <w:rsid w:val="009C34CD"/>
    <w:rsid w:val="009C34D3"/>
    <w:rsid w:val="009C3547"/>
    <w:rsid w:val="009C3730"/>
    <w:rsid w:val="009C38BC"/>
    <w:rsid w:val="009C38EA"/>
    <w:rsid w:val="009C3D18"/>
    <w:rsid w:val="009C3D6A"/>
    <w:rsid w:val="009C3DBE"/>
    <w:rsid w:val="009C3F52"/>
    <w:rsid w:val="009C42E1"/>
    <w:rsid w:val="009C4461"/>
    <w:rsid w:val="009C456C"/>
    <w:rsid w:val="009C461E"/>
    <w:rsid w:val="009C472D"/>
    <w:rsid w:val="009C490F"/>
    <w:rsid w:val="009C4984"/>
    <w:rsid w:val="009C4B26"/>
    <w:rsid w:val="009C4B99"/>
    <w:rsid w:val="009C4D00"/>
    <w:rsid w:val="009C4D08"/>
    <w:rsid w:val="009C5083"/>
    <w:rsid w:val="009C5098"/>
    <w:rsid w:val="009C5169"/>
    <w:rsid w:val="009C51A7"/>
    <w:rsid w:val="009C5506"/>
    <w:rsid w:val="009C5574"/>
    <w:rsid w:val="009C5586"/>
    <w:rsid w:val="009C57BE"/>
    <w:rsid w:val="009C5A4C"/>
    <w:rsid w:val="009C5A86"/>
    <w:rsid w:val="009C5AF6"/>
    <w:rsid w:val="009C5C3C"/>
    <w:rsid w:val="009C5D0F"/>
    <w:rsid w:val="009C5D10"/>
    <w:rsid w:val="009C62B5"/>
    <w:rsid w:val="009C62ED"/>
    <w:rsid w:val="009C65BA"/>
    <w:rsid w:val="009C6679"/>
    <w:rsid w:val="009C67BB"/>
    <w:rsid w:val="009C6809"/>
    <w:rsid w:val="009C6872"/>
    <w:rsid w:val="009C6935"/>
    <w:rsid w:val="009C6A39"/>
    <w:rsid w:val="009C6BD1"/>
    <w:rsid w:val="009C6CCF"/>
    <w:rsid w:val="009C6D3F"/>
    <w:rsid w:val="009C6E30"/>
    <w:rsid w:val="009C6FBE"/>
    <w:rsid w:val="009C6FDB"/>
    <w:rsid w:val="009C707E"/>
    <w:rsid w:val="009C72C1"/>
    <w:rsid w:val="009C7312"/>
    <w:rsid w:val="009C75F8"/>
    <w:rsid w:val="009C76CA"/>
    <w:rsid w:val="009C77A7"/>
    <w:rsid w:val="009C7A06"/>
    <w:rsid w:val="009C7A29"/>
    <w:rsid w:val="009C7A37"/>
    <w:rsid w:val="009C7B67"/>
    <w:rsid w:val="009C7B73"/>
    <w:rsid w:val="009C7C51"/>
    <w:rsid w:val="009C7CAD"/>
    <w:rsid w:val="009C7DA1"/>
    <w:rsid w:val="009C7E13"/>
    <w:rsid w:val="009C7F58"/>
    <w:rsid w:val="009C7FD7"/>
    <w:rsid w:val="009D00B6"/>
    <w:rsid w:val="009D0442"/>
    <w:rsid w:val="009D065A"/>
    <w:rsid w:val="009D08F0"/>
    <w:rsid w:val="009D094E"/>
    <w:rsid w:val="009D0D32"/>
    <w:rsid w:val="009D0DE1"/>
    <w:rsid w:val="009D103F"/>
    <w:rsid w:val="009D10CF"/>
    <w:rsid w:val="009D10FE"/>
    <w:rsid w:val="009D12B5"/>
    <w:rsid w:val="009D132A"/>
    <w:rsid w:val="009D158B"/>
    <w:rsid w:val="009D1822"/>
    <w:rsid w:val="009D198E"/>
    <w:rsid w:val="009D1A4D"/>
    <w:rsid w:val="009D1A50"/>
    <w:rsid w:val="009D1AD5"/>
    <w:rsid w:val="009D1E87"/>
    <w:rsid w:val="009D1E90"/>
    <w:rsid w:val="009D1FFD"/>
    <w:rsid w:val="009D20F4"/>
    <w:rsid w:val="009D21C1"/>
    <w:rsid w:val="009D22C0"/>
    <w:rsid w:val="009D27F2"/>
    <w:rsid w:val="009D2864"/>
    <w:rsid w:val="009D2BD9"/>
    <w:rsid w:val="009D2C19"/>
    <w:rsid w:val="009D2DF8"/>
    <w:rsid w:val="009D2FAF"/>
    <w:rsid w:val="009D3102"/>
    <w:rsid w:val="009D314D"/>
    <w:rsid w:val="009D3484"/>
    <w:rsid w:val="009D356B"/>
    <w:rsid w:val="009D3624"/>
    <w:rsid w:val="009D37A0"/>
    <w:rsid w:val="009D37AA"/>
    <w:rsid w:val="009D3966"/>
    <w:rsid w:val="009D3A85"/>
    <w:rsid w:val="009D3C7B"/>
    <w:rsid w:val="009D3D5C"/>
    <w:rsid w:val="009D40EC"/>
    <w:rsid w:val="009D427C"/>
    <w:rsid w:val="009D42D4"/>
    <w:rsid w:val="009D44F6"/>
    <w:rsid w:val="009D4659"/>
    <w:rsid w:val="009D467E"/>
    <w:rsid w:val="009D4824"/>
    <w:rsid w:val="009D4836"/>
    <w:rsid w:val="009D4C53"/>
    <w:rsid w:val="009D4DE9"/>
    <w:rsid w:val="009D4EAB"/>
    <w:rsid w:val="009D51C3"/>
    <w:rsid w:val="009D51D5"/>
    <w:rsid w:val="009D5294"/>
    <w:rsid w:val="009D52AF"/>
    <w:rsid w:val="009D5371"/>
    <w:rsid w:val="009D5652"/>
    <w:rsid w:val="009D565E"/>
    <w:rsid w:val="009D566C"/>
    <w:rsid w:val="009D56BE"/>
    <w:rsid w:val="009D5A25"/>
    <w:rsid w:val="009D5A59"/>
    <w:rsid w:val="009D5B03"/>
    <w:rsid w:val="009D5DA1"/>
    <w:rsid w:val="009D5F46"/>
    <w:rsid w:val="009D5FF5"/>
    <w:rsid w:val="009D6027"/>
    <w:rsid w:val="009D6059"/>
    <w:rsid w:val="009D6344"/>
    <w:rsid w:val="009D6494"/>
    <w:rsid w:val="009D6606"/>
    <w:rsid w:val="009D6619"/>
    <w:rsid w:val="009D661E"/>
    <w:rsid w:val="009D688E"/>
    <w:rsid w:val="009D6AC9"/>
    <w:rsid w:val="009D6AD4"/>
    <w:rsid w:val="009D6DF8"/>
    <w:rsid w:val="009D700B"/>
    <w:rsid w:val="009D7336"/>
    <w:rsid w:val="009D75A4"/>
    <w:rsid w:val="009D7793"/>
    <w:rsid w:val="009D7822"/>
    <w:rsid w:val="009D7850"/>
    <w:rsid w:val="009D78C6"/>
    <w:rsid w:val="009D792D"/>
    <w:rsid w:val="009D79A5"/>
    <w:rsid w:val="009D7A37"/>
    <w:rsid w:val="009D7B8E"/>
    <w:rsid w:val="009D7BE9"/>
    <w:rsid w:val="009D7D86"/>
    <w:rsid w:val="009D7D96"/>
    <w:rsid w:val="009D7EB5"/>
    <w:rsid w:val="009D7EE9"/>
    <w:rsid w:val="009D7EF3"/>
    <w:rsid w:val="009D7F87"/>
    <w:rsid w:val="009E00E9"/>
    <w:rsid w:val="009E010A"/>
    <w:rsid w:val="009E01F6"/>
    <w:rsid w:val="009E028A"/>
    <w:rsid w:val="009E02A1"/>
    <w:rsid w:val="009E034A"/>
    <w:rsid w:val="009E0376"/>
    <w:rsid w:val="009E077B"/>
    <w:rsid w:val="009E0BEA"/>
    <w:rsid w:val="009E0CEF"/>
    <w:rsid w:val="009E0D9C"/>
    <w:rsid w:val="009E0F4F"/>
    <w:rsid w:val="009E0FE0"/>
    <w:rsid w:val="009E102D"/>
    <w:rsid w:val="009E1240"/>
    <w:rsid w:val="009E132E"/>
    <w:rsid w:val="009E14E5"/>
    <w:rsid w:val="009E1966"/>
    <w:rsid w:val="009E1A8D"/>
    <w:rsid w:val="009E1C6F"/>
    <w:rsid w:val="009E1C90"/>
    <w:rsid w:val="009E1C95"/>
    <w:rsid w:val="009E1DB1"/>
    <w:rsid w:val="009E1EF5"/>
    <w:rsid w:val="009E1EFE"/>
    <w:rsid w:val="009E1F5C"/>
    <w:rsid w:val="009E1FE9"/>
    <w:rsid w:val="009E2162"/>
    <w:rsid w:val="009E2403"/>
    <w:rsid w:val="009E24CA"/>
    <w:rsid w:val="009E2626"/>
    <w:rsid w:val="009E262B"/>
    <w:rsid w:val="009E26F4"/>
    <w:rsid w:val="009E2701"/>
    <w:rsid w:val="009E27BE"/>
    <w:rsid w:val="009E27E6"/>
    <w:rsid w:val="009E2912"/>
    <w:rsid w:val="009E2A76"/>
    <w:rsid w:val="009E2BA0"/>
    <w:rsid w:val="009E2BC0"/>
    <w:rsid w:val="009E2C05"/>
    <w:rsid w:val="009E2C18"/>
    <w:rsid w:val="009E2CC6"/>
    <w:rsid w:val="009E2D07"/>
    <w:rsid w:val="009E2EA7"/>
    <w:rsid w:val="009E3021"/>
    <w:rsid w:val="009E3045"/>
    <w:rsid w:val="009E316F"/>
    <w:rsid w:val="009E3495"/>
    <w:rsid w:val="009E350C"/>
    <w:rsid w:val="009E3768"/>
    <w:rsid w:val="009E38A3"/>
    <w:rsid w:val="009E394C"/>
    <w:rsid w:val="009E3B00"/>
    <w:rsid w:val="009E3C55"/>
    <w:rsid w:val="009E3E80"/>
    <w:rsid w:val="009E3FAE"/>
    <w:rsid w:val="009E42F6"/>
    <w:rsid w:val="009E4304"/>
    <w:rsid w:val="009E47A9"/>
    <w:rsid w:val="009E47ED"/>
    <w:rsid w:val="009E481B"/>
    <w:rsid w:val="009E4823"/>
    <w:rsid w:val="009E4929"/>
    <w:rsid w:val="009E4A00"/>
    <w:rsid w:val="009E4B61"/>
    <w:rsid w:val="009E4B84"/>
    <w:rsid w:val="009E4DE9"/>
    <w:rsid w:val="009E4E05"/>
    <w:rsid w:val="009E4F95"/>
    <w:rsid w:val="009E50A5"/>
    <w:rsid w:val="009E50BD"/>
    <w:rsid w:val="009E549A"/>
    <w:rsid w:val="009E56E1"/>
    <w:rsid w:val="009E584A"/>
    <w:rsid w:val="009E58A3"/>
    <w:rsid w:val="009E5945"/>
    <w:rsid w:val="009E59B6"/>
    <w:rsid w:val="009E5B2E"/>
    <w:rsid w:val="009E5C7F"/>
    <w:rsid w:val="009E5F4D"/>
    <w:rsid w:val="009E60BE"/>
    <w:rsid w:val="009E6215"/>
    <w:rsid w:val="009E62D9"/>
    <w:rsid w:val="009E632D"/>
    <w:rsid w:val="009E64C4"/>
    <w:rsid w:val="009E6555"/>
    <w:rsid w:val="009E6577"/>
    <w:rsid w:val="009E668D"/>
    <w:rsid w:val="009E6720"/>
    <w:rsid w:val="009E687B"/>
    <w:rsid w:val="009E6A07"/>
    <w:rsid w:val="009E6B39"/>
    <w:rsid w:val="009E6BEA"/>
    <w:rsid w:val="009E6D85"/>
    <w:rsid w:val="009E7218"/>
    <w:rsid w:val="009E72A3"/>
    <w:rsid w:val="009E731A"/>
    <w:rsid w:val="009E7491"/>
    <w:rsid w:val="009E7516"/>
    <w:rsid w:val="009E758F"/>
    <w:rsid w:val="009E77F3"/>
    <w:rsid w:val="009E7A53"/>
    <w:rsid w:val="009E7AAE"/>
    <w:rsid w:val="009E7B55"/>
    <w:rsid w:val="009E7D51"/>
    <w:rsid w:val="009E7DB5"/>
    <w:rsid w:val="009F0039"/>
    <w:rsid w:val="009F00B4"/>
    <w:rsid w:val="009F0277"/>
    <w:rsid w:val="009F0309"/>
    <w:rsid w:val="009F0325"/>
    <w:rsid w:val="009F0470"/>
    <w:rsid w:val="009F04E2"/>
    <w:rsid w:val="009F065A"/>
    <w:rsid w:val="009F079E"/>
    <w:rsid w:val="009F07BE"/>
    <w:rsid w:val="009F09D7"/>
    <w:rsid w:val="009F0A19"/>
    <w:rsid w:val="009F0BCA"/>
    <w:rsid w:val="009F0DA1"/>
    <w:rsid w:val="009F0FD6"/>
    <w:rsid w:val="009F1013"/>
    <w:rsid w:val="009F131E"/>
    <w:rsid w:val="009F13BF"/>
    <w:rsid w:val="009F141D"/>
    <w:rsid w:val="009F1670"/>
    <w:rsid w:val="009F1751"/>
    <w:rsid w:val="009F1845"/>
    <w:rsid w:val="009F1B84"/>
    <w:rsid w:val="009F1BC8"/>
    <w:rsid w:val="009F1C52"/>
    <w:rsid w:val="009F1CF1"/>
    <w:rsid w:val="009F1DC7"/>
    <w:rsid w:val="009F1E27"/>
    <w:rsid w:val="009F1E7B"/>
    <w:rsid w:val="009F1F8A"/>
    <w:rsid w:val="009F200D"/>
    <w:rsid w:val="009F2157"/>
    <w:rsid w:val="009F22A5"/>
    <w:rsid w:val="009F22A8"/>
    <w:rsid w:val="009F23AE"/>
    <w:rsid w:val="009F2436"/>
    <w:rsid w:val="009F2488"/>
    <w:rsid w:val="009F26E3"/>
    <w:rsid w:val="009F28BE"/>
    <w:rsid w:val="009F2913"/>
    <w:rsid w:val="009F2A59"/>
    <w:rsid w:val="009F2CB1"/>
    <w:rsid w:val="009F2D59"/>
    <w:rsid w:val="009F2DAE"/>
    <w:rsid w:val="009F2E0C"/>
    <w:rsid w:val="009F2E87"/>
    <w:rsid w:val="009F2FFB"/>
    <w:rsid w:val="009F3055"/>
    <w:rsid w:val="009F3254"/>
    <w:rsid w:val="009F3337"/>
    <w:rsid w:val="009F3343"/>
    <w:rsid w:val="009F34A4"/>
    <w:rsid w:val="009F34F0"/>
    <w:rsid w:val="009F385F"/>
    <w:rsid w:val="009F387D"/>
    <w:rsid w:val="009F38A9"/>
    <w:rsid w:val="009F3984"/>
    <w:rsid w:val="009F3AAB"/>
    <w:rsid w:val="009F3B3E"/>
    <w:rsid w:val="009F3C34"/>
    <w:rsid w:val="009F3DA0"/>
    <w:rsid w:val="009F3EC9"/>
    <w:rsid w:val="009F40F6"/>
    <w:rsid w:val="009F42F3"/>
    <w:rsid w:val="009F4314"/>
    <w:rsid w:val="009F43A4"/>
    <w:rsid w:val="009F43EF"/>
    <w:rsid w:val="009F442A"/>
    <w:rsid w:val="009F4728"/>
    <w:rsid w:val="009F48A7"/>
    <w:rsid w:val="009F4A62"/>
    <w:rsid w:val="009F4EEF"/>
    <w:rsid w:val="009F501B"/>
    <w:rsid w:val="009F5069"/>
    <w:rsid w:val="009F5137"/>
    <w:rsid w:val="009F5307"/>
    <w:rsid w:val="009F5339"/>
    <w:rsid w:val="009F54F7"/>
    <w:rsid w:val="009F58D4"/>
    <w:rsid w:val="009F5951"/>
    <w:rsid w:val="009F59D9"/>
    <w:rsid w:val="009F5A32"/>
    <w:rsid w:val="009F5B44"/>
    <w:rsid w:val="009F5F45"/>
    <w:rsid w:val="009F5F48"/>
    <w:rsid w:val="009F60C3"/>
    <w:rsid w:val="009F6282"/>
    <w:rsid w:val="009F64B2"/>
    <w:rsid w:val="009F662D"/>
    <w:rsid w:val="009F6671"/>
    <w:rsid w:val="009F66DB"/>
    <w:rsid w:val="009F695A"/>
    <w:rsid w:val="009F6B08"/>
    <w:rsid w:val="009F6C12"/>
    <w:rsid w:val="009F6D37"/>
    <w:rsid w:val="009F6E74"/>
    <w:rsid w:val="009F6F7A"/>
    <w:rsid w:val="009F7006"/>
    <w:rsid w:val="009F7025"/>
    <w:rsid w:val="009F712F"/>
    <w:rsid w:val="009F725D"/>
    <w:rsid w:val="009F763A"/>
    <w:rsid w:val="009F767C"/>
    <w:rsid w:val="009F7BDB"/>
    <w:rsid w:val="009F7C1E"/>
    <w:rsid w:val="009F7C70"/>
    <w:rsid w:val="009F7C7B"/>
    <w:rsid w:val="009F7CE9"/>
    <w:rsid w:val="009F7DA7"/>
    <w:rsid w:val="009F7E19"/>
    <w:rsid w:val="009F7F0A"/>
    <w:rsid w:val="009F7F8E"/>
    <w:rsid w:val="009F7FCD"/>
    <w:rsid w:val="00A001C7"/>
    <w:rsid w:val="00A00411"/>
    <w:rsid w:val="00A00429"/>
    <w:rsid w:val="00A005AA"/>
    <w:rsid w:val="00A005E1"/>
    <w:rsid w:val="00A00752"/>
    <w:rsid w:val="00A0094B"/>
    <w:rsid w:val="00A00A40"/>
    <w:rsid w:val="00A00A93"/>
    <w:rsid w:val="00A00AAD"/>
    <w:rsid w:val="00A00B0A"/>
    <w:rsid w:val="00A00FA2"/>
    <w:rsid w:val="00A01018"/>
    <w:rsid w:val="00A01145"/>
    <w:rsid w:val="00A0119F"/>
    <w:rsid w:val="00A01203"/>
    <w:rsid w:val="00A012A9"/>
    <w:rsid w:val="00A01417"/>
    <w:rsid w:val="00A01464"/>
    <w:rsid w:val="00A01679"/>
    <w:rsid w:val="00A018D2"/>
    <w:rsid w:val="00A019A7"/>
    <w:rsid w:val="00A01A09"/>
    <w:rsid w:val="00A01A47"/>
    <w:rsid w:val="00A01C85"/>
    <w:rsid w:val="00A01CCB"/>
    <w:rsid w:val="00A01DE0"/>
    <w:rsid w:val="00A01F02"/>
    <w:rsid w:val="00A02143"/>
    <w:rsid w:val="00A02278"/>
    <w:rsid w:val="00A022F9"/>
    <w:rsid w:val="00A0233C"/>
    <w:rsid w:val="00A0238B"/>
    <w:rsid w:val="00A02404"/>
    <w:rsid w:val="00A0259A"/>
    <w:rsid w:val="00A02644"/>
    <w:rsid w:val="00A02738"/>
    <w:rsid w:val="00A02A3D"/>
    <w:rsid w:val="00A02D1E"/>
    <w:rsid w:val="00A02D6B"/>
    <w:rsid w:val="00A02D93"/>
    <w:rsid w:val="00A02DED"/>
    <w:rsid w:val="00A02F34"/>
    <w:rsid w:val="00A02FF1"/>
    <w:rsid w:val="00A030D8"/>
    <w:rsid w:val="00A031DC"/>
    <w:rsid w:val="00A031E6"/>
    <w:rsid w:val="00A03392"/>
    <w:rsid w:val="00A033ED"/>
    <w:rsid w:val="00A036EA"/>
    <w:rsid w:val="00A03AA5"/>
    <w:rsid w:val="00A03BFF"/>
    <w:rsid w:val="00A03C2B"/>
    <w:rsid w:val="00A03CCB"/>
    <w:rsid w:val="00A03D9F"/>
    <w:rsid w:val="00A03FB3"/>
    <w:rsid w:val="00A0411B"/>
    <w:rsid w:val="00A041E7"/>
    <w:rsid w:val="00A04263"/>
    <w:rsid w:val="00A04619"/>
    <w:rsid w:val="00A0465C"/>
    <w:rsid w:val="00A047ED"/>
    <w:rsid w:val="00A048FA"/>
    <w:rsid w:val="00A049C5"/>
    <w:rsid w:val="00A04CF6"/>
    <w:rsid w:val="00A04DB8"/>
    <w:rsid w:val="00A04F02"/>
    <w:rsid w:val="00A04F42"/>
    <w:rsid w:val="00A0522F"/>
    <w:rsid w:val="00A054A0"/>
    <w:rsid w:val="00A055E2"/>
    <w:rsid w:val="00A058D7"/>
    <w:rsid w:val="00A05AFA"/>
    <w:rsid w:val="00A05CF9"/>
    <w:rsid w:val="00A05D4F"/>
    <w:rsid w:val="00A05DC7"/>
    <w:rsid w:val="00A05E24"/>
    <w:rsid w:val="00A05E49"/>
    <w:rsid w:val="00A05EB0"/>
    <w:rsid w:val="00A05F00"/>
    <w:rsid w:val="00A05F3A"/>
    <w:rsid w:val="00A0617A"/>
    <w:rsid w:val="00A06204"/>
    <w:rsid w:val="00A06405"/>
    <w:rsid w:val="00A06415"/>
    <w:rsid w:val="00A06524"/>
    <w:rsid w:val="00A0654A"/>
    <w:rsid w:val="00A065EE"/>
    <w:rsid w:val="00A06B7F"/>
    <w:rsid w:val="00A06C04"/>
    <w:rsid w:val="00A06D22"/>
    <w:rsid w:val="00A06F1E"/>
    <w:rsid w:val="00A07165"/>
    <w:rsid w:val="00A07288"/>
    <w:rsid w:val="00A0733B"/>
    <w:rsid w:val="00A0741B"/>
    <w:rsid w:val="00A0759D"/>
    <w:rsid w:val="00A075C7"/>
    <w:rsid w:val="00A07919"/>
    <w:rsid w:val="00A07997"/>
    <w:rsid w:val="00A07A01"/>
    <w:rsid w:val="00A07A76"/>
    <w:rsid w:val="00A07B47"/>
    <w:rsid w:val="00A07C57"/>
    <w:rsid w:val="00A07CC3"/>
    <w:rsid w:val="00A07CE3"/>
    <w:rsid w:val="00A07E5E"/>
    <w:rsid w:val="00A07F06"/>
    <w:rsid w:val="00A07F23"/>
    <w:rsid w:val="00A1001E"/>
    <w:rsid w:val="00A10667"/>
    <w:rsid w:val="00A108E4"/>
    <w:rsid w:val="00A10A7B"/>
    <w:rsid w:val="00A10A85"/>
    <w:rsid w:val="00A10CEB"/>
    <w:rsid w:val="00A10D30"/>
    <w:rsid w:val="00A10DBB"/>
    <w:rsid w:val="00A10EF3"/>
    <w:rsid w:val="00A10F36"/>
    <w:rsid w:val="00A10F82"/>
    <w:rsid w:val="00A110CC"/>
    <w:rsid w:val="00A11269"/>
    <w:rsid w:val="00A112AF"/>
    <w:rsid w:val="00A11488"/>
    <w:rsid w:val="00A114A0"/>
    <w:rsid w:val="00A118DE"/>
    <w:rsid w:val="00A11955"/>
    <w:rsid w:val="00A1197D"/>
    <w:rsid w:val="00A11D83"/>
    <w:rsid w:val="00A11E59"/>
    <w:rsid w:val="00A11E64"/>
    <w:rsid w:val="00A11EC8"/>
    <w:rsid w:val="00A121B8"/>
    <w:rsid w:val="00A123F9"/>
    <w:rsid w:val="00A12407"/>
    <w:rsid w:val="00A12855"/>
    <w:rsid w:val="00A1297C"/>
    <w:rsid w:val="00A12A2A"/>
    <w:rsid w:val="00A12AF0"/>
    <w:rsid w:val="00A12BA0"/>
    <w:rsid w:val="00A12C90"/>
    <w:rsid w:val="00A12CA3"/>
    <w:rsid w:val="00A12D4F"/>
    <w:rsid w:val="00A12EEB"/>
    <w:rsid w:val="00A12F2C"/>
    <w:rsid w:val="00A1305A"/>
    <w:rsid w:val="00A130A9"/>
    <w:rsid w:val="00A130F4"/>
    <w:rsid w:val="00A131CB"/>
    <w:rsid w:val="00A134D1"/>
    <w:rsid w:val="00A1351B"/>
    <w:rsid w:val="00A1351C"/>
    <w:rsid w:val="00A1375F"/>
    <w:rsid w:val="00A13783"/>
    <w:rsid w:val="00A137AD"/>
    <w:rsid w:val="00A137AE"/>
    <w:rsid w:val="00A13805"/>
    <w:rsid w:val="00A13836"/>
    <w:rsid w:val="00A138A6"/>
    <w:rsid w:val="00A138FA"/>
    <w:rsid w:val="00A13A74"/>
    <w:rsid w:val="00A13C52"/>
    <w:rsid w:val="00A13FEB"/>
    <w:rsid w:val="00A1415C"/>
    <w:rsid w:val="00A147BC"/>
    <w:rsid w:val="00A148BF"/>
    <w:rsid w:val="00A14990"/>
    <w:rsid w:val="00A149A5"/>
    <w:rsid w:val="00A14B95"/>
    <w:rsid w:val="00A14EA3"/>
    <w:rsid w:val="00A150AC"/>
    <w:rsid w:val="00A151D1"/>
    <w:rsid w:val="00A1527C"/>
    <w:rsid w:val="00A152A2"/>
    <w:rsid w:val="00A15435"/>
    <w:rsid w:val="00A1570D"/>
    <w:rsid w:val="00A15C36"/>
    <w:rsid w:val="00A15FB7"/>
    <w:rsid w:val="00A16012"/>
    <w:rsid w:val="00A16854"/>
    <w:rsid w:val="00A168EE"/>
    <w:rsid w:val="00A16A0F"/>
    <w:rsid w:val="00A16E16"/>
    <w:rsid w:val="00A16F02"/>
    <w:rsid w:val="00A16F24"/>
    <w:rsid w:val="00A16F40"/>
    <w:rsid w:val="00A17079"/>
    <w:rsid w:val="00A17196"/>
    <w:rsid w:val="00A1722E"/>
    <w:rsid w:val="00A1729B"/>
    <w:rsid w:val="00A17312"/>
    <w:rsid w:val="00A17570"/>
    <w:rsid w:val="00A175D9"/>
    <w:rsid w:val="00A17642"/>
    <w:rsid w:val="00A176E9"/>
    <w:rsid w:val="00A177FC"/>
    <w:rsid w:val="00A17A14"/>
    <w:rsid w:val="00A17A71"/>
    <w:rsid w:val="00A17BFE"/>
    <w:rsid w:val="00A17CA3"/>
    <w:rsid w:val="00A17CB9"/>
    <w:rsid w:val="00A17E05"/>
    <w:rsid w:val="00A17EE2"/>
    <w:rsid w:val="00A17FD4"/>
    <w:rsid w:val="00A203B9"/>
    <w:rsid w:val="00A20598"/>
    <w:rsid w:val="00A205DC"/>
    <w:rsid w:val="00A2069B"/>
    <w:rsid w:val="00A206D8"/>
    <w:rsid w:val="00A206E0"/>
    <w:rsid w:val="00A206EB"/>
    <w:rsid w:val="00A20953"/>
    <w:rsid w:val="00A20972"/>
    <w:rsid w:val="00A209FD"/>
    <w:rsid w:val="00A20A57"/>
    <w:rsid w:val="00A20AEF"/>
    <w:rsid w:val="00A20B2D"/>
    <w:rsid w:val="00A20F86"/>
    <w:rsid w:val="00A2100D"/>
    <w:rsid w:val="00A21048"/>
    <w:rsid w:val="00A21119"/>
    <w:rsid w:val="00A21207"/>
    <w:rsid w:val="00A2130E"/>
    <w:rsid w:val="00A2141C"/>
    <w:rsid w:val="00A2166D"/>
    <w:rsid w:val="00A21768"/>
    <w:rsid w:val="00A21912"/>
    <w:rsid w:val="00A219B9"/>
    <w:rsid w:val="00A21B31"/>
    <w:rsid w:val="00A21C77"/>
    <w:rsid w:val="00A21DFE"/>
    <w:rsid w:val="00A22065"/>
    <w:rsid w:val="00A220B7"/>
    <w:rsid w:val="00A2224A"/>
    <w:rsid w:val="00A22253"/>
    <w:rsid w:val="00A22309"/>
    <w:rsid w:val="00A22761"/>
    <w:rsid w:val="00A22AE5"/>
    <w:rsid w:val="00A22D35"/>
    <w:rsid w:val="00A22DAB"/>
    <w:rsid w:val="00A22E24"/>
    <w:rsid w:val="00A23103"/>
    <w:rsid w:val="00A23114"/>
    <w:rsid w:val="00A23173"/>
    <w:rsid w:val="00A2318C"/>
    <w:rsid w:val="00A233DD"/>
    <w:rsid w:val="00A234FD"/>
    <w:rsid w:val="00A235BF"/>
    <w:rsid w:val="00A237FE"/>
    <w:rsid w:val="00A239A4"/>
    <w:rsid w:val="00A23A3F"/>
    <w:rsid w:val="00A23A65"/>
    <w:rsid w:val="00A23B35"/>
    <w:rsid w:val="00A23C77"/>
    <w:rsid w:val="00A23CBE"/>
    <w:rsid w:val="00A23DAC"/>
    <w:rsid w:val="00A23E26"/>
    <w:rsid w:val="00A23E6C"/>
    <w:rsid w:val="00A23EC5"/>
    <w:rsid w:val="00A23ED7"/>
    <w:rsid w:val="00A23EDD"/>
    <w:rsid w:val="00A24145"/>
    <w:rsid w:val="00A243F9"/>
    <w:rsid w:val="00A2448F"/>
    <w:rsid w:val="00A2459A"/>
    <w:rsid w:val="00A24653"/>
    <w:rsid w:val="00A246F8"/>
    <w:rsid w:val="00A24748"/>
    <w:rsid w:val="00A247FB"/>
    <w:rsid w:val="00A24ABE"/>
    <w:rsid w:val="00A24E68"/>
    <w:rsid w:val="00A24E75"/>
    <w:rsid w:val="00A25035"/>
    <w:rsid w:val="00A25055"/>
    <w:rsid w:val="00A252A7"/>
    <w:rsid w:val="00A2534C"/>
    <w:rsid w:val="00A25455"/>
    <w:rsid w:val="00A2547D"/>
    <w:rsid w:val="00A2556A"/>
    <w:rsid w:val="00A2557A"/>
    <w:rsid w:val="00A25592"/>
    <w:rsid w:val="00A25706"/>
    <w:rsid w:val="00A25742"/>
    <w:rsid w:val="00A257DC"/>
    <w:rsid w:val="00A2591C"/>
    <w:rsid w:val="00A25BEF"/>
    <w:rsid w:val="00A25CB2"/>
    <w:rsid w:val="00A25CBA"/>
    <w:rsid w:val="00A2628F"/>
    <w:rsid w:val="00A262CF"/>
    <w:rsid w:val="00A263CC"/>
    <w:rsid w:val="00A265A1"/>
    <w:rsid w:val="00A267A0"/>
    <w:rsid w:val="00A26921"/>
    <w:rsid w:val="00A269A3"/>
    <w:rsid w:val="00A26AE6"/>
    <w:rsid w:val="00A26BB0"/>
    <w:rsid w:val="00A26CAA"/>
    <w:rsid w:val="00A26D48"/>
    <w:rsid w:val="00A270F7"/>
    <w:rsid w:val="00A270FE"/>
    <w:rsid w:val="00A2710D"/>
    <w:rsid w:val="00A271F5"/>
    <w:rsid w:val="00A273D1"/>
    <w:rsid w:val="00A27BAE"/>
    <w:rsid w:val="00A27C05"/>
    <w:rsid w:val="00A27F6B"/>
    <w:rsid w:val="00A300D6"/>
    <w:rsid w:val="00A301EC"/>
    <w:rsid w:val="00A30245"/>
    <w:rsid w:val="00A30249"/>
    <w:rsid w:val="00A302DB"/>
    <w:rsid w:val="00A3038F"/>
    <w:rsid w:val="00A30404"/>
    <w:rsid w:val="00A304A0"/>
    <w:rsid w:val="00A30578"/>
    <w:rsid w:val="00A3058D"/>
    <w:rsid w:val="00A30714"/>
    <w:rsid w:val="00A307CC"/>
    <w:rsid w:val="00A308D3"/>
    <w:rsid w:val="00A30983"/>
    <w:rsid w:val="00A309C5"/>
    <w:rsid w:val="00A30AB1"/>
    <w:rsid w:val="00A30C5E"/>
    <w:rsid w:val="00A30E82"/>
    <w:rsid w:val="00A30E8C"/>
    <w:rsid w:val="00A30FBA"/>
    <w:rsid w:val="00A31086"/>
    <w:rsid w:val="00A3139C"/>
    <w:rsid w:val="00A313AE"/>
    <w:rsid w:val="00A31401"/>
    <w:rsid w:val="00A31593"/>
    <w:rsid w:val="00A315E3"/>
    <w:rsid w:val="00A3161D"/>
    <w:rsid w:val="00A316C2"/>
    <w:rsid w:val="00A31722"/>
    <w:rsid w:val="00A31961"/>
    <w:rsid w:val="00A319D1"/>
    <w:rsid w:val="00A31AA8"/>
    <w:rsid w:val="00A31B9B"/>
    <w:rsid w:val="00A31C44"/>
    <w:rsid w:val="00A31DF4"/>
    <w:rsid w:val="00A31F2C"/>
    <w:rsid w:val="00A3219C"/>
    <w:rsid w:val="00A32216"/>
    <w:rsid w:val="00A323C6"/>
    <w:rsid w:val="00A32665"/>
    <w:rsid w:val="00A32785"/>
    <w:rsid w:val="00A32879"/>
    <w:rsid w:val="00A3298B"/>
    <w:rsid w:val="00A329F4"/>
    <w:rsid w:val="00A32A0B"/>
    <w:rsid w:val="00A32A7A"/>
    <w:rsid w:val="00A32AF6"/>
    <w:rsid w:val="00A32C48"/>
    <w:rsid w:val="00A32CF0"/>
    <w:rsid w:val="00A32D8C"/>
    <w:rsid w:val="00A32DCC"/>
    <w:rsid w:val="00A3303B"/>
    <w:rsid w:val="00A330FC"/>
    <w:rsid w:val="00A33243"/>
    <w:rsid w:val="00A335D6"/>
    <w:rsid w:val="00A3361F"/>
    <w:rsid w:val="00A338D3"/>
    <w:rsid w:val="00A33A5F"/>
    <w:rsid w:val="00A33D55"/>
    <w:rsid w:val="00A33E5F"/>
    <w:rsid w:val="00A3404A"/>
    <w:rsid w:val="00A34250"/>
    <w:rsid w:val="00A3426A"/>
    <w:rsid w:val="00A34272"/>
    <w:rsid w:val="00A34444"/>
    <w:rsid w:val="00A3445C"/>
    <w:rsid w:val="00A34517"/>
    <w:rsid w:val="00A346EF"/>
    <w:rsid w:val="00A34832"/>
    <w:rsid w:val="00A3491E"/>
    <w:rsid w:val="00A34ACC"/>
    <w:rsid w:val="00A34BD7"/>
    <w:rsid w:val="00A34BEF"/>
    <w:rsid w:val="00A352A3"/>
    <w:rsid w:val="00A354E6"/>
    <w:rsid w:val="00A35643"/>
    <w:rsid w:val="00A35873"/>
    <w:rsid w:val="00A35A21"/>
    <w:rsid w:val="00A35A8D"/>
    <w:rsid w:val="00A35BC0"/>
    <w:rsid w:val="00A35C7F"/>
    <w:rsid w:val="00A35CB8"/>
    <w:rsid w:val="00A35D16"/>
    <w:rsid w:val="00A35DAC"/>
    <w:rsid w:val="00A35DCD"/>
    <w:rsid w:val="00A35DD9"/>
    <w:rsid w:val="00A35E40"/>
    <w:rsid w:val="00A360A2"/>
    <w:rsid w:val="00A36117"/>
    <w:rsid w:val="00A361C4"/>
    <w:rsid w:val="00A36224"/>
    <w:rsid w:val="00A36344"/>
    <w:rsid w:val="00A363C0"/>
    <w:rsid w:val="00A364F0"/>
    <w:rsid w:val="00A36867"/>
    <w:rsid w:val="00A36A58"/>
    <w:rsid w:val="00A36AEE"/>
    <w:rsid w:val="00A36BF3"/>
    <w:rsid w:val="00A36D63"/>
    <w:rsid w:val="00A37042"/>
    <w:rsid w:val="00A370F3"/>
    <w:rsid w:val="00A37297"/>
    <w:rsid w:val="00A3730F"/>
    <w:rsid w:val="00A3746F"/>
    <w:rsid w:val="00A374FD"/>
    <w:rsid w:val="00A376D7"/>
    <w:rsid w:val="00A37BF4"/>
    <w:rsid w:val="00A404E8"/>
    <w:rsid w:val="00A40519"/>
    <w:rsid w:val="00A40559"/>
    <w:rsid w:val="00A4064A"/>
    <w:rsid w:val="00A4078C"/>
    <w:rsid w:val="00A407D5"/>
    <w:rsid w:val="00A407E0"/>
    <w:rsid w:val="00A408B1"/>
    <w:rsid w:val="00A40B31"/>
    <w:rsid w:val="00A40B63"/>
    <w:rsid w:val="00A40B8E"/>
    <w:rsid w:val="00A40E70"/>
    <w:rsid w:val="00A41300"/>
    <w:rsid w:val="00A413C1"/>
    <w:rsid w:val="00A414A3"/>
    <w:rsid w:val="00A41531"/>
    <w:rsid w:val="00A4161C"/>
    <w:rsid w:val="00A4185E"/>
    <w:rsid w:val="00A4193C"/>
    <w:rsid w:val="00A41A99"/>
    <w:rsid w:val="00A41B13"/>
    <w:rsid w:val="00A41B7F"/>
    <w:rsid w:val="00A41FE0"/>
    <w:rsid w:val="00A4209C"/>
    <w:rsid w:val="00A42176"/>
    <w:rsid w:val="00A4232F"/>
    <w:rsid w:val="00A42362"/>
    <w:rsid w:val="00A42443"/>
    <w:rsid w:val="00A42617"/>
    <w:rsid w:val="00A42895"/>
    <w:rsid w:val="00A42965"/>
    <w:rsid w:val="00A42AE9"/>
    <w:rsid w:val="00A42E6E"/>
    <w:rsid w:val="00A42E89"/>
    <w:rsid w:val="00A43105"/>
    <w:rsid w:val="00A431AA"/>
    <w:rsid w:val="00A432BF"/>
    <w:rsid w:val="00A43330"/>
    <w:rsid w:val="00A43359"/>
    <w:rsid w:val="00A43375"/>
    <w:rsid w:val="00A434AB"/>
    <w:rsid w:val="00A43539"/>
    <w:rsid w:val="00A43577"/>
    <w:rsid w:val="00A435CD"/>
    <w:rsid w:val="00A43628"/>
    <w:rsid w:val="00A43854"/>
    <w:rsid w:val="00A438C9"/>
    <w:rsid w:val="00A438E1"/>
    <w:rsid w:val="00A439DD"/>
    <w:rsid w:val="00A43C26"/>
    <w:rsid w:val="00A43CBA"/>
    <w:rsid w:val="00A43CC2"/>
    <w:rsid w:val="00A43F4B"/>
    <w:rsid w:val="00A43FCB"/>
    <w:rsid w:val="00A441A6"/>
    <w:rsid w:val="00A4427D"/>
    <w:rsid w:val="00A44309"/>
    <w:rsid w:val="00A4438E"/>
    <w:rsid w:val="00A44413"/>
    <w:rsid w:val="00A44580"/>
    <w:rsid w:val="00A4465A"/>
    <w:rsid w:val="00A448C9"/>
    <w:rsid w:val="00A44A06"/>
    <w:rsid w:val="00A44A69"/>
    <w:rsid w:val="00A44AC9"/>
    <w:rsid w:val="00A44D04"/>
    <w:rsid w:val="00A44D65"/>
    <w:rsid w:val="00A44F3E"/>
    <w:rsid w:val="00A44FE7"/>
    <w:rsid w:val="00A45072"/>
    <w:rsid w:val="00A45108"/>
    <w:rsid w:val="00A45170"/>
    <w:rsid w:val="00A451D7"/>
    <w:rsid w:val="00A451E2"/>
    <w:rsid w:val="00A45250"/>
    <w:rsid w:val="00A452B1"/>
    <w:rsid w:val="00A452F4"/>
    <w:rsid w:val="00A4531A"/>
    <w:rsid w:val="00A454AA"/>
    <w:rsid w:val="00A45552"/>
    <w:rsid w:val="00A4557C"/>
    <w:rsid w:val="00A4559B"/>
    <w:rsid w:val="00A455E3"/>
    <w:rsid w:val="00A456E6"/>
    <w:rsid w:val="00A456F1"/>
    <w:rsid w:val="00A45984"/>
    <w:rsid w:val="00A459BE"/>
    <w:rsid w:val="00A45A04"/>
    <w:rsid w:val="00A45BAE"/>
    <w:rsid w:val="00A45EAC"/>
    <w:rsid w:val="00A466DD"/>
    <w:rsid w:val="00A46885"/>
    <w:rsid w:val="00A46B82"/>
    <w:rsid w:val="00A46B98"/>
    <w:rsid w:val="00A46BFB"/>
    <w:rsid w:val="00A46CDE"/>
    <w:rsid w:val="00A46D08"/>
    <w:rsid w:val="00A4710A"/>
    <w:rsid w:val="00A47173"/>
    <w:rsid w:val="00A47203"/>
    <w:rsid w:val="00A47336"/>
    <w:rsid w:val="00A47400"/>
    <w:rsid w:val="00A474D2"/>
    <w:rsid w:val="00A47635"/>
    <w:rsid w:val="00A47707"/>
    <w:rsid w:val="00A477E2"/>
    <w:rsid w:val="00A47811"/>
    <w:rsid w:val="00A4789F"/>
    <w:rsid w:val="00A47970"/>
    <w:rsid w:val="00A479DC"/>
    <w:rsid w:val="00A47A69"/>
    <w:rsid w:val="00A47B87"/>
    <w:rsid w:val="00A501AA"/>
    <w:rsid w:val="00A502E5"/>
    <w:rsid w:val="00A503AF"/>
    <w:rsid w:val="00A50600"/>
    <w:rsid w:val="00A50977"/>
    <w:rsid w:val="00A50986"/>
    <w:rsid w:val="00A50BB1"/>
    <w:rsid w:val="00A50D55"/>
    <w:rsid w:val="00A50E7D"/>
    <w:rsid w:val="00A5148F"/>
    <w:rsid w:val="00A514F1"/>
    <w:rsid w:val="00A5152E"/>
    <w:rsid w:val="00A51621"/>
    <w:rsid w:val="00A51890"/>
    <w:rsid w:val="00A5199E"/>
    <w:rsid w:val="00A51B89"/>
    <w:rsid w:val="00A51CCF"/>
    <w:rsid w:val="00A51EDD"/>
    <w:rsid w:val="00A51FD2"/>
    <w:rsid w:val="00A52033"/>
    <w:rsid w:val="00A520AD"/>
    <w:rsid w:val="00A52213"/>
    <w:rsid w:val="00A52234"/>
    <w:rsid w:val="00A523A4"/>
    <w:rsid w:val="00A5248F"/>
    <w:rsid w:val="00A52556"/>
    <w:rsid w:val="00A527BE"/>
    <w:rsid w:val="00A528EB"/>
    <w:rsid w:val="00A52AF6"/>
    <w:rsid w:val="00A52BD5"/>
    <w:rsid w:val="00A52C65"/>
    <w:rsid w:val="00A52D69"/>
    <w:rsid w:val="00A52E9C"/>
    <w:rsid w:val="00A52F64"/>
    <w:rsid w:val="00A53175"/>
    <w:rsid w:val="00A531CC"/>
    <w:rsid w:val="00A5324A"/>
    <w:rsid w:val="00A53365"/>
    <w:rsid w:val="00A53432"/>
    <w:rsid w:val="00A53439"/>
    <w:rsid w:val="00A5357D"/>
    <w:rsid w:val="00A5367E"/>
    <w:rsid w:val="00A53765"/>
    <w:rsid w:val="00A5379C"/>
    <w:rsid w:val="00A539FA"/>
    <w:rsid w:val="00A53E3A"/>
    <w:rsid w:val="00A540B6"/>
    <w:rsid w:val="00A542D3"/>
    <w:rsid w:val="00A54481"/>
    <w:rsid w:val="00A5449A"/>
    <w:rsid w:val="00A54545"/>
    <w:rsid w:val="00A545C2"/>
    <w:rsid w:val="00A545DA"/>
    <w:rsid w:val="00A547A9"/>
    <w:rsid w:val="00A54830"/>
    <w:rsid w:val="00A54BC3"/>
    <w:rsid w:val="00A54EF0"/>
    <w:rsid w:val="00A55238"/>
    <w:rsid w:val="00A552CE"/>
    <w:rsid w:val="00A553DE"/>
    <w:rsid w:val="00A55527"/>
    <w:rsid w:val="00A5568F"/>
    <w:rsid w:val="00A558D0"/>
    <w:rsid w:val="00A55B36"/>
    <w:rsid w:val="00A55B7F"/>
    <w:rsid w:val="00A55C7C"/>
    <w:rsid w:val="00A55CAE"/>
    <w:rsid w:val="00A55EB6"/>
    <w:rsid w:val="00A55F06"/>
    <w:rsid w:val="00A55F29"/>
    <w:rsid w:val="00A56338"/>
    <w:rsid w:val="00A563E3"/>
    <w:rsid w:val="00A563EF"/>
    <w:rsid w:val="00A5640B"/>
    <w:rsid w:val="00A564AC"/>
    <w:rsid w:val="00A5659C"/>
    <w:rsid w:val="00A566B8"/>
    <w:rsid w:val="00A566DB"/>
    <w:rsid w:val="00A568BC"/>
    <w:rsid w:val="00A569EF"/>
    <w:rsid w:val="00A56AAA"/>
    <w:rsid w:val="00A56AFA"/>
    <w:rsid w:val="00A56C15"/>
    <w:rsid w:val="00A56D73"/>
    <w:rsid w:val="00A57187"/>
    <w:rsid w:val="00A57192"/>
    <w:rsid w:val="00A572BE"/>
    <w:rsid w:val="00A573C1"/>
    <w:rsid w:val="00A57546"/>
    <w:rsid w:val="00A57642"/>
    <w:rsid w:val="00A57687"/>
    <w:rsid w:val="00A57694"/>
    <w:rsid w:val="00A5778B"/>
    <w:rsid w:val="00A578BB"/>
    <w:rsid w:val="00A57A1B"/>
    <w:rsid w:val="00A57D72"/>
    <w:rsid w:val="00A57E0A"/>
    <w:rsid w:val="00A57F06"/>
    <w:rsid w:val="00A60065"/>
    <w:rsid w:val="00A60066"/>
    <w:rsid w:val="00A60141"/>
    <w:rsid w:val="00A6018E"/>
    <w:rsid w:val="00A60320"/>
    <w:rsid w:val="00A604FD"/>
    <w:rsid w:val="00A60650"/>
    <w:rsid w:val="00A6084C"/>
    <w:rsid w:val="00A6087E"/>
    <w:rsid w:val="00A60A94"/>
    <w:rsid w:val="00A60ADD"/>
    <w:rsid w:val="00A60BEE"/>
    <w:rsid w:val="00A60BFF"/>
    <w:rsid w:val="00A60D5F"/>
    <w:rsid w:val="00A60D9E"/>
    <w:rsid w:val="00A60FCA"/>
    <w:rsid w:val="00A610DF"/>
    <w:rsid w:val="00A6116C"/>
    <w:rsid w:val="00A612A7"/>
    <w:rsid w:val="00A613A6"/>
    <w:rsid w:val="00A617F2"/>
    <w:rsid w:val="00A61823"/>
    <w:rsid w:val="00A61CDB"/>
    <w:rsid w:val="00A61CEB"/>
    <w:rsid w:val="00A61FC8"/>
    <w:rsid w:val="00A62072"/>
    <w:rsid w:val="00A62210"/>
    <w:rsid w:val="00A622C2"/>
    <w:rsid w:val="00A622F7"/>
    <w:rsid w:val="00A62327"/>
    <w:rsid w:val="00A624BC"/>
    <w:rsid w:val="00A6278D"/>
    <w:rsid w:val="00A62818"/>
    <w:rsid w:val="00A62945"/>
    <w:rsid w:val="00A62A27"/>
    <w:rsid w:val="00A62AE5"/>
    <w:rsid w:val="00A62B44"/>
    <w:rsid w:val="00A62C1C"/>
    <w:rsid w:val="00A62C49"/>
    <w:rsid w:val="00A62E54"/>
    <w:rsid w:val="00A630C8"/>
    <w:rsid w:val="00A63183"/>
    <w:rsid w:val="00A631DD"/>
    <w:rsid w:val="00A631E3"/>
    <w:rsid w:val="00A632DE"/>
    <w:rsid w:val="00A63327"/>
    <w:rsid w:val="00A6345E"/>
    <w:rsid w:val="00A6356C"/>
    <w:rsid w:val="00A63A5C"/>
    <w:rsid w:val="00A63CF2"/>
    <w:rsid w:val="00A63E7C"/>
    <w:rsid w:val="00A63EEF"/>
    <w:rsid w:val="00A63FE2"/>
    <w:rsid w:val="00A643BC"/>
    <w:rsid w:val="00A6451E"/>
    <w:rsid w:val="00A645A1"/>
    <w:rsid w:val="00A646F1"/>
    <w:rsid w:val="00A6477A"/>
    <w:rsid w:val="00A64873"/>
    <w:rsid w:val="00A6493A"/>
    <w:rsid w:val="00A649C3"/>
    <w:rsid w:val="00A64ACC"/>
    <w:rsid w:val="00A64DF0"/>
    <w:rsid w:val="00A64F32"/>
    <w:rsid w:val="00A65125"/>
    <w:rsid w:val="00A65145"/>
    <w:rsid w:val="00A65284"/>
    <w:rsid w:val="00A6528F"/>
    <w:rsid w:val="00A65369"/>
    <w:rsid w:val="00A653A9"/>
    <w:rsid w:val="00A6550E"/>
    <w:rsid w:val="00A65548"/>
    <w:rsid w:val="00A655D7"/>
    <w:rsid w:val="00A65692"/>
    <w:rsid w:val="00A659D5"/>
    <w:rsid w:val="00A65BD3"/>
    <w:rsid w:val="00A65CDD"/>
    <w:rsid w:val="00A65CE0"/>
    <w:rsid w:val="00A65DC4"/>
    <w:rsid w:val="00A65DD8"/>
    <w:rsid w:val="00A65DEA"/>
    <w:rsid w:val="00A65E26"/>
    <w:rsid w:val="00A65E78"/>
    <w:rsid w:val="00A66423"/>
    <w:rsid w:val="00A66433"/>
    <w:rsid w:val="00A66788"/>
    <w:rsid w:val="00A66820"/>
    <w:rsid w:val="00A66886"/>
    <w:rsid w:val="00A6697A"/>
    <w:rsid w:val="00A66A97"/>
    <w:rsid w:val="00A66BFF"/>
    <w:rsid w:val="00A66CAB"/>
    <w:rsid w:val="00A66D6E"/>
    <w:rsid w:val="00A66D82"/>
    <w:rsid w:val="00A66F74"/>
    <w:rsid w:val="00A6707A"/>
    <w:rsid w:val="00A67162"/>
    <w:rsid w:val="00A67214"/>
    <w:rsid w:val="00A6722E"/>
    <w:rsid w:val="00A67394"/>
    <w:rsid w:val="00A67460"/>
    <w:rsid w:val="00A674D6"/>
    <w:rsid w:val="00A6762B"/>
    <w:rsid w:val="00A6779E"/>
    <w:rsid w:val="00A67A39"/>
    <w:rsid w:val="00A67B88"/>
    <w:rsid w:val="00A67D73"/>
    <w:rsid w:val="00A67FF6"/>
    <w:rsid w:val="00A70059"/>
    <w:rsid w:val="00A700EF"/>
    <w:rsid w:val="00A70125"/>
    <w:rsid w:val="00A706BC"/>
    <w:rsid w:val="00A70724"/>
    <w:rsid w:val="00A7072D"/>
    <w:rsid w:val="00A707CF"/>
    <w:rsid w:val="00A70892"/>
    <w:rsid w:val="00A70A2E"/>
    <w:rsid w:val="00A70BA5"/>
    <w:rsid w:val="00A70CA5"/>
    <w:rsid w:val="00A70D9B"/>
    <w:rsid w:val="00A70F8D"/>
    <w:rsid w:val="00A711A3"/>
    <w:rsid w:val="00A71362"/>
    <w:rsid w:val="00A71485"/>
    <w:rsid w:val="00A71532"/>
    <w:rsid w:val="00A715A8"/>
    <w:rsid w:val="00A7190D"/>
    <w:rsid w:val="00A71955"/>
    <w:rsid w:val="00A71C3D"/>
    <w:rsid w:val="00A71D37"/>
    <w:rsid w:val="00A71E7D"/>
    <w:rsid w:val="00A71FAB"/>
    <w:rsid w:val="00A71FD7"/>
    <w:rsid w:val="00A72033"/>
    <w:rsid w:val="00A72034"/>
    <w:rsid w:val="00A72058"/>
    <w:rsid w:val="00A72152"/>
    <w:rsid w:val="00A721D2"/>
    <w:rsid w:val="00A7230A"/>
    <w:rsid w:val="00A7235A"/>
    <w:rsid w:val="00A72532"/>
    <w:rsid w:val="00A726A1"/>
    <w:rsid w:val="00A72747"/>
    <w:rsid w:val="00A72796"/>
    <w:rsid w:val="00A72AD0"/>
    <w:rsid w:val="00A72B44"/>
    <w:rsid w:val="00A72B5B"/>
    <w:rsid w:val="00A72C3A"/>
    <w:rsid w:val="00A72CDC"/>
    <w:rsid w:val="00A72E1B"/>
    <w:rsid w:val="00A72F0A"/>
    <w:rsid w:val="00A730C8"/>
    <w:rsid w:val="00A730EC"/>
    <w:rsid w:val="00A7311D"/>
    <w:rsid w:val="00A73191"/>
    <w:rsid w:val="00A731D9"/>
    <w:rsid w:val="00A733CA"/>
    <w:rsid w:val="00A733FC"/>
    <w:rsid w:val="00A7377A"/>
    <w:rsid w:val="00A7397F"/>
    <w:rsid w:val="00A73D56"/>
    <w:rsid w:val="00A73D80"/>
    <w:rsid w:val="00A73E91"/>
    <w:rsid w:val="00A740A9"/>
    <w:rsid w:val="00A740C2"/>
    <w:rsid w:val="00A744CF"/>
    <w:rsid w:val="00A74523"/>
    <w:rsid w:val="00A745AF"/>
    <w:rsid w:val="00A7462D"/>
    <w:rsid w:val="00A74687"/>
    <w:rsid w:val="00A746C5"/>
    <w:rsid w:val="00A7473C"/>
    <w:rsid w:val="00A74782"/>
    <w:rsid w:val="00A74903"/>
    <w:rsid w:val="00A74C07"/>
    <w:rsid w:val="00A74D99"/>
    <w:rsid w:val="00A74E13"/>
    <w:rsid w:val="00A74EE6"/>
    <w:rsid w:val="00A74F45"/>
    <w:rsid w:val="00A74F5F"/>
    <w:rsid w:val="00A75008"/>
    <w:rsid w:val="00A75161"/>
    <w:rsid w:val="00A752CF"/>
    <w:rsid w:val="00A7535E"/>
    <w:rsid w:val="00A75423"/>
    <w:rsid w:val="00A754D4"/>
    <w:rsid w:val="00A7551D"/>
    <w:rsid w:val="00A75550"/>
    <w:rsid w:val="00A755C5"/>
    <w:rsid w:val="00A757E3"/>
    <w:rsid w:val="00A759F5"/>
    <w:rsid w:val="00A75A27"/>
    <w:rsid w:val="00A75E1B"/>
    <w:rsid w:val="00A75E52"/>
    <w:rsid w:val="00A75EA3"/>
    <w:rsid w:val="00A75FA7"/>
    <w:rsid w:val="00A760AC"/>
    <w:rsid w:val="00A7630F"/>
    <w:rsid w:val="00A76961"/>
    <w:rsid w:val="00A769A7"/>
    <w:rsid w:val="00A76A73"/>
    <w:rsid w:val="00A76BD8"/>
    <w:rsid w:val="00A76EF3"/>
    <w:rsid w:val="00A7705D"/>
    <w:rsid w:val="00A7748F"/>
    <w:rsid w:val="00A774B7"/>
    <w:rsid w:val="00A774EE"/>
    <w:rsid w:val="00A7757C"/>
    <w:rsid w:val="00A775BE"/>
    <w:rsid w:val="00A77633"/>
    <w:rsid w:val="00A777FC"/>
    <w:rsid w:val="00A7792E"/>
    <w:rsid w:val="00A77B13"/>
    <w:rsid w:val="00A77BB0"/>
    <w:rsid w:val="00A77BD3"/>
    <w:rsid w:val="00A77C37"/>
    <w:rsid w:val="00A77EE1"/>
    <w:rsid w:val="00A8029E"/>
    <w:rsid w:val="00A80418"/>
    <w:rsid w:val="00A8065A"/>
    <w:rsid w:val="00A80740"/>
    <w:rsid w:val="00A808D4"/>
    <w:rsid w:val="00A80BFE"/>
    <w:rsid w:val="00A80E6B"/>
    <w:rsid w:val="00A810AA"/>
    <w:rsid w:val="00A811B7"/>
    <w:rsid w:val="00A8124C"/>
    <w:rsid w:val="00A8127C"/>
    <w:rsid w:val="00A81316"/>
    <w:rsid w:val="00A81536"/>
    <w:rsid w:val="00A81551"/>
    <w:rsid w:val="00A81552"/>
    <w:rsid w:val="00A815BD"/>
    <w:rsid w:val="00A816C9"/>
    <w:rsid w:val="00A81981"/>
    <w:rsid w:val="00A81A71"/>
    <w:rsid w:val="00A81BC3"/>
    <w:rsid w:val="00A81C5E"/>
    <w:rsid w:val="00A81D0A"/>
    <w:rsid w:val="00A81D4F"/>
    <w:rsid w:val="00A81D88"/>
    <w:rsid w:val="00A81E2D"/>
    <w:rsid w:val="00A81EC2"/>
    <w:rsid w:val="00A82068"/>
    <w:rsid w:val="00A820FC"/>
    <w:rsid w:val="00A821BC"/>
    <w:rsid w:val="00A823ED"/>
    <w:rsid w:val="00A824A2"/>
    <w:rsid w:val="00A82596"/>
    <w:rsid w:val="00A825A6"/>
    <w:rsid w:val="00A82673"/>
    <w:rsid w:val="00A827BF"/>
    <w:rsid w:val="00A82873"/>
    <w:rsid w:val="00A8290B"/>
    <w:rsid w:val="00A82999"/>
    <w:rsid w:val="00A829BD"/>
    <w:rsid w:val="00A82B85"/>
    <w:rsid w:val="00A82D00"/>
    <w:rsid w:val="00A82D40"/>
    <w:rsid w:val="00A82F20"/>
    <w:rsid w:val="00A8325B"/>
    <w:rsid w:val="00A83642"/>
    <w:rsid w:val="00A83767"/>
    <w:rsid w:val="00A838A7"/>
    <w:rsid w:val="00A83D93"/>
    <w:rsid w:val="00A83DAF"/>
    <w:rsid w:val="00A83DE4"/>
    <w:rsid w:val="00A83F4D"/>
    <w:rsid w:val="00A83FA0"/>
    <w:rsid w:val="00A84061"/>
    <w:rsid w:val="00A84191"/>
    <w:rsid w:val="00A846B5"/>
    <w:rsid w:val="00A847BC"/>
    <w:rsid w:val="00A847BD"/>
    <w:rsid w:val="00A84837"/>
    <w:rsid w:val="00A84860"/>
    <w:rsid w:val="00A848EB"/>
    <w:rsid w:val="00A848FC"/>
    <w:rsid w:val="00A849F0"/>
    <w:rsid w:val="00A84A29"/>
    <w:rsid w:val="00A84B1E"/>
    <w:rsid w:val="00A84BBD"/>
    <w:rsid w:val="00A84C5A"/>
    <w:rsid w:val="00A84EFC"/>
    <w:rsid w:val="00A84FA0"/>
    <w:rsid w:val="00A84FBF"/>
    <w:rsid w:val="00A85088"/>
    <w:rsid w:val="00A850B2"/>
    <w:rsid w:val="00A85276"/>
    <w:rsid w:val="00A8536A"/>
    <w:rsid w:val="00A85405"/>
    <w:rsid w:val="00A85606"/>
    <w:rsid w:val="00A8586A"/>
    <w:rsid w:val="00A85972"/>
    <w:rsid w:val="00A859AB"/>
    <w:rsid w:val="00A859F1"/>
    <w:rsid w:val="00A85A8C"/>
    <w:rsid w:val="00A85F42"/>
    <w:rsid w:val="00A86148"/>
    <w:rsid w:val="00A86284"/>
    <w:rsid w:val="00A86596"/>
    <w:rsid w:val="00A867D6"/>
    <w:rsid w:val="00A8689F"/>
    <w:rsid w:val="00A86939"/>
    <w:rsid w:val="00A86A5B"/>
    <w:rsid w:val="00A86C06"/>
    <w:rsid w:val="00A86C0D"/>
    <w:rsid w:val="00A86D0A"/>
    <w:rsid w:val="00A86D51"/>
    <w:rsid w:val="00A86F0A"/>
    <w:rsid w:val="00A86F9F"/>
    <w:rsid w:val="00A8702A"/>
    <w:rsid w:val="00A87055"/>
    <w:rsid w:val="00A87084"/>
    <w:rsid w:val="00A871F8"/>
    <w:rsid w:val="00A87216"/>
    <w:rsid w:val="00A87244"/>
    <w:rsid w:val="00A87362"/>
    <w:rsid w:val="00A87427"/>
    <w:rsid w:val="00A8749F"/>
    <w:rsid w:val="00A874C2"/>
    <w:rsid w:val="00A87714"/>
    <w:rsid w:val="00A87816"/>
    <w:rsid w:val="00A879FA"/>
    <w:rsid w:val="00A87AA4"/>
    <w:rsid w:val="00A87DCB"/>
    <w:rsid w:val="00A9004A"/>
    <w:rsid w:val="00A900C1"/>
    <w:rsid w:val="00A9028B"/>
    <w:rsid w:val="00A902BC"/>
    <w:rsid w:val="00A904C6"/>
    <w:rsid w:val="00A909A3"/>
    <w:rsid w:val="00A909C8"/>
    <w:rsid w:val="00A90CEF"/>
    <w:rsid w:val="00A91055"/>
    <w:rsid w:val="00A9117F"/>
    <w:rsid w:val="00A9118E"/>
    <w:rsid w:val="00A911A9"/>
    <w:rsid w:val="00A915BC"/>
    <w:rsid w:val="00A915EB"/>
    <w:rsid w:val="00A918BE"/>
    <w:rsid w:val="00A919A7"/>
    <w:rsid w:val="00A919E1"/>
    <w:rsid w:val="00A91C09"/>
    <w:rsid w:val="00A91CB2"/>
    <w:rsid w:val="00A9212D"/>
    <w:rsid w:val="00A923FB"/>
    <w:rsid w:val="00A924AE"/>
    <w:rsid w:val="00A924E0"/>
    <w:rsid w:val="00A9252E"/>
    <w:rsid w:val="00A92683"/>
    <w:rsid w:val="00A92732"/>
    <w:rsid w:val="00A92795"/>
    <w:rsid w:val="00A92825"/>
    <w:rsid w:val="00A92BC9"/>
    <w:rsid w:val="00A92FC1"/>
    <w:rsid w:val="00A93586"/>
    <w:rsid w:val="00A93651"/>
    <w:rsid w:val="00A9373D"/>
    <w:rsid w:val="00A9379E"/>
    <w:rsid w:val="00A93827"/>
    <w:rsid w:val="00A9396D"/>
    <w:rsid w:val="00A93B14"/>
    <w:rsid w:val="00A93B4A"/>
    <w:rsid w:val="00A93BE9"/>
    <w:rsid w:val="00A93D48"/>
    <w:rsid w:val="00A9408B"/>
    <w:rsid w:val="00A940A3"/>
    <w:rsid w:val="00A941FE"/>
    <w:rsid w:val="00A94247"/>
    <w:rsid w:val="00A94251"/>
    <w:rsid w:val="00A942B8"/>
    <w:rsid w:val="00A9439A"/>
    <w:rsid w:val="00A94484"/>
    <w:rsid w:val="00A945B9"/>
    <w:rsid w:val="00A9464E"/>
    <w:rsid w:val="00A94959"/>
    <w:rsid w:val="00A94BBE"/>
    <w:rsid w:val="00A94CFA"/>
    <w:rsid w:val="00A94ED9"/>
    <w:rsid w:val="00A94F47"/>
    <w:rsid w:val="00A95242"/>
    <w:rsid w:val="00A953B1"/>
    <w:rsid w:val="00A9569E"/>
    <w:rsid w:val="00A9574A"/>
    <w:rsid w:val="00A95768"/>
    <w:rsid w:val="00A958CF"/>
    <w:rsid w:val="00A959F9"/>
    <w:rsid w:val="00A95BC5"/>
    <w:rsid w:val="00A95F7A"/>
    <w:rsid w:val="00A96473"/>
    <w:rsid w:val="00A96499"/>
    <w:rsid w:val="00A9649E"/>
    <w:rsid w:val="00A9652D"/>
    <w:rsid w:val="00A9652F"/>
    <w:rsid w:val="00A96601"/>
    <w:rsid w:val="00A96825"/>
    <w:rsid w:val="00A96895"/>
    <w:rsid w:val="00A96925"/>
    <w:rsid w:val="00A96A73"/>
    <w:rsid w:val="00A96B87"/>
    <w:rsid w:val="00A96EA6"/>
    <w:rsid w:val="00A96EFF"/>
    <w:rsid w:val="00A96F26"/>
    <w:rsid w:val="00A96FBC"/>
    <w:rsid w:val="00A97045"/>
    <w:rsid w:val="00A970C0"/>
    <w:rsid w:val="00A970E7"/>
    <w:rsid w:val="00A9744A"/>
    <w:rsid w:val="00A975F7"/>
    <w:rsid w:val="00A975FB"/>
    <w:rsid w:val="00A977EF"/>
    <w:rsid w:val="00A9782F"/>
    <w:rsid w:val="00A97869"/>
    <w:rsid w:val="00A97878"/>
    <w:rsid w:val="00A979DE"/>
    <w:rsid w:val="00A97B93"/>
    <w:rsid w:val="00A97C1F"/>
    <w:rsid w:val="00A97D65"/>
    <w:rsid w:val="00A97DD7"/>
    <w:rsid w:val="00A97E83"/>
    <w:rsid w:val="00AA000A"/>
    <w:rsid w:val="00AA0037"/>
    <w:rsid w:val="00AA00C5"/>
    <w:rsid w:val="00AA028C"/>
    <w:rsid w:val="00AA0558"/>
    <w:rsid w:val="00AA0579"/>
    <w:rsid w:val="00AA061B"/>
    <w:rsid w:val="00AA0629"/>
    <w:rsid w:val="00AA0738"/>
    <w:rsid w:val="00AA0774"/>
    <w:rsid w:val="00AA08DD"/>
    <w:rsid w:val="00AA0A0C"/>
    <w:rsid w:val="00AA0B54"/>
    <w:rsid w:val="00AA0BB8"/>
    <w:rsid w:val="00AA1072"/>
    <w:rsid w:val="00AA111A"/>
    <w:rsid w:val="00AA117D"/>
    <w:rsid w:val="00AA118B"/>
    <w:rsid w:val="00AA11F0"/>
    <w:rsid w:val="00AA152C"/>
    <w:rsid w:val="00AA15D9"/>
    <w:rsid w:val="00AA1683"/>
    <w:rsid w:val="00AA1707"/>
    <w:rsid w:val="00AA1734"/>
    <w:rsid w:val="00AA1806"/>
    <w:rsid w:val="00AA181C"/>
    <w:rsid w:val="00AA1918"/>
    <w:rsid w:val="00AA1D17"/>
    <w:rsid w:val="00AA1F56"/>
    <w:rsid w:val="00AA224B"/>
    <w:rsid w:val="00AA24B0"/>
    <w:rsid w:val="00AA24B7"/>
    <w:rsid w:val="00AA260D"/>
    <w:rsid w:val="00AA261E"/>
    <w:rsid w:val="00AA279F"/>
    <w:rsid w:val="00AA28C0"/>
    <w:rsid w:val="00AA28E7"/>
    <w:rsid w:val="00AA299E"/>
    <w:rsid w:val="00AA29F6"/>
    <w:rsid w:val="00AA2A7C"/>
    <w:rsid w:val="00AA2C40"/>
    <w:rsid w:val="00AA2C61"/>
    <w:rsid w:val="00AA2CC3"/>
    <w:rsid w:val="00AA2D25"/>
    <w:rsid w:val="00AA31AF"/>
    <w:rsid w:val="00AA332B"/>
    <w:rsid w:val="00AA3483"/>
    <w:rsid w:val="00AA3828"/>
    <w:rsid w:val="00AA3880"/>
    <w:rsid w:val="00AA38DB"/>
    <w:rsid w:val="00AA39AF"/>
    <w:rsid w:val="00AA3C32"/>
    <w:rsid w:val="00AA3DC9"/>
    <w:rsid w:val="00AA3E3E"/>
    <w:rsid w:val="00AA3E6A"/>
    <w:rsid w:val="00AA3F05"/>
    <w:rsid w:val="00AA3F28"/>
    <w:rsid w:val="00AA416F"/>
    <w:rsid w:val="00AA42F5"/>
    <w:rsid w:val="00AA4410"/>
    <w:rsid w:val="00AA47D7"/>
    <w:rsid w:val="00AA4815"/>
    <w:rsid w:val="00AA494A"/>
    <w:rsid w:val="00AA4A50"/>
    <w:rsid w:val="00AA4A5B"/>
    <w:rsid w:val="00AA4AED"/>
    <w:rsid w:val="00AA4B71"/>
    <w:rsid w:val="00AA4B95"/>
    <w:rsid w:val="00AA4E9E"/>
    <w:rsid w:val="00AA5017"/>
    <w:rsid w:val="00AA53A4"/>
    <w:rsid w:val="00AA53BA"/>
    <w:rsid w:val="00AA5574"/>
    <w:rsid w:val="00AA55D1"/>
    <w:rsid w:val="00AA56A1"/>
    <w:rsid w:val="00AA56F3"/>
    <w:rsid w:val="00AA5830"/>
    <w:rsid w:val="00AA5C20"/>
    <w:rsid w:val="00AA5C23"/>
    <w:rsid w:val="00AA5E34"/>
    <w:rsid w:val="00AA63D3"/>
    <w:rsid w:val="00AA6429"/>
    <w:rsid w:val="00AA666F"/>
    <w:rsid w:val="00AA668E"/>
    <w:rsid w:val="00AA675D"/>
    <w:rsid w:val="00AA69A7"/>
    <w:rsid w:val="00AA6B2F"/>
    <w:rsid w:val="00AA6D66"/>
    <w:rsid w:val="00AA6F52"/>
    <w:rsid w:val="00AA7019"/>
    <w:rsid w:val="00AA706C"/>
    <w:rsid w:val="00AA718B"/>
    <w:rsid w:val="00AA72E2"/>
    <w:rsid w:val="00AA74DA"/>
    <w:rsid w:val="00AA752D"/>
    <w:rsid w:val="00AA76BF"/>
    <w:rsid w:val="00AA771C"/>
    <w:rsid w:val="00AA7BA9"/>
    <w:rsid w:val="00AB00D2"/>
    <w:rsid w:val="00AB048A"/>
    <w:rsid w:val="00AB048B"/>
    <w:rsid w:val="00AB04ED"/>
    <w:rsid w:val="00AB057B"/>
    <w:rsid w:val="00AB069E"/>
    <w:rsid w:val="00AB0846"/>
    <w:rsid w:val="00AB09CA"/>
    <w:rsid w:val="00AB0AAC"/>
    <w:rsid w:val="00AB0CD6"/>
    <w:rsid w:val="00AB0DF6"/>
    <w:rsid w:val="00AB0E5E"/>
    <w:rsid w:val="00AB0FD6"/>
    <w:rsid w:val="00AB0FEB"/>
    <w:rsid w:val="00AB0FF8"/>
    <w:rsid w:val="00AB1066"/>
    <w:rsid w:val="00AB10C9"/>
    <w:rsid w:val="00AB115C"/>
    <w:rsid w:val="00AB11D7"/>
    <w:rsid w:val="00AB1305"/>
    <w:rsid w:val="00AB13E0"/>
    <w:rsid w:val="00AB1492"/>
    <w:rsid w:val="00AB15C6"/>
    <w:rsid w:val="00AB1603"/>
    <w:rsid w:val="00AB174F"/>
    <w:rsid w:val="00AB18CF"/>
    <w:rsid w:val="00AB18E4"/>
    <w:rsid w:val="00AB1943"/>
    <w:rsid w:val="00AB1E90"/>
    <w:rsid w:val="00AB1F2A"/>
    <w:rsid w:val="00AB20D0"/>
    <w:rsid w:val="00AB210B"/>
    <w:rsid w:val="00AB214A"/>
    <w:rsid w:val="00AB22AD"/>
    <w:rsid w:val="00AB2424"/>
    <w:rsid w:val="00AB243D"/>
    <w:rsid w:val="00AB24CD"/>
    <w:rsid w:val="00AB24D4"/>
    <w:rsid w:val="00AB285A"/>
    <w:rsid w:val="00AB2909"/>
    <w:rsid w:val="00AB2B28"/>
    <w:rsid w:val="00AB2B93"/>
    <w:rsid w:val="00AB2D6D"/>
    <w:rsid w:val="00AB2FE6"/>
    <w:rsid w:val="00AB3725"/>
    <w:rsid w:val="00AB378B"/>
    <w:rsid w:val="00AB38D6"/>
    <w:rsid w:val="00AB3D3C"/>
    <w:rsid w:val="00AB3FF3"/>
    <w:rsid w:val="00AB4163"/>
    <w:rsid w:val="00AB41BF"/>
    <w:rsid w:val="00AB42C0"/>
    <w:rsid w:val="00AB43F7"/>
    <w:rsid w:val="00AB44C7"/>
    <w:rsid w:val="00AB44C9"/>
    <w:rsid w:val="00AB4B29"/>
    <w:rsid w:val="00AB4BA3"/>
    <w:rsid w:val="00AB4E2C"/>
    <w:rsid w:val="00AB5079"/>
    <w:rsid w:val="00AB5081"/>
    <w:rsid w:val="00AB50E3"/>
    <w:rsid w:val="00AB517E"/>
    <w:rsid w:val="00AB53B0"/>
    <w:rsid w:val="00AB53BA"/>
    <w:rsid w:val="00AB54C7"/>
    <w:rsid w:val="00AB5540"/>
    <w:rsid w:val="00AB5603"/>
    <w:rsid w:val="00AB5AF9"/>
    <w:rsid w:val="00AB5B20"/>
    <w:rsid w:val="00AB5C4F"/>
    <w:rsid w:val="00AB5D3E"/>
    <w:rsid w:val="00AB5E57"/>
    <w:rsid w:val="00AB5E74"/>
    <w:rsid w:val="00AB5EBF"/>
    <w:rsid w:val="00AB5F46"/>
    <w:rsid w:val="00AB607D"/>
    <w:rsid w:val="00AB60DA"/>
    <w:rsid w:val="00AB6322"/>
    <w:rsid w:val="00AB634B"/>
    <w:rsid w:val="00AB656C"/>
    <w:rsid w:val="00AB6694"/>
    <w:rsid w:val="00AB670F"/>
    <w:rsid w:val="00AB6886"/>
    <w:rsid w:val="00AB698D"/>
    <w:rsid w:val="00AB6CB5"/>
    <w:rsid w:val="00AB6D5D"/>
    <w:rsid w:val="00AB6D83"/>
    <w:rsid w:val="00AB6DC0"/>
    <w:rsid w:val="00AB6E1C"/>
    <w:rsid w:val="00AB6F0B"/>
    <w:rsid w:val="00AB6F15"/>
    <w:rsid w:val="00AB6F65"/>
    <w:rsid w:val="00AB7015"/>
    <w:rsid w:val="00AB708F"/>
    <w:rsid w:val="00AB70C7"/>
    <w:rsid w:val="00AB717A"/>
    <w:rsid w:val="00AB7196"/>
    <w:rsid w:val="00AB7217"/>
    <w:rsid w:val="00AB745C"/>
    <w:rsid w:val="00AB745F"/>
    <w:rsid w:val="00AB747D"/>
    <w:rsid w:val="00AB7590"/>
    <w:rsid w:val="00AB7C79"/>
    <w:rsid w:val="00AB7DC5"/>
    <w:rsid w:val="00AC0000"/>
    <w:rsid w:val="00AC0051"/>
    <w:rsid w:val="00AC00AF"/>
    <w:rsid w:val="00AC08BD"/>
    <w:rsid w:val="00AC0970"/>
    <w:rsid w:val="00AC0B5D"/>
    <w:rsid w:val="00AC0E85"/>
    <w:rsid w:val="00AC0F12"/>
    <w:rsid w:val="00AC1044"/>
    <w:rsid w:val="00AC13F5"/>
    <w:rsid w:val="00AC14D5"/>
    <w:rsid w:val="00AC1520"/>
    <w:rsid w:val="00AC157B"/>
    <w:rsid w:val="00AC15F6"/>
    <w:rsid w:val="00AC198D"/>
    <w:rsid w:val="00AC1E9E"/>
    <w:rsid w:val="00AC2097"/>
    <w:rsid w:val="00AC210C"/>
    <w:rsid w:val="00AC247B"/>
    <w:rsid w:val="00AC2518"/>
    <w:rsid w:val="00AC252F"/>
    <w:rsid w:val="00AC258B"/>
    <w:rsid w:val="00AC2620"/>
    <w:rsid w:val="00AC276F"/>
    <w:rsid w:val="00AC28A5"/>
    <w:rsid w:val="00AC29D2"/>
    <w:rsid w:val="00AC2C0A"/>
    <w:rsid w:val="00AC2C98"/>
    <w:rsid w:val="00AC2CD6"/>
    <w:rsid w:val="00AC2D17"/>
    <w:rsid w:val="00AC2DD3"/>
    <w:rsid w:val="00AC2E1C"/>
    <w:rsid w:val="00AC2EE5"/>
    <w:rsid w:val="00AC2EF4"/>
    <w:rsid w:val="00AC2FF0"/>
    <w:rsid w:val="00AC3095"/>
    <w:rsid w:val="00AC30DF"/>
    <w:rsid w:val="00AC3173"/>
    <w:rsid w:val="00AC32AF"/>
    <w:rsid w:val="00AC3300"/>
    <w:rsid w:val="00AC35E6"/>
    <w:rsid w:val="00AC3818"/>
    <w:rsid w:val="00AC39A7"/>
    <w:rsid w:val="00AC39B7"/>
    <w:rsid w:val="00AC3AB5"/>
    <w:rsid w:val="00AC3B7D"/>
    <w:rsid w:val="00AC3C6E"/>
    <w:rsid w:val="00AC3C77"/>
    <w:rsid w:val="00AC3DA6"/>
    <w:rsid w:val="00AC3EDD"/>
    <w:rsid w:val="00AC3F7F"/>
    <w:rsid w:val="00AC4000"/>
    <w:rsid w:val="00AC439B"/>
    <w:rsid w:val="00AC4423"/>
    <w:rsid w:val="00AC48B4"/>
    <w:rsid w:val="00AC4962"/>
    <w:rsid w:val="00AC4D4A"/>
    <w:rsid w:val="00AC4E36"/>
    <w:rsid w:val="00AC4E4F"/>
    <w:rsid w:val="00AC5139"/>
    <w:rsid w:val="00AC516F"/>
    <w:rsid w:val="00AC53B4"/>
    <w:rsid w:val="00AC54AD"/>
    <w:rsid w:val="00AC563A"/>
    <w:rsid w:val="00AC56D8"/>
    <w:rsid w:val="00AC5874"/>
    <w:rsid w:val="00AC5992"/>
    <w:rsid w:val="00AC5FEC"/>
    <w:rsid w:val="00AC64AA"/>
    <w:rsid w:val="00AC6875"/>
    <w:rsid w:val="00AC69E3"/>
    <w:rsid w:val="00AC6E32"/>
    <w:rsid w:val="00AC6ED7"/>
    <w:rsid w:val="00AC6FAE"/>
    <w:rsid w:val="00AC703E"/>
    <w:rsid w:val="00AC70CF"/>
    <w:rsid w:val="00AC712E"/>
    <w:rsid w:val="00AC715C"/>
    <w:rsid w:val="00AC776B"/>
    <w:rsid w:val="00AC7801"/>
    <w:rsid w:val="00AC782F"/>
    <w:rsid w:val="00AC7A4A"/>
    <w:rsid w:val="00AC7A91"/>
    <w:rsid w:val="00AC7B45"/>
    <w:rsid w:val="00AC7BA0"/>
    <w:rsid w:val="00AC7CCA"/>
    <w:rsid w:val="00AC7D1F"/>
    <w:rsid w:val="00AD02A3"/>
    <w:rsid w:val="00AD030F"/>
    <w:rsid w:val="00AD04A1"/>
    <w:rsid w:val="00AD04E1"/>
    <w:rsid w:val="00AD05B2"/>
    <w:rsid w:val="00AD05D7"/>
    <w:rsid w:val="00AD0652"/>
    <w:rsid w:val="00AD0806"/>
    <w:rsid w:val="00AD0824"/>
    <w:rsid w:val="00AD098B"/>
    <w:rsid w:val="00AD0A27"/>
    <w:rsid w:val="00AD0A94"/>
    <w:rsid w:val="00AD0ABF"/>
    <w:rsid w:val="00AD0B87"/>
    <w:rsid w:val="00AD0B98"/>
    <w:rsid w:val="00AD0CD4"/>
    <w:rsid w:val="00AD0EBC"/>
    <w:rsid w:val="00AD0F2B"/>
    <w:rsid w:val="00AD1056"/>
    <w:rsid w:val="00AD1156"/>
    <w:rsid w:val="00AD1392"/>
    <w:rsid w:val="00AD13AA"/>
    <w:rsid w:val="00AD144D"/>
    <w:rsid w:val="00AD155E"/>
    <w:rsid w:val="00AD16A4"/>
    <w:rsid w:val="00AD1724"/>
    <w:rsid w:val="00AD17D5"/>
    <w:rsid w:val="00AD180F"/>
    <w:rsid w:val="00AD1A41"/>
    <w:rsid w:val="00AD1D1F"/>
    <w:rsid w:val="00AD1FF5"/>
    <w:rsid w:val="00AD2069"/>
    <w:rsid w:val="00AD2146"/>
    <w:rsid w:val="00AD2435"/>
    <w:rsid w:val="00AD2512"/>
    <w:rsid w:val="00AD2534"/>
    <w:rsid w:val="00AD268E"/>
    <w:rsid w:val="00AD27A4"/>
    <w:rsid w:val="00AD2870"/>
    <w:rsid w:val="00AD28C1"/>
    <w:rsid w:val="00AD2AEE"/>
    <w:rsid w:val="00AD2C92"/>
    <w:rsid w:val="00AD31C0"/>
    <w:rsid w:val="00AD32C8"/>
    <w:rsid w:val="00AD3504"/>
    <w:rsid w:val="00AD36A2"/>
    <w:rsid w:val="00AD38EA"/>
    <w:rsid w:val="00AD3A77"/>
    <w:rsid w:val="00AD3AD8"/>
    <w:rsid w:val="00AD3C7D"/>
    <w:rsid w:val="00AD3D17"/>
    <w:rsid w:val="00AD3E31"/>
    <w:rsid w:val="00AD4071"/>
    <w:rsid w:val="00AD41D8"/>
    <w:rsid w:val="00AD4420"/>
    <w:rsid w:val="00AD4533"/>
    <w:rsid w:val="00AD495F"/>
    <w:rsid w:val="00AD4A21"/>
    <w:rsid w:val="00AD4ABA"/>
    <w:rsid w:val="00AD4BE5"/>
    <w:rsid w:val="00AD4DA6"/>
    <w:rsid w:val="00AD4EF5"/>
    <w:rsid w:val="00AD5031"/>
    <w:rsid w:val="00AD50B6"/>
    <w:rsid w:val="00AD548B"/>
    <w:rsid w:val="00AD564C"/>
    <w:rsid w:val="00AD5785"/>
    <w:rsid w:val="00AD5824"/>
    <w:rsid w:val="00AD59F8"/>
    <w:rsid w:val="00AD5D09"/>
    <w:rsid w:val="00AD5D34"/>
    <w:rsid w:val="00AD5DD7"/>
    <w:rsid w:val="00AD5E20"/>
    <w:rsid w:val="00AD60DB"/>
    <w:rsid w:val="00AD6101"/>
    <w:rsid w:val="00AD61AB"/>
    <w:rsid w:val="00AD67E6"/>
    <w:rsid w:val="00AD6878"/>
    <w:rsid w:val="00AD6899"/>
    <w:rsid w:val="00AD68CD"/>
    <w:rsid w:val="00AD6B8E"/>
    <w:rsid w:val="00AD6E68"/>
    <w:rsid w:val="00AD6E98"/>
    <w:rsid w:val="00AD6F4C"/>
    <w:rsid w:val="00AD74FF"/>
    <w:rsid w:val="00AD75F0"/>
    <w:rsid w:val="00AD797E"/>
    <w:rsid w:val="00AD7C15"/>
    <w:rsid w:val="00AD7C64"/>
    <w:rsid w:val="00AD7C68"/>
    <w:rsid w:val="00AD7D71"/>
    <w:rsid w:val="00AD7E04"/>
    <w:rsid w:val="00AD7E12"/>
    <w:rsid w:val="00AD7E8F"/>
    <w:rsid w:val="00AE009D"/>
    <w:rsid w:val="00AE0161"/>
    <w:rsid w:val="00AE022E"/>
    <w:rsid w:val="00AE03C2"/>
    <w:rsid w:val="00AE08AB"/>
    <w:rsid w:val="00AE0B87"/>
    <w:rsid w:val="00AE0BE0"/>
    <w:rsid w:val="00AE0D13"/>
    <w:rsid w:val="00AE0DE8"/>
    <w:rsid w:val="00AE0F1D"/>
    <w:rsid w:val="00AE112F"/>
    <w:rsid w:val="00AE1615"/>
    <w:rsid w:val="00AE162D"/>
    <w:rsid w:val="00AE1785"/>
    <w:rsid w:val="00AE181A"/>
    <w:rsid w:val="00AE1BA4"/>
    <w:rsid w:val="00AE1D6A"/>
    <w:rsid w:val="00AE1DA5"/>
    <w:rsid w:val="00AE1F8D"/>
    <w:rsid w:val="00AE21E9"/>
    <w:rsid w:val="00AE2225"/>
    <w:rsid w:val="00AE22C0"/>
    <w:rsid w:val="00AE23C0"/>
    <w:rsid w:val="00AE2478"/>
    <w:rsid w:val="00AE2550"/>
    <w:rsid w:val="00AE2599"/>
    <w:rsid w:val="00AE27EB"/>
    <w:rsid w:val="00AE281C"/>
    <w:rsid w:val="00AE2972"/>
    <w:rsid w:val="00AE2A7C"/>
    <w:rsid w:val="00AE2A7D"/>
    <w:rsid w:val="00AE2B13"/>
    <w:rsid w:val="00AE2BFF"/>
    <w:rsid w:val="00AE2C21"/>
    <w:rsid w:val="00AE2C42"/>
    <w:rsid w:val="00AE2D62"/>
    <w:rsid w:val="00AE2DC4"/>
    <w:rsid w:val="00AE2E52"/>
    <w:rsid w:val="00AE2FD6"/>
    <w:rsid w:val="00AE312B"/>
    <w:rsid w:val="00AE320E"/>
    <w:rsid w:val="00AE32F1"/>
    <w:rsid w:val="00AE3336"/>
    <w:rsid w:val="00AE33C7"/>
    <w:rsid w:val="00AE368E"/>
    <w:rsid w:val="00AE3699"/>
    <w:rsid w:val="00AE384C"/>
    <w:rsid w:val="00AE39F5"/>
    <w:rsid w:val="00AE3B0F"/>
    <w:rsid w:val="00AE3BB5"/>
    <w:rsid w:val="00AE3DC1"/>
    <w:rsid w:val="00AE3DC8"/>
    <w:rsid w:val="00AE41B8"/>
    <w:rsid w:val="00AE41BB"/>
    <w:rsid w:val="00AE4521"/>
    <w:rsid w:val="00AE4727"/>
    <w:rsid w:val="00AE474D"/>
    <w:rsid w:val="00AE483D"/>
    <w:rsid w:val="00AE4972"/>
    <w:rsid w:val="00AE4AA8"/>
    <w:rsid w:val="00AE4AD2"/>
    <w:rsid w:val="00AE4C32"/>
    <w:rsid w:val="00AE4D60"/>
    <w:rsid w:val="00AE4F25"/>
    <w:rsid w:val="00AE54BD"/>
    <w:rsid w:val="00AE5573"/>
    <w:rsid w:val="00AE5772"/>
    <w:rsid w:val="00AE592D"/>
    <w:rsid w:val="00AE59BC"/>
    <w:rsid w:val="00AE5BF4"/>
    <w:rsid w:val="00AE5D79"/>
    <w:rsid w:val="00AE5DFC"/>
    <w:rsid w:val="00AE5FBF"/>
    <w:rsid w:val="00AE6049"/>
    <w:rsid w:val="00AE61E4"/>
    <w:rsid w:val="00AE65EA"/>
    <w:rsid w:val="00AE6754"/>
    <w:rsid w:val="00AE6A62"/>
    <w:rsid w:val="00AE6AC7"/>
    <w:rsid w:val="00AE6C0B"/>
    <w:rsid w:val="00AE6C79"/>
    <w:rsid w:val="00AE6C8E"/>
    <w:rsid w:val="00AE6D68"/>
    <w:rsid w:val="00AE71F6"/>
    <w:rsid w:val="00AE721C"/>
    <w:rsid w:val="00AE737B"/>
    <w:rsid w:val="00AE73F7"/>
    <w:rsid w:val="00AE75AE"/>
    <w:rsid w:val="00AE781C"/>
    <w:rsid w:val="00AE792B"/>
    <w:rsid w:val="00AE7B4C"/>
    <w:rsid w:val="00AE7C93"/>
    <w:rsid w:val="00AE7EA3"/>
    <w:rsid w:val="00AF0201"/>
    <w:rsid w:val="00AF0287"/>
    <w:rsid w:val="00AF0393"/>
    <w:rsid w:val="00AF0494"/>
    <w:rsid w:val="00AF05A9"/>
    <w:rsid w:val="00AF06F0"/>
    <w:rsid w:val="00AF06F1"/>
    <w:rsid w:val="00AF06F4"/>
    <w:rsid w:val="00AF09BF"/>
    <w:rsid w:val="00AF0A23"/>
    <w:rsid w:val="00AF0A2E"/>
    <w:rsid w:val="00AF0DA7"/>
    <w:rsid w:val="00AF0F2A"/>
    <w:rsid w:val="00AF0F4F"/>
    <w:rsid w:val="00AF111B"/>
    <w:rsid w:val="00AF1463"/>
    <w:rsid w:val="00AF14AD"/>
    <w:rsid w:val="00AF156F"/>
    <w:rsid w:val="00AF1599"/>
    <w:rsid w:val="00AF16CF"/>
    <w:rsid w:val="00AF16EA"/>
    <w:rsid w:val="00AF18D9"/>
    <w:rsid w:val="00AF1910"/>
    <w:rsid w:val="00AF1A9D"/>
    <w:rsid w:val="00AF1E5C"/>
    <w:rsid w:val="00AF1E82"/>
    <w:rsid w:val="00AF2012"/>
    <w:rsid w:val="00AF22A7"/>
    <w:rsid w:val="00AF236F"/>
    <w:rsid w:val="00AF24C5"/>
    <w:rsid w:val="00AF24D6"/>
    <w:rsid w:val="00AF267D"/>
    <w:rsid w:val="00AF27F4"/>
    <w:rsid w:val="00AF27F6"/>
    <w:rsid w:val="00AF2955"/>
    <w:rsid w:val="00AF29A9"/>
    <w:rsid w:val="00AF2AE2"/>
    <w:rsid w:val="00AF2D09"/>
    <w:rsid w:val="00AF2D94"/>
    <w:rsid w:val="00AF2F53"/>
    <w:rsid w:val="00AF300E"/>
    <w:rsid w:val="00AF3391"/>
    <w:rsid w:val="00AF34EC"/>
    <w:rsid w:val="00AF3837"/>
    <w:rsid w:val="00AF39C2"/>
    <w:rsid w:val="00AF3A91"/>
    <w:rsid w:val="00AF3C1D"/>
    <w:rsid w:val="00AF3D23"/>
    <w:rsid w:val="00AF3EB1"/>
    <w:rsid w:val="00AF401E"/>
    <w:rsid w:val="00AF40C1"/>
    <w:rsid w:val="00AF4263"/>
    <w:rsid w:val="00AF46AD"/>
    <w:rsid w:val="00AF471D"/>
    <w:rsid w:val="00AF492C"/>
    <w:rsid w:val="00AF4B22"/>
    <w:rsid w:val="00AF4B92"/>
    <w:rsid w:val="00AF4C0B"/>
    <w:rsid w:val="00AF4DC9"/>
    <w:rsid w:val="00AF4DEC"/>
    <w:rsid w:val="00AF4DF3"/>
    <w:rsid w:val="00AF4F4C"/>
    <w:rsid w:val="00AF4FF4"/>
    <w:rsid w:val="00AF5253"/>
    <w:rsid w:val="00AF526E"/>
    <w:rsid w:val="00AF52EA"/>
    <w:rsid w:val="00AF52FC"/>
    <w:rsid w:val="00AF53A4"/>
    <w:rsid w:val="00AF549F"/>
    <w:rsid w:val="00AF55A3"/>
    <w:rsid w:val="00AF55C4"/>
    <w:rsid w:val="00AF5601"/>
    <w:rsid w:val="00AF5651"/>
    <w:rsid w:val="00AF586D"/>
    <w:rsid w:val="00AF5937"/>
    <w:rsid w:val="00AF59B2"/>
    <w:rsid w:val="00AF5AC4"/>
    <w:rsid w:val="00AF5B70"/>
    <w:rsid w:val="00AF5C3F"/>
    <w:rsid w:val="00AF5F6E"/>
    <w:rsid w:val="00AF6039"/>
    <w:rsid w:val="00AF62A3"/>
    <w:rsid w:val="00AF635A"/>
    <w:rsid w:val="00AF63E2"/>
    <w:rsid w:val="00AF668C"/>
    <w:rsid w:val="00AF68F7"/>
    <w:rsid w:val="00AF6B9D"/>
    <w:rsid w:val="00AF6CEA"/>
    <w:rsid w:val="00AF6D31"/>
    <w:rsid w:val="00AF6DC7"/>
    <w:rsid w:val="00AF6E03"/>
    <w:rsid w:val="00AF6E96"/>
    <w:rsid w:val="00AF7177"/>
    <w:rsid w:val="00AF71FA"/>
    <w:rsid w:val="00AF7274"/>
    <w:rsid w:val="00AF72B8"/>
    <w:rsid w:val="00AF7388"/>
    <w:rsid w:val="00AF74DF"/>
    <w:rsid w:val="00AF75AB"/>
    <w:rsid w:val="00AF76C6"/>
    <w:rsid w:val="00AF7927"/>
    <w:rsid w:val="00AF79A6"/>
    <w:rsid w:val="00AF7A0A"/>
    <w:rsid w:val="00AF7D61"/>
    <w:rsid w:val="00AF7E58"/>
    <w:rsid w:val="00AF7E7F"/>
    <w:rsid w:val="00AF7EB9"/>
    <w:rsid w:val="00B0004E"/>
    <w:rsid w:val="00B001BD"/>
    <w:rsid w:val="00B001E9"/>
    <w:rsid w:val="00B0027B"/>
    <w:rsid w:val="00B00294"/>
    <w:rsid w:val="00B00606"/>
    <w:rsid w:val="00B0066F"/>
    <w:rsid w:val="00B00840"/>
    <w:rsid w:val="00B0090A"/>
    <w:rsid w:val="00B00A56"/>
    <w:rsid w:val="00B00B52"/>
    <w:rsid w:val="00B00B88"/>
    <w:rsid w:val="00B00B9F"/>
    <w:rsid w:val="00B00BA5"/>
    <w:rsid w:val="00B00CD1"/>
    <w:rsid w:val="00B00E24"/>
    <w:rsid w:val="00B00F9B"/>
    <w:rsid w:val="00B01019"/>
    <w:rsid w:val="00B011A6"/>
    <w:rsid w:val="00B01207"/>
    <w:rsid w:val="00B01326"/>
    <w:rsid w:val="00B01398"/>
    <w:rsid w:val="00B01655"/>
    <w:rsid w:val="00B018D6"/>
    <w:rsid w:val="00B01A9D"/>
    <w:rsid w:val="00B01BCE"/>
    <w:rsid w:val="00B01E6A"/>
    <w:rsid w:val="00B01E8B"/>
    <w:rsid w:val="00B01ED4"/>
    <w:rsid w:val="00B02035"/>
    <w:rsid w:val="00B022B3"/>
    <w:rsid w:val="00B024B7"/>
    <w:rsid w:val="00B02523"/>
    <w:rsid w:val="00B02645"/>
    <w:rsid w:val="00B02678"/>
    <w:rsid w:val="00B026DF"/>
    <w:rsid w:val="00B0277D"/>
    <w:rsid w:val="00B02A0A"/>
    <w:rsid w:val="00B02CCC"/>
    <w:rsid w:val="00B02ECD"/>
    <w:rsid w:val="00B032C4"/>
    <w:rsid w:val="00B032DD"/>
    <w:rsid w:val="00B033B7"/>
    <w:rsid w:val="00B039D1"/>
    <w:rsid w:val="00B039D3"/>
    <w:rsid w:val="00B03CF8"/>
    <w:rsid w:val="00B03F99"/>
    <w:rsid w:val="00B0462A"/>
    <w:rsid w:val="00B04842"/>
    <w:rsid w:val="00B04A3A"/>
    <w:rsid w:val="00B04AC7"/>
    <w:rsid w:val="00B04B49"/>
    <w:rsid w:val="00B04C6A"/>
    <w:rsid w:val="00B04F1E"/>
    <w:rsid w:val="00B050A3"/>
    <w:rsid w:val="00B052CB"/>
    <w:rsid w:val="00B0533A"/>
    <w:rsid w:val="00B0535A"/>
    <w:rsid w:val="00B0538D"/>
    <w:rsid w:val="00B053A3"/>
    <w:rsid w:val="00B055EB"/>
    <w:rsid w:val="00B05A56"/>
    <w:rsid w:val="00B05B9B"/>
    <w:rsid w:val="00B05E9B"/>
    <w:rsid w:val="00B062DB"/>
    <w:rsid w:val="00B0639E"/>
    <w:rsid w:val="00B06640"/>
    <w:rsid w:val="00B06811"/>
    <w:rsid w:val="00B069B4"/>
    <w:rsid w:val="00B06BD8"/>
    <w:rsid w:val="00B06C73"/>
    <w:rsid w:val="00B06C8D"/>
    <w:rsid w:val="00B06D28"/>
    <w:rsid w:val="00B06D9C"/>
    <w:rsid w:val="00B0707A"/>
    <w:rsid w:val="00B071A8"/>
    <w:rsid w:val="00B07294"/>
    <w:rsid w:val="00B072AF"/>
    <w:rsid w:val="00B074C3"/>
    <w:rsid w:val="00B0758C"/>
    <w:rsid w:val="00B075A9"/>
    <w:rsid w:val="00B075E0"/>
    <w:rsid w:val="00B07638"/>
    <w:rsid w:val="00B07673"/>
    <w:rsid w:val="00B0798D"/>
    <w:rsid w:val="00B07B0A"/>
    <w:rsid w:val="00B07C8E"/>
    <w:rsid w:val="00B07CC1"/>
    <w:rsid w:val="00B07FC6"/>
    <w:rsid w:val="00B10250"/>
    <w:rsid w:val="00B102E0"/>
    <w:rsid w:val="00B1054F"/>
    <w:rsid w:val="00B10557"/>
    <w:rsid w:val="00B10E4F"/>
    <w:rsid w:val="00B10FD5"/>
    <w:rsid w:val="00B11086"/>
    <w:rsid w:val="00B1111E"/>
    <w:rsid w:val="00B11457"/>
    <w:rsid w:val="00B11697"/>
    <w:rsid w:val="00B1184C"/>
    <w:rsid w:val="00B118BC"/>
    <w:rsid w:val="00B118D2"/>
    <w:rsid w:val="00B11BAB"/>
    <w:rsid w:val="00B11C5A"/>
    <w:rsid w:val="00B11C63"/>
    <w:rsid w:val="00B11E7F"/>
    <w:rsid w:val="00B11F7F"/>
    <w:rsid w:val="00B1224C"/>
    <w:rsid w:val="00B12356"/>
    <w:rsid w:val="00B12429"/>
    <w:rsid w:val="00B129D2"/>
    <w:rsid w:val="00B12A11"/>
    <w:rsid w:val="00B12F9C"/>
    <w:rsid w:val="00B12FE4"/>
    <w:rsid w:val="00B13112"/>
    <w:rsid w:val="00B1344E"/>
    <w:rsid w:val="00B134C0"/>
    <w:rsid w:val="00B1376C"/>
    <w:rsid w:val="00B13919"/>
    <w:rsid w:val="00B13BCF"/>
    <w:rsid w:val="00B13C6D"/>
    <w:rsid w:val="00B13C95"/>
    <w:rsid w:val="00B13CE2"/>
    <w:rsid w:val="00B13DFA"/>
    <w:rsid w:val="00B13E83"/>
    <w:rsid w:val="00B141CC"/>
    <w:rsid w:val="00B14307"/>
    <w:rsid w:val="00B14463"/>
    <w:rsid w:val="00B1469B"/>
    <w:rsid w:val="00B14758"/>
    <w:rsid w:val="00B1479D"/>
    <w:rsid w:val="00B14D13"/>
    <w:rsid w:val="00B14E39"/>
    <w:rsid w:val="00B15094"/>
    <w:rsid w:val="00B150F9"/>
    <w:rsid w:val="00B1527A"/>
    <w:rsid w:val="00B154B2"/>
    <w:rsid w:val="00B154BD"/>
    <w:rsid w:val="00B1564C"/>
    <w:rsid w:val="00B159B0"/>
    <w:rsid w:val="00B15A4E"/>
    <w:rsid w:val="00B15A91"/>
    <w:rsid w:val="00B15D33"/>
    <w:rsid w:val="00B15DED"/>
    <w:rsid w:val="00B15E17"/>
    <w:rsid w:val="00B15F73"/>
    <w:rsid w:val="00B16535"/>
    <w:rsid w:val="00B16601"/>
    <w:rsid w:val="00B16711"/>
    <w:rsid w:val="00B167BA"/>
    <w:rsid w:val="00B16898"/>
    <w:rsid w:val="00B16928"/>
    <w:rsid w:val="00B16AA5"/>
    <w:rsid w:val="00B16EC7"/>
    <w:rsid w:val="00B16F1D"/>
    <w:rsid w:val="00B16F30"/>
    <w:rsid w:val="00B17188"/>
    <w:rsid w:val="00B17227"/>
    <w:rsid w:val="00B17789"/>
    <w:rsid w:val="00B17C50"/>
    <w:rsid w:val="00B17C9D"/>
    <w:rsid w:val="00B17DD7"/>
    <w:rsid w:val="00B20004"/>
    <w:rsid w:val="00B2002F"/>
    <w:rsid w:val="00B20047"/>
    <w:rsid w:val="00B200CC"/>
    <w:rsid w:val="00B2040A"/>
    <w:rsid w:val="00B204D3"/>
    <w:rsid w:val="00B20729"/>
    <w:rsid w:val="00B20738"/>
    <w:rsid w:val="00B207D4"/>
    <w:rsid w:val="00B20870"/>
    <w:rsid w:val="00B208CF"/>
    <w:rsid w:val="00B208EA"/>
    <w:rsid w:val="00B208FF"/>
    <w:rsid w:val="00B20AE8"/>
    <w:rsid w:val="00B20CD5"/>
    <w:rsid w:val="00B20D7A"/>
    <w:rsid w:val="00B20DE1"/>
    <w:rsid w:val="00B20F7A"/>
    <w:rsid w:val="00B213B2"/>
    <w:rsid w:val="00B215EF"/>
    <w:rsid w:val="00B219D1"/>
    <w:rsid w:val="00B219EE"/>
    <w:rsid w:val="00B21A06"/>
    <w:rsid w:val="00B21A39"/>
    <w:rsid w:val="00B21BF1"/>
    <w:rsid w:val="00B21D6F"/>
    <w:rsid w:val="00B21E4F"/>
    <w:rsid w:val="00B21ECB"/>
    <w:rsid w:val="00B21F96"/>
    <w:rsid w:val="00B220F3"/>
    <w:rsid w:val="00B22241"/>
    <w:rsid w:val="00B222F5"/>
    <w:rsid w:val="00B2231C"/>
    <w:rsid w:val="00B224E2"/>
    <w:rsid w:val="00B224F1"/>
    <w:rsid w:val="00B22B12"/>
    <w:rsid w:val="00B22BEA"/>
    <w:rsid w:val="00B22CA6"/>
    <w:rsid w:val="00B22CF4"/>
    <w:rsid w:val="00B22DFC"/>
    <w:rsid w:val="00B22E51"/>
    <w:rsid w:val="00B23257"/>
    <w:rsid w:val="00B233CC"/>
    <w:rsid w:val="00B235F4"/>
    <w:rsid w:val="00B2366E"/>
    <w:rsid w:val="00B23694"/>
    <w:rsid w:val="00B23738"/>
    <w:rsid w:val="00B237C8"/>
    <w:rsid w:val="00B239CE"/>
    <w:rsid w:val="00B23A52"/>
    <w:rsid w:val="00B23BFD"/>
    <w:rsid w:val="00B23C7C"/>
    <w:rsid w:val="00B23C93"/>
    <w:rsid w:val="00B23D25"/>
    <w:rsid w:val="00B23D5C"/>
    <w:rsid w:val="00B23E26"/>
    <w:rsid w:val="00B23EA4"/>
    <w:rsid w:val="00B23F17"/>
    <w:rsid w:val="00B240C7"/>
    <w:rsid w:val="00B2438B"/>
    <w:rsid w:val="00B24479"/>
    <w:rsid w:val="00B245BC"/>
    <w:rsid w:val="00B2468A"/>
    <w:rsid w:val="00B248F7"/>
    <w:rsid w:val="00B249EE"/>
    <w:rsid w:val="00B24C07"/>
    <w:rsid w:val="00B24CBE"/>
    <w:rsid w:val="00B24D7B"/>
    <w:rsid w:val="00B2517F"/>
    <w:rsid w:val="00B251F8"/>
    <w:rsid w:val="00B25235"/>
    <w:rsid w:val="00B2531A"/>
    <w:rsid w:val="00B25525"/>
    <w:rsid w:val="00B255CC"/>
    <w:rsid w:val="00B256BA"/>
    <w:rsid w:val="00B2574D"/>
    <w:rsid w:val="00B257FB"/>
    <w:rsid w:val="00B25857"/>
    <w:rsid w:val="00B258C0"/>
    <w:rsid w:val="00B258C8"/>
    <w:rsid w:val="00B258D7"/>
    <w:rsid w:val="00B25BC4"/>
    <w:rsid w:val="00B25BD4"/>
    <w:rsid w:val="00B25CF6"/>
    <w:rsid w:val="00B25EAD"/>
    <w:rsid w:val="00B25EB9"/>
    <w:rsid w:val="00B2604B"/>
    <w:rsid w:val="00B26315"/>
    <w:rsid w:val="00B263B0"/>
    <w:rsid w:val="00B264D5"/>
    <w:rsid w:val="00B2677E"/>
    <w:rsid w:val="00B26A87"/>
    <w:rsid w:val="00B26B78"/>
    <w:rsid w:val="00B26BDF"/>
    <w:rsid w:val="00B26D0D"/>
    <w:rsid w:val="00B2725F"/>
    <w:rsid w:val="00B27372"/>
    <w:rsid w:val="00B273F4"/>
    <w:rsid w:val="00B27475"/>
    <w:rsid w:val="00B27580"/>
    <w:rsid w:val="00B275B0"/>
    <w:rsid w:val="00B276BF"/>
    <w:rsid w:val="00B27840"/>
    <w:rsid w:val="00B27900"/>
    <w:rsid w:val="00B27A3D"/>
    <w:rsid w:val="00B27B26"/>
    <w:rsid w:val="00B27B86"/>
    <w:rsid w:val="00B27CD7"/>
    <w:rsid w:val="00B27D71"/>
    <w:rsid w:val="00B27D7B"/>
    <w:rsid w:val="00B30190"/>
    <w:rsid w:val="00B30272"/>
    <w:rsid w:val="00B3033B"/>
    <w:rsid w:val="00B3046E"/>
    <w:rsid w:val="00B30508"/>
    <w:rsid w:val="00B3054B"/>
    <w:rsid w:val="00B30596"/>
    <w:rsid w:val="00B30743"/>
    <w:rsid w:val="00B30855"/>
    <w:rsid w:val="00B30952"/>
    <w:rsid w:val="00B30CAF"/>
    <w:rsid w:val="00B30F85"/>
    <w:rsid w:val="00B31216"/>
    <w:rsid w:val="00B31227"/>
    <w:rsid w:val="00B3172D"/>
    <w:rsid w:val="00B31853"/>
    <w:rsid w:val="00B31937"/>
    <w:rsid w:val="00B31A7B"/>
    <w:rsid w:val="00B31B78"/>
    <w:rsid w:val="00B31CEB"/>
    <w:rsid w:val="00B31E72"/>
    <w:rsid w:val="00B32230"/>
    <w:rsid w:val="00B324CA"/>
    <w:rsid w:val="00B3253B"/>
    <w:rsid w:val="00B32693"/>
    <w:rsid w:val="00B326CE"/>
    <w:rsid w:val="00B32739"/>
    <w:rsid w:val="00B32889"/>
    <w:rsid w:val="00B32B09"/>
    <w:rsid w:val="00B32D32"/>
    <w:rsid w:val="00B32D68"/>
    <w:rsid w:val="00B32DDF"/>
    <w:rsid w:val="00B32EBB"/>
    <w:rsid w:val="00B3308F"/>
    <w:rsid w:val="00B33203"/>
    <w:rsid w:val="00B332A5"/>
    <w:rsid w:val="00B3338F"/>
    <w:rsid w:val="00B33409"/>
    <w:rsid w:val="00B334C4"/>
    <w:rsid w:val="00B334E1"/>
    <w:rsid w:val="00B3365A"/>
    <w:rsid w:val="00B3367B"/>
    <w:rsid w:val="00B3389F"/>
    <w:rsid w:val="00B3416C"/>
    <w:rsid w:val="00B3431F"/>
    <w:rsid w:val="00B3452B"/>
    <w:rsid w:val="00B34677"/>
    <w:rsid w:val="00B347D4"/>
    <w:rsid w:val="00B347E2"/>
    <w:rsid w:val="00B348C1"/>
    <w:rsid w:val="00B3490B"/>
    <w:rsid w:val="00B34969"/>
    <w:rsid w:val="00B34973"/>
    <w:rsid w:val="00B34A76"/>
    <w:rsid w:val="00B34B37"/>
    <w:rsid w:val="00B34C72"/>
    <w:rsid w:val="00B34EA1"/>
    <w:rsid w:val="00B35078"/>
    <w:rsid w:val="00B35171"/>
    <w:rsid w:val="00B35236"/>
    <w:rsid w:val="00B352D2"/>
    <w:rsid w:val="00B3545B"/>
    <w:rsid w:val="00B35596"/>
    <w:rsid w:val="00B3559B"/>
    <w:rsid w:val="00B35617"/>
    <w:rsid w:val="00B356CC"/>
    <w:rsid w:val="00B35707"/>
    <w:rsid w:val="00B3571B"/>
    <w:rsid w:val="00B35994"/>
    <w:rsid w:val="00B35AB9"/>
    <w:rsid w:val="00B35AC1"/>
    <w:rsid w:val="00B35EEF"/>
    <w:rsid w:val="00B35F99"/>
    <w:rsid w:val="00B36182"/>
    <w:rsid w:val="00B36204"/>
    <w:rsid w:val="00B363FF"/>
    <w:rsid w:val="00B3657E"/>
    <w:rsid w:val="00B365C4"/>
    <w:rsid w:val="00B3677E"/>
    <w:rsid w:val="00B36975"/>
    <w:rsid w:val="00B369B4"/>
    <w:rsid w:val="00B36A7D"/>
    <w:rsid w:val="00B36A82"/>
    <w:rsid w:val="00B36BBB"/>
    <w:rsid w:val="00B36C0F"/>
    <w:rsid w:val="00B36D56"/>
    <w:rsid w:val="00B36DE3"/>
    <w:rsid w:val="00B36DFE"/>
    <w:rsid w:val="00B36EDF"/>
    <w:rsid w:val="00B37183"/>
    <w:rsid w:val="00B37361"/>
    <w:rsid w:val="00B373E3"/>
    <w:rsid w:val="00B37676"/>
    <w:rsid w:val="00B377D6"/>
    <w:rsid w:val="00B37944"/>
    <w:rsid w:val="00B379BA"/>
    <w:rsid w:val="00B37A39"/>
    <w:rsid w:val="00B37B12"/>
    <w:rsid w:val="00B37C49"/>
    <w:rsid w:val="00B37CBA"/>
    <w:rsid w:val="00B37E96"/>
    <w:rsid w:val="00B4009B"/>
    <w:rsid w:val="00B400CD"/>
    <w:rsid w:val="00B40238"/>
    <w:rsid w:val="00B402AD"/>
    <w:rsid w:val="00B402EC"/>
    <w:rsid w:val="00B4046B"/>
    <w:rsid w:val="00B40482"/>
    <w:rsid w:val="00B404B6"/>
    <w:rsid w:val="00B40671"/>
    <w:rsid w:val="00B40873"/>
    <w:rsid w:val="00B408AF"/>
    <w:rsid w:val="00B409E0"/>
    <w:rsid w:val="00B40EAC"/>
    <w:rsid w:val="00B40FA1"/>
    <w:rsid w:val="00B4142C"/>
    <w:rsid w:val="00B4151F"/>
    <w:rsid w:val="00B41692"/>
    <w:rsid w:val="00B416AC"/>
    <w:rsid w:val="00B41798"/>
    <w:rsid w:val="00B41889"/>
    <w:rsid w:val="00B41A5A"/>
    <w:rsid w:val="00B41D47"/>
    <w:rsid w:val="00B41DD1"/>
    <w:rsid w:val="00B41E72"/>
    <w:rsid w:val="00B41E74"/>
    <w:rsid w:val="00B41FE0"/>
    <w:rsid w:val="00B421C8"/>
    <w:rsid w:val="00B42258"/>
    <w:rsid w:val="00B422A8"/>
    <w:rsid w:val="00B423E2"/>
    <w:rsid w:val="00B4240A"/>
    <w:rsid w:val="00B42823"/>
    <w:rsid w:val="00B4284F"/>
    <w:rsid w:val="00B429B9"/>
    <w:rsid w:val="00B42A57"/>
    <w:rsid w:val="00B42C33"/>
    <w:rsid w:val="00B42E11"/>
    <w:rsid w:val="00B42F31"/>
    <w:rsid w:val="00B431DA"/>
    <w:rsid w:val="00B43227"/>
    <w:rsid w:val="00B4330D"/>
    <w:rsid w:val="00B4333D"/>
    <w:rsid w:val="00B43433"/>
    <w:rsid w:val="00B43623"/>
    <w:rsid w:val="00B43701"/>
    <w:rsid w:val="00B438F5"/>
    <w:rsid w:val="00B439B2"/>
    <w:rsid w:val="00B439C7"/>
    <w:rsid w:val="00B43BB9"/>
    <w:rsid w:val="00B43CA8"/>
    <w:rsid w:val="00B43D2C"/>
    <w:rsid w:val="00B44007"/>
    <w:rsid w:val="00B44152"/>
    <w:rsid w:val="00B44285"/>
    <w:rsid w:val="00B4473F"/>
    <w:rsid w:val="00B44861"/>
    <w:rsid w:val="00B44A9C"/>
    <w:rsid w:val="00B44AAC"/>
    <w:rsid w:val="00B44CFF"/>
    <w:rsid w:val="00B44F71"/>
    <w:rsid w:val="00B44FC2"/>
    <w:rsid w:val="00B4501D"/>
    <w:rsid w:val="00B45068"/>
    <w:rsid w:val="00B452B5"/>
    <w:rsid w:val="00B4533E"/>
    <w:rsid w:val="00B4534F"/>
    <w:rsid w:val="00B45571"/>
    <w:rsid w:val="00B457B5"/>
    <w:rsid w:val="00B45858"/>
    <w:rsid w:val="00B45993"/>
    <w:rsid w:val="00B45A64"/>
    <w:rsid w:val="00B45AE6"/>
    <w:rsid w:val="00B45B60"/>
    <w:rsid w:val="00B45B78"/>
    <w:rsid w:val="00B45BEC"/>
    <w:rsid w:val="00B45BF7"/>
    <w:rsid w:val="00B45D9F"/>
    <w:rsid w:val="00B45F71"/>
    <w:rsid w:val="00B46106"/>
    <w:rsid w:val="00B46127"/>
    <w:rsid w:val="00B46168"/>
    <w:rsid w:val="00B462F4"/>
    <w:rsid w:val="00B4655A"/>
    <w:rsid w:val="00B467FA"/>
    <w:rsid w:val="00B46AEC"/>
    <w:rsid w:val="00B46C05"/>
    <w:rsid w:val="00B46E62"/>
    <w:rsid w:val="00B46E82"/>
    <w:rsid w:val="00B46F2B"/>
    <w:rsid w:val="00B46F75"/>
    <w:rsid w:val="00B471F3"/>
    <w:rsid w:val="00B473C2"/>
    <w:rsid w:val="00B47442"/>
    <w:rsid w:val="00B47517"/>
    <w:rsid w:val="00B479D6"/>
    <w:rsid w:val="00B47B07"/>
    <w:rsid w:val="00B47C6C"/>
    <w:rsid w:val="00B47E11"/>
    <w:rsid w:val="00B47F8A"/>
    <w:rsid w:val="00B50120"/>
    <w:rsid w:val="00B501FC"/>
    <w:rsid w:val="00B502B3"/>
    <w:rsid w:val="00B504A8"/>
    <w:rsid w:val="00B504B1"/>
    <w:rsid w:val="00B50656"/>
    <w:rsid w:val="00B506B0"/>
    <w:rsid w:val="00B506B8"/>
    <w:rsid w:val="00B507AE"/>
    <w:rsid w:val="00B5098D"/>
    <w:rsid w:val="00B50AAD"/>
    <w:rsid w:val="00B50DBD"/>
    <w:rsid w:val="00B50DE0"/>
    <w:rsid w:val="00B50EAF"/>
    <w:rsid w:val="00B510E8"/>
    <w:rsid w:val="00B51194"/>
    <w:rsid w:val="00B511C7"/>
    <w:rsid w:val="00B51274"/>
    <w:rsid w:val="00B512A7"/>
    <w:rsid w:val="00B51479"/>
    <w:rsid w:val="00B51621"/>
    <w:rsid w:val="00B5170D"/>
    <w:rsid w:val="00B517A8"/>
    <w:rsid w:val="00B51832"/>
    <w:rsid w:val="00B518BD"/>
    <w:rsid w:val="00B51C3B"/>
    <w:rsid w:val="00B51CD2"/>
    <w:rsid w:val="00B51EA4"/>
    <w:rsid w:val="00B5203C"/>
    <w:rsid w:val="00B52091"/>
    <w:rsid w:val="00B520D9"/>
    <w:rsid w:val="00B521F8"/>
    <w:rsid w:val="00B52246"/>
    <w:rsid w:val="00B52306"/>
    <w:rsid w:val="00B52341"/>
    <w:rsid w:val="00B52393"/>
    <w:rsid w:val="00B52621"/>
    <w:rsid w:val="00B5262B"/>
    <w:rsid w:val="00B526B4"/>
    <w:rsid w:val="00B527DD"/>
    <w:rsid w:val="00B52864"/>
    <w:rsid w:val="00B528B0"/>
    <w:rsid w:val="00B5298B"/>
    <w:rsid w:val="00B52999"/>
    <w:rsid w:val="00B529A4"/>
    <w:rsid w:val="00B52A47"/>
    <w:rsid w:val="00B52CD8"/>
    <w:rsid w:val="00B52D8B"/>
    <w:rsid w:val="00B52DE5"/>
    <w:rsid w:val="00B532BD"/>
    <w:rsid w:val="00B535D9"/>
    <w:rsid w:val="00B536B7"/>
    <w:rsid w:val="00B53937"/>
    <w:rsid w:val="00B53968"/>
    <w:rsid w:val="00B53AE8"/>
    <w:rsid w:val="00B53B0B"/>
    <w:rsid w:val="00B53B43"/>
    <w:rsid w:val="00B53B7E"/>
    <w:rsid w:val="00B53C80"/>
    <w:rsid w:val="00B53D20"/>
    <w:rsid w:val="00B53F32"/>
    <w:rsid w:val="00B53FA2"/>
    <w:rsid w:val="00B53FC2"/>
    <w:rsid w:val="00B54100"/>
    <w:rsid w:val="00B54178"/>
    <w:rsid w:val="00B541F3"/>
    <w:rsid w:val="00B5420B"/>
    <w:rsid w:val="00B54270"/>
    <w:rsid w:val="00B543BA"/>
    <w:rsid w:val="00B543E4"/>
    <w:rsid w:val="00B544AD"/>
    <w:rsid w:val="00B54579"/>
    <w:rsid w:val="00B5477A"/>
    <w:rsid w:val="00B5485F"/>
    <w:rsid w:val="00B549DC"/>
    <w:rsid w:val="00B54AB2"/>
    <w:rsid w:val="00B54B01"/>
    <w:rsid w:val="00B54C22"/>
    <w:rsid w:val="00B54E0E"/>
    <w:rsid w:val="00B54E6E"/>
    <w:rsid w:val="00B551CB"/>
    <w:rsid w:val="00B55294"/>
    <w:rsid w:val="00B55332"/>
    <w:rsid w:val="00B554C3"/>
    <w:rsid w:val="00B55619"/>
    <w:rsid w:val="00B556A1"/>
    <w:rsid w:val="00B558D5"/>
    <w:rsid w:val="00B55A34"/>
    <w:rsid w:val="00B55ACE"/>
    <w:rsid w:val="00B55AEF"/>
    <w:rsid w:val="00B55B38"/>
    <w:rsid w:val="00B55C34"/>
    <w:rsid w:val="00B55CCA"/>
    <w:rsid w:val="00B55DFA"/>
    <w:rsid w:val="00B55E98"/>
    <w:rsid w:val="00B5604D"/>
    <w:rsid w:val="00B56100"/>
    <w:rsid w:val="00B5615F"/>
    <w:rsid w:val="00B563CB"/>
    <w:rsid w:val="00B56614"/>
    <w:rsid w:val="00B56700"/>
    <w:rsid w:val="00B56944"/>
    <w:rsid w:val="00B56C19"/>
    <w:rsid w:val="00B56CF9"/>
    <w:rsid w:val="00B56D56"/>
    <w:rsid w:val="00B56D9B"/>
    <w:rsid w:val="00B56F8D"/>
    <w:rsid w:val="00B570CA"/>
    <w:rsid w:val="00B570D0"/>
    <w:rsid w:val="00B57133"/>
    <w:rsid w:val="00B57161"/>
    <w:rsid w:val="00B5737A"/>
    <w:rsid w:val="00B57479"/>
    <w:rsid w:val="00B574FA"/>
    <w:rsid w:val="00B57616"/>
    <w:rsid w:val="00B5786B"/>
    <w:rsid w:val="00B57874"/>
    <w:rsid w:val="00B57B73"/>
    <w:rsid w:val="00B601E3"/>
    <w:rsid w:val="00B602BB"/>
    <w:rsid w:val="00B60300"/>
    <w:rsid w:val="00B6031F"/>
    <w:rsid w:val="00B60520"/>
    <w:rsid w:val="00B60658"/>
    <w:rsid w:val="00B60687"/>
    <w:rsid w:val="00B606A9"/>
    <w:rsid w:val="00B606CF"/>
    <w:rsid w:val="00B6073E"/>
    <w:rsid w:val="00B60B24"/>
    <w:rsid w:val="00B60C12"/>
    <w:rsid w:val="00B60D86"/>
    <w:rsid w:val="00B60DA3"/>
    <w:rsid w:val="00B60ED6"/>
    <w:rsid w:val="00B60F5E"/>
    <w:rsid w:val="00B611C2"/>
    <w:rsid w:val="00B613D3"/>
    <w:rsid w:val="00B615D6"/>
    <w:rsid w:val="00B615F5"/>
    <w:rsid w:val="00B61677"/>
    <w:rsid w:val="00B6177B"/>
    <w:rsid w:val="00B618B0"/>
    <w:rsid w:val="00B61C91"/>
    <w:rsid w:val="00B61E4E"/>
    <w:rsid w:val="00B61FDA"/>
    <w:rsid w:val="00B6201B"/>
    <w:rsid w:val="00B6217D"/>
    <w:rsid w:val="00B62192"/>
    <w:rsid w:val="00B621F4"/>
    <w:rsid w:val="00B62362"/>
    <w:rsid w:val="00B624C8"/>
    <w:rsid w:val="00B62757"/>
    <w:rsid w:val="00B62844"/>
    <w:rsid w:val="00B6288E"/>
    <w:rsid w:val="00B62936"/>
    <w:rsid w:val="00B629FC"/>
    <w:rsid w:val="00B62F77"/>
    <w:rsid w:val="00B63058"/>
    <w:rsid w:val="00B630C0"/>
    <w:rsid w:val="00B630CC"/>
    <w:rsid w:val="00B631D7"/>
    <w:rsid w:val="00B6326D"/>
    <w:rsid w:val="00B63307"/>
    <w:rsid w:val="00B633AC"/>
    <w:rsid w:val="00B634F4"/>
    <w:rsid w:val="00B63570"/>
    <w:rsid w:val="00B635B7"/>
    <w:rsid w:val="00B635CD"/>
    <w:rsid w:val="00B63653"/>
    <w:rsid w:val="00B6386E"/>
    <w:rsid w:val="00B638B3"/>
    <w:rsid w:val="00B639DE"/>
    <w:rsid w:val="00B63A92"/>
    <w:rsid w:val="00B63AE0"/>
    <w:rsid w:val="00B63BF0"/>
    <w:rsid w:val="00B63E30"/>
    <w:rsid w:val="00B64209"/>
    <w:rsid w:val="00B64390"/>
    <w:rsid w:val="00B6448C"/>
    <w:rsid w:val="00B6452C"/>
    <w:rsid w:val="00B6453A"/>
    <w:rsid w:val="00B64732"/>
    <w:rsid w:val="00B64788"/>
    <w:rsid w:val="00B647B8"/>
    <w:rsid w:val="00B6488F"/>
    <w:rsid w:val="00B648CC"/>
    <w:rsid w:val="00B648DE"/>
    <w:rsid w:val="00B648E9"/>
    <w:rsid w:val="00B64906"/>
    <w:rsid w:val="00B6490F"/>
    <w:rsid w:val="00B6494B"/>
    <w:rsid w:val="00B649EB"/>
    <w:rsid w:val="00B64BE1"/>
    <w:rsid w:val="00B64D0C"/>
    <w:rsid w:val="00B64D42"/>
    <w:rsid w:val="00B64D7E"/>
    <w:rsid w:val="00B64E4E"/>
    <w:rsid w:val="00B64FA1"/>
    <w:rsid w:val="00B65087"/>
    <w:rsid w:val="00B650D2"/>
    <w:rsid w:val="00B65186"/>
    <w:rsid w:val="00B651F7"/>
    <w:rsid w:val="00B65208"/>
    <w:rsid w:val="00B6522A"/>
    <w:rsid w:val="00B65259"/>
    <w:rsid w:val="00B65B0C"/>
    <w:rsid w:val="00B65BB5"/>
    <w:rsid w:val="00B65D21"/>
    <w:rsid w:val="00B661F8"/>
    <w:rsid w:val="00B66210"/>
    <w:rsid w:val="00B662A8"/>
    <w:rsid w:val="00B66544"/>
    <w:rsid w:val="00B665BB"/>
    <w:rsid w:val="00B666DE"/>
    <w:rsid w:val="00B667F8"/>
    <w:rsid w:val="00B66908"/>
    <w:rsid w:val="00B66975"/>
    <w:rsid w:val="00B669E6"/>
    <w:rsid w:val="00B66A84"/>
    <w:rsid w:val="00B66E5E"/>
    <w:rsid w:val="00B67108"/>
    <w:rsid w:val="00B674F6"/>
    <w:rsid w:val="00B676BA"/>
    <w:rsid w:val="00B67810"/>
    <w:rsid w:val="00B67D30"/>
    <w:rsid w:val="00B67DA5"/>
    <w:rsid w:val="00B67E3E"/>
    <w:rsid w:val="00B67F23"/>
    <w:rsid w:val="00B701A5"/>
    <w:rsid w:val="00B70241"/>
    <w:rsid w:val="00B703AC"/>
    <w:rsid w:val="00B7052E"/>
    <w:rsid w:val="00B7066D"/>
    <w:rsid w:val="00B70868"/>
    <w:rsid w:val="00B70923"/>
    <w:rsid w:val="00B70974"/>
    <w:rsid w:val="00B709D0"/>
    <w:rsid w:val="00B70A55"/>
    <w:rsid w:val="00B70B8C"/>
    <w:rsid w:val="00B70DDC"/>
    <w:rsid w:val="00B70ED2"/>
    <w:rsid w:val="00B70F20"/>
    <w:rsid w:val="00B70F44"/>
    <w:rsid w:val="00B70F75"/>
    <w:rsid w:val="00B70FD7"/>
    <w:rsid w:val="00B71169"/>
    <w:rsid w:val="00B712EF"/>
    <w:rsid w:val="00B714B6"/>
    <w:rsid w:val="00B71615"/>
    <w:rsid w:val="00B716BF"/>
    <w:rsid w:val="00B71827"/>
    <w:rsid w:val="00B7185A"/>
    <w:rsid w:val="00B718D5"/>
    <w:rsid w:val="00B71979"/>
    <w:rsid w:val="00B71A89"/>
    <w:rsid w:val="00B71BF4"/>
    <w:rsid w:val="00B71C99"/>
    <w:rsid w:val="00B71D9E"/>
    <w:rsid w:val="00B71EAE"/>
    <w:rsid w:val="00B71EBC"/>
    <w:rsid w:val="00B71FE9"/>
    <w:rsid w:val="00B72183"/>
    <w:rsid w:val="00B72299"/>
    <w:rsid w:val="00B724B2"/>
    <w:rsid w:val="00B72587"/>
    <w:rsid w:val="00B7258D"/>
    <w:rsid w:val="00B729D4"/>
    <w:rsid w:val="00B72A82"/>
    <w:rsid w:val="00B72B67"/>
    <w:rsid w:val="00B72C90"/>
    <w:rsid w:val="00B72EE2"/>
    <w:rsid w:val="00B72FCE"/>
    <w:rsid w:val="00B732DD"/>
    <w:rsid w:val="00B73334"/>
    <w:rsid w:val="00B73C1F"/>
    <w:rsid w:val="00B73E09"/>
    <w:rsid w:val="00B73E76"/>
    <w:rsid w:val="00B73F28"/>
    <w:rsid w:val="00B73F9E"/>
    <w:rsid w:val="00B74121"/>
    <w:rsid w:val="00B7446E"/>
    <w:rsid w:val="00B744FC"/>
    <w:rsid w:val="00B747BB"/>
    <w:rsid w:val="00B748EC"/>
    <w:rsid w:val="00B7493C"/>
    <w:rsid w:val="00B749D0"/>
    <w:rsid w:val="00B74C13"/>
    <w:rsid w:val="00B74C29"/>
    <w:rsid w:val="00B74F50"/>
    <w:rsid w:val="00B75011"/>
    <w:rsid w:val="00B75097"/>
    <w:rsid w:val="00B75157"/>
    <w:rsid w:val="00B753EF"/>
    <w:rsid w:val="00B75540"/>
    <w:rsid w:val="00B75671"/>
    <w:rsid w:val="00B75737"/>
    <w:rsid w:val="00B75794"/>
    <w:rsid w:val="00B757D8"/>
    <w:rsid w:val="00B7584B"/>
    <w:rsid w:val="00B75938"/>
    <w:rsid w:val="00B75A0D"/>
    <w:rsid w:val="00B75BC9"/>
    <w:rsid w:val="00B75C26"/>
    <w:rsid w:val="00B7614D"/>
    <w:rsid w:val="00B7616D"/>
    <w:rsid w:val="00B7620B"/>
    <w:rsid w:val="00B76246"/>
    <w:rsid w:val="00B7627F"/>
    <w:rsid w:val="00B7630F"/>
    <w:rsid w:val="00B7635A"/>
    <w:rsid w:val="00B76408"/>
    <w:rsid w:val="00B76623"/>
    <w:rsid w:val="00B768E6"/>
    <w:rsid w:val="00B76965"/>
    <w:rsid w:val="00B76A6D"/>
    <w:rsid w:val="00B770E3"/>
    <w:rsid w:val="00B770FB"/>
    <w:rsid w:val="00B77274"/>
    <w:rsid w:val="00B7729D"/>
    <w:rsid w:val="00B7752A"/>
    <w:rsid w:val="00B777C4"/>
    <w:rsid w:val="00B77913"/>
    <w:rsid w:val="00B77AA9"/>
    <w:rsid w:val="00B77B73"/>
    <w:rsid w:val="00B77D81"/>
    <w:rsid w:val="00B77EF5"/>
    <w:rsid w:val="00B77FB7"/>
    <w:rsid w:val="00B80293"/>
    <w:rsid w:val="00B805EC"/>
    <w:rsid w:val="00B80719"/>
    <w:rsid w:val="00B80760"/>
    <w:rsid w:val="00B80826"/>
    <w:rsid w:val="00B80963"/>
    <w:rsid w:val="00B809BD"/>
    <w:rsid w:val="00B80AF9"/>
    <w:rsid w:val="00B80BC3"/>
    <w:rsid w:val="00B81126"/>
    <w:rsid w:val="00B81447"/>
    <w:rsid w:val="00B81682"/>
    <w:rsid w:val="00B8188B"/>
    <w:rsid w:val="00B818D0"/>
    <w:rsid w:val="00B819DB"/>
    <w:rsid w:val="00B81A6D"/>
    <w:rsid w:val="00B81C92"/>
    <w:rsid w:val="00B81D87"/>
    <w:rsid w:val="00B81DFD"/>
    <w:rsid w:val="00B82191"/>
    <w:rsid w:val="00B82588"/>
    <w:rsid w:val="00B82752"/>
    <w:rsid w:val="00B82795"/>
    <w:rsid w:val="00B82844"/>
    <w:rsid w:val="00B82910"/>
    <w:rsid w:val="00B82BB9"/>
    <w:rsid w:val="00B83005"/>
    <w:rsid w:val="00B8308A"/>
    <w:rsid w:val="00B830FA"/>
    <w:rsid w:val="00B8322B"/>
    <w:rsid w:val="00B832C9"/>
    <w:rsid w:val="00B8333D"/>
    <w:rsid w:val="00B83470"/>
    <w:rsid w:val="00B83492"/>
    <w:rsid w:val="00B8378B"/>
    <w:rsid w:val="00B83820"/>
    <w:rsid w:val="00B83967"/>
    <w:rsid w:val="00B83A3F"/>
    <w:rsid w:val="00B83C1F"/>
    <w:rsid w:val="00B83D32"/>
    <w:rsid w:val="00B83EF0"/>
    <w:rsid w:val="00B83F2F"/>
    <w:rsid w:val="00B84109"/>
    <w:rsid w:val="00B841F7"/>
    <w:rsid w:val="00B84259"/>
    <w:rsid w:val="00B843B1"/>
    <w:rsid w:val="00B843D0"/>
    <w:rsid w:val="00B84407"/>
    <w:rsid w:val="00B845AC"/>
    <w:rsid w:val="00B846CD"/>
    <w:rsid w:val="00B846E7"/>
    <w:rsid w:val="00B846ED"/>
    <w:rsid w:val="00B84865"/>
    <w:rsid w:val="00B84906"/>
    <w:rsid w:val="00B84991"/>
    <w:rsid w:val="00B8499E"/>
    <w:rsid w:val="00B849A4"/>
    <w:rsid w:val="00B84A73"/>
    <w:rsid w:val="00B84B41"/>
    <w:rsid w:val="00B84D4C"/>
    <w:rsid w:val="00B84DCB"/>
    <w:rsid w:val="00B84ED0"/>
    <w:rsid w:val="00B852B1"/>
    <w:rsid w:val="00B85341"/>
    <w:rsid w:val="00B85771"/>
    <w:rsid w:val="00B85811"/>
    <w:rsid w:val="00B859A3"/>
    <w:rsid w:val="00B85A38"/>
    <w:rsid w:val="00B85B2C"/>
    <w:rsid w:val="00B85CF5"/>
    <w:rsid w:val="00B85CFC"/>
    <w:rsid w:val="00B85E46"/>
    <w:rsid w:val="00B86071"/>
    <w:rsid w:val="00B8618A"/>
    <w:rsid w:val="00B8634A"/>
    <w:rsid w:val="00B8656D"/>
    <w:rsid w:val="00B86615"/>
    <w:rsid w:val="00B866D0"/>
    <w:rsid w:val="00B86774"/>
    <w:rsid w:val="00B86784"/>
    <w:rsid w:val="00B867B2"/>
    <w:rsid w:val="00B86942"/>
    <w:rsid w:val="00B8698F"/>
    <w:rsid w:val="00B869DE"/>
    <w:rsid w:val="00B86B9D"/>
    <w:rsid w:val="00B86D9A"/>
    <w:rsid w:val="00B86EC4"/>
    <w:rsid w:val="00B86F24"/>
    <w:rsid w:val="00B86F67"/>
    <w:rsid w:val="00B86F83"/>
    <w:rsid w:val="00B871B0"/>
    <w:rsid w:val="00B87349"/>
    <w:rsid w:val="00B87360"/>
    <w:rsid w:val="00B87442"/>
    <w:rsid w:val="00B87A45"/>
    <w:rsid w:val="00B87D00"/>
    <w:rsid w:val="00B87D3A"/>
    <w:rsid w:val="00B87D61"/>
    <w:rsid w:val="00B87DEF"/>
    <w:rsid w:val="00B87E04"/>
    <w:rsid w:val="00B87EB6"/>
    <w:rsid w:val="00B90054"/>
    <w:rsid w:val="00B9011D"/>
    <w:rsid w:val="00B9013A"/>
    <w:rsid w:val="00B90532"/>
    <w:rsid w:val="00B90543"/>
    <w:rsid w:val="00B90549"/>
    <w:rsid w:val="00B9057B"/>
    <w:rsid w:val="00B905BB"/>
    <w:rsid w:val="00B9065B"/>
    <w:rsid w:val="00B908C0"/>
    <w:rsid w:val="00B909F7"/>
    <w:rsid w:val="00B90A6A"/>
    <w:rsid w:val="00B90C8C"/>
    <w:rsid w:val="00B90CC4"/>
    <w:rsid w:val="00B90DC1"/>
    <w:rsid w:val="00B90DD9"/>
    <w:rsid w:val="00B90E28"/>
    <w:rsid w:val="00B910AF"/>
    <w:rsid w:val="00B910CB"/>
    <w:rsid w:val="00B9147A"/>
    <w:rsid w:val="00B916DF"/>
    <w:rsid w:val="00B91837"/>
    <w:rsid w:val="00B919BB"/>
    <w:rsid w:val="00B91ADD"/>
    <w:rsid w:val="00B91BD3"/>
    <w:rsid w:val="00B91C8F"/>
    <w:rsid w:val="00B926CD"/>
    <w:rsid w:val="00B9280C"/>
    <w:rsid w:val="00B9285E"/>
    <w:rsid w:val="00B92860"/>
    <w:rsid w:val="00B92939"/>
    <w:rsid w:val="00B92C40"/>
    <w:rsid w:val="00B92D22"/>
    <w:rsid w:val="00B92E22"/>
    <w:rsid w:val="00B92EA8"/>
    <w:rsid w:val="00B92FE7"/>
    <w:rsid w:val="00B9348D"/>
    <w:rsid w:val="00B93497"/>
    <w:rsid w:val="00B937ED"/>
    <w:rsid w:val="00B93862"/>
    <w:rsid w:val="00B93967"/>
    <w:rsid w:val="00B9396A"/>
    <w:rsid w:val="00B93C7E"/>
    <w:rsid w:val="00B93DC3"/>
    <w:rsid w:val="00B93DDA"/>
    <w:rsid w:val="00B93E63"/>
    <w:rsid w:val="00B93FE3"/>
    <w:rsid w:val="00B94008"/>
    <w:rsid w:val="00B940E4"/>
    <w:rsid w:val="00B9412F"/>
    <w:rsid w:val="00B94258"/>
    <w:rsid w:val="00B94277"/>
    <w:rsid w:val="00B94339"/>
    <w:rsid w:val="00B945D4"/>
    <w:rsid w:val="00B946F0"/>
    <w:rsid w:val="00B94729"/>
    <w:rsid w:val="00B947D5"/>
    <w:rsid w:val="00B94875"/>
    <w:rsid w:val="00B948CD"/>
    <w:rsid w:val="00B949B7"/>
    <w:rsid w:val="00B954D3"/>
    <w:rsid w:val="00B955BA"/>
    <w:rsid w:val="00B955DE"/>
    <w:rsid w:val="00B955E4"/>
    <w:rsid w:val="00B957EA"/>
    <w:rsid w:val="00B957F3"/>
    <w:rsid w:val="00B959BF"/>
    <w:rsid w:val="00B95A72"/>
    <w:rsid w:val="00B95A98"/>
    <w:rsid w:val="00B95BD5"/>
    <w:rsid w:val="00B95C0B"/>
    <w:rsid w:val="00B95E81"/>
    <w:rsid w:val="00B96012"/>
    <w:rsid w:val="00B960F1"/>
    <w:rsid w:val="00B96258"/>
    <w:rsid w:val="00B963F7"/>
    <w:rsid w:val="00B96540"/>
    <w:rsid w:val="00B965CF"/>
    <w:rsid w:val="00B96693"/>
    <w:rsid w:val="00B966DD"/>
    <w:rsid w:val="00B9675A"/>
    <w:rsid w:val="00B96C6F"/>
    <w:rsid w:val="00B96D74"/>
    <w:rsid w:val="00B96E92"/>
    <w:rsid w:val="00B96F4F"/>
    <w:rsid w:val="00B96F7A"/>
    <w:rsid w:val="00B96FF3"/>
    <w:rsid w:val="00B9712F"/>
    <w:rsid w:val="00B974CD"/>
    <w:rsid w:val="00B977B7"/>
    <w:rsid w:val="00B979D4"/>
    <w:rsid w:val="00B97A6B"/>
    <w:rsid w:val="00B97B3F"/>
    <w:rsid w:val="00B97C52"/>
    <w:rsid w:val="00B97FE6"/>
    <w:rsid w:val="00BA02A9"/>
    <w:rsid w:val="00BA04F1"/>
    <w:rsid w:val="00BA0540"/>
    <w:rsid w:val="00BA0552"/>
    <w:rsid w:val="00BA056E"/>
    <w:rsid w:val="00BA05B6"/>
    <w:rsid w:val="00BA0728"/>
    <w:rsid w:val="00BA0825"/>
    <w:rsid w:val="00BA0865"/>
    <w:rsid w:val="00BA0A7C"/>
    <w:rsid w:val="00BA0CF6"/>
    <w:rsid w:val="00BA0D3D"/>
    <w:rsid w:val="00BA115B"/>
    <w:rsid w:val="00BA11B9"/>
    <w:rsid w:val="00BA1359"/>
    <w:rsid w:val="00BA135D"/>
    <w:rsid w:val="00BA13AC"/>
    <w:rsid w:val="00BA13F1"/>
    <w:rsid w:val="00BA1456"/>
    <w:rsid w:val="00BA1520"/>
    <w:rsid w:val="00BA163B"/>
    <w:rsid w:val="00BA1709"/>
    <w:rsid w:val="00BA17E3"/>
    <w:rsid w:val="00BA18F9"/>
    <w:rsid w:val="00BA1B1C"/>
    <w:rsid w:val="00BA1CB3"/>
    <w:rsid w:val="00BA1D8D"/>
    <w:rsid w:val="00BA1F34"/>
    <w:rsid w:val="00BA1F3A"/>
    <w:rsid w:val="00BA1F3E"/>
    <w:rsid w:val="00BA1F70"/>
    <w:rsid w:val="00BA1FA0"/>
    <w:rsid w:val="00BA210A"/>
    <w:rsid w:val="00BA214C"/>
    <w:rsid w:val="00BA248D"/>
    <w:rsid w:val="00BA24D8"/>
    <w:rsid w:val="00BA2549"/>
    <w:rsid w:val="00BA25FE"/>
    <w:rsid w:val="00BA2682"/>
    <w:rsid w:val="00BA291E"/>
    <w:rsid w:val="00BA298D"/>
    <w:rsid w:val="00BA2A56"/>
    <w:rsid w:val="00BA2CEC"/>
    <w:rsid w:val="00BA2DC7"/>
    <w:rsid w:val="00BA2E42"/>
    <w:rsid w:val="00BA2E87"/>
    <w:rsid w:val="00BA2FAE"/>
    <w:rsid w:val="00BA3199"/>
    <w:rsid w:val="00BA3376"/>
    <w:rsid w:val="00BA35FC"/>
    <w:rsid w:val="00BA3609"/>
    <w:rsid w:val="00BA3782"/>
    <w:rsid w:val="00BA3969"/>
    <w:rsid w:val="00BA3A92"/>
    <w:rsid w:val="00BA3B07"/>
    <w:rsid w:val="00BA3C9E"/>
    <w:rsid w:val="00BA3CC4"/>
    <w:rsid w:val="00BA3D57"/>
    <w:rsid w:val="00BA3DA9"/>
    <w:rsid w:val="00BA3F0A"/>
    <w:rsid w:val="00BA407D"/>
    <w:rsid w:val="00BA40DC"/>
    <w:rsid w:val="00BA441A"/>
    <w:rsid w:val="00BA4543"/>
    <w:rsid w:val="00BA462C"/>
    <w:rsid w:val="00BA4A67"/>
    <w:rsid w:val="00BA4AB3"/>
    <w:rsid w:val="00BA4B6D"/>
    <w:rsid w:val="00BA4DE8"/>
    <w:rsid w:val="00BA4F3C"/>
    <w:rsid w:val="00BA5071"/>
    <w:rsid w:val="00BA52F6"/>
    <w:rsid w:val="00BA5333"/>
    <w:rsid w:val="00BA548D"/>
    <w:rsid w:val="00BA54F8"/>
    <w:rsid w:val="00BA5551"/>
    <w:rsid w:val="00BA5552"/>
    <w:rsid w:val="00BA566A"/>
    <w:rsid w:val="00BA579F"/>
    <w:rsid w:val="00BA58A7"/>
    <w:rsid w:val="00BA59DE"/>
    <w:rsid w:val="00BA5A80"/>
    <w:rsid w:val="00BA5A98"/>
    <w:rsid w:val="00BA5BDC"/>
    <w:rsid w:val="00BA5D38"/>
    <w:rsid w:val="00BA606C"/>
    <w:rsid w:val="00BA60BA"/>
    <w:rsid w:val="00BA61BB"/>
    <w:rsid w:val="00BA630E"/>
    <w:rsid w:val="00BA63A9"/>
    <w:rsid w:val="00BA64C1"/>
    <w:rsid w:val="00BA65E0"/>
    <w:rsid w:val="00BA65EA"/>
    <w:rsid w:val="00BA6705"/>
    <w:rsid w:val="00BA68AE"/>
    <w:rsid w:val="00BA6965"/>
    <w:rsid w:val="00BA69B2"/>
    <w:rsid w:val="00BA6ACA"/>
    <w:rsid w:val="00BA6EF2"/>
    <w:rsid w:val="00BA6FE5"/>
    <w:rsid w:val="00BA7085"/>
    <w:rsid w:val="00BA71F2"/>
    <w:rsid w:val="00BA723D"/>
    <w:rsid w:val="00BA7315"/>
    <w:rsid w:val="00BA73BE"/>
    <w:rsid w:val="00BA778A"/>
    <w:rsid w:val="00BA7791"/>
    <w:rsid w:val="00BA77D3"/>
    <w:rsid w:val="00BA7A0C"/>
    <w:rsid w:val="00BA7A40"/>
    <w:rsid w:val="00BA7A93"/>
    <w:rsid w:val="00BA7BCB"/>
    <w:rsid w:val="00BA7C0B"/>
    <w:rsid w:val="00BA7D80"/>
    <w:rsid w:val="00BA7DED"/>
    <w:rsid w:val="00BA7E8B"/>
    <w:rsid w:val="00BA7F71"/>
    <w:rsid w:val="00BB00CF"/>
    <w:rsid w:val="00BB0505"/>
    <w:rsid w:val="00BB051C"/>
    <w:rsid w:val="00BB05CB"/>
    <w:rsid w:val="00BB068A"/>
    <w:rsid w:val="00BB06C8"/>
    <w:rsid w:val="00BB0893"/>
    <w:rsid w:val="00BB0986"/>
    <w:rsid w:val="00BB0A6A"/>
    <w:rsid w:val="00BB108D"/>
    <w:rsid w:val="00BB111B"/>
    <w:rsid w:val="00BB11C5"/>
    <w:rsid w:val="00BB11F2"/>
    <w:rsid w:val="00BB12E9"/>
    <w:rsid w:val="00BB1334"/>
    <w:rsid w:val="00BB1413"/>
    <w:rsid w:val="00BB1448"/>
    <w:rsid w:val="00BB1549"/>
    <w:rsid w:val="00BB1748"/>
    <w:rsid w:val="00BB193E"/>
    <w:rsid w:val="00BB1A25"/>
    <w:rsid w:val="00BB1A54"/>
    <w:rsid w:val="00BB1AE2"/>
    <w:rsid w:val="00BB1B54"/>
    <w:rsid w:val="00BB1BBF"/>
    <w:rsid w:val="00BB1BCB"/>
    <w:rsid w:val="00BB1BE5"/>
    <w:rsid w:val="00BB1CB3"/>
    <w:rsid w:val="00BB1E1E"/>
    <w:rsid w:val="00BB1EAD"/>
    <w:rsid w:val="00BB1F22"/>
    <w:rsid w:val="00BB1FB6"/>
    <w:rsid w:val="00BB1FE9"/>
    <w:rsid w:val="00BB2050"/>
    <w:rsid w:val="00BB234E"/>
    <w:rsid w:val="00BB2377"/>
    <w:rsid w:val="00BB23AA"/>
    <w:rsid w:val="00BB2489"/>
    <w:rsid w:val="00BB2540"/>
    <w:rsid w:val="00BB27E3"/>
    <w:rsid w:val="00BB29D4"/>
    <w:rsid w:val="00BB2A0D"/>
    <w:rsid w:val="00BB2A6C"/>
    <w:rsid w:val="00BB2AD8"/>
    <w:rsid w:val="00BB2AEB"/>
    <w:rsid w:val="00BB2C57"/>
    <w:rsid w:val="00BB2DB0"/>
    <w:rsid w:val="00BB316D"/>
    <w:rsid w:val="00BB31CF"/>
    <w:rsid w:val="00BB322B"/>
    <w:rsid w:val="00BB3304"/>
    <w:rsid w:val="00BB37D2"/>
    <w:rsid w:val="00BB3859"/>
    <w:rsid w:val="00BB3883"/>
    <w:rsid w:val="00BB3A35"/>
    <w:rsid w:val="00BB3A9C"/>
    <w:rsid w:val="00BB3E8A"/>
    <w:rsid w:val="00BB3EB7"/>
    <w:rsid w:val="00BB3EFE"/>
    <w:rsid w:val="00BB3FF2"/>
    <w:rsid w:val="00BB3FF4"/>
    <w:rsid w:val="00BB407B"/>
    <w:rsid w:val="00BB41EA"/>
    <w:rsid w:val="00BB4270"/>
    <w:rsid w:val="00BB4A29"/>
    <w:rsid w:val="00BB4CC1"/>
    <w:rsid w:val="00BB4D6D"/>
    <w:rsid w:val="00BB4D77"/>
    <w:rsid w:val="00BB4E64"/>
    <w:rsid w:val="00BB4F18"/>
    <w:rsid w:val="00BB510D"/>
    <w:rsid w:val="00BB5341"/>
    <w:rsid w:val="00BB539D"/>
    <w:rsid w:val="00BB5534"/>
    <w:rsid w:val="00BB55C6"/>
    <w:rsid w:val="00BB5637"/>
    <w:rsid w:val="00BB584A"/>
    <w:rsid w:val="00BB58DE"/>
    <w:rsid w:val="00BB5AED"/>
    <w:rsid w:val="00BB5BB1"/>
    <w:rsid w:val="00BB5C72"/>
    <w:rsid w:val="00BB5E6A"/>
    <w:rsid w:val="00BB6389"/>
    <w:rsid w:val="00BB63CB"/>
    <w:rsid w:val="00BB64C5"/>
    <w:rsid w:val="00BB6505"/>
    <w:rsid w:val="00BB650B"/>
    <w:rsid w:val="00BB668C"/>
    <w:rsid w:val="00BB67DC"/>
    <w:rsid w:val="00BB6862"/>
    <w:rsid w:val="00BB6AAA"/>
    <w:rsid w:val="00BB6B83"/>
    <w:rsid w:val="00BB6B98"/>
    <w:rsid w:val="00BB6D48"/>
    <w:rsid w:val="00BB6E7A"/>
    <w:rsid w:val="00BB705C"/>
    <w:rsid w:val="00BB7160"/>
    <w:rsid w:val="00BB7261"/>
    <w:rsid w:val="00BB75B5"/>
    <w:rsid w:val="00BB77D0"/>
    <w:rsid w:val="00BB7AFE"/>
    <w:rsid w:val="00BB7BB9"/>
    <w:rsid w:val="00BB7BBE"/>
    <w:rsid w:val="00BB7E18"/>
    <w:rsid w:val="00BB7FF6"/>
    <w:rsid w:val="00BC00C1"/>
    <w:rsid w:val="00BC0192"/>
    <w:rsid w:val="00BC0238"/>
    <w:rsid w:val="00BC03D2"/>
    <w:rsid w:val="00BC03F2"/>
    <w:rsid w:val="00BC0442"/>
    <w:rsid w:val="00BC0556"/>
    <w:rsid w:val="00BC05EF"/>
    <w:rsid w:val="00BC0699"/>
    <w:rsid w:val="00BC077C"/>
    <w:rsid w:val="00BC07F3"/>
    <w:rsid w:val="00BC0A15"/>
    <w:rsid w:val="00BC0B04"/>
    <w:rsid w:val="00BC0BA0"/>
    <w:rsid w:val="00BC0BDA"/>
    <w:rsid w:val="00BC0C90"/>
    <w:rsid w:val="00BC0E6B"/>
    <w:rsid w:val="00BC1051"/>
    <w:rsid w:val="00BC1053"/>
    <w:rsid w:val="00BC121D"/>
    <w:rsid w:val="00BC12A2"/>
    <w:rsid w:val="00BC131B"/>
    <w:rsid w:val="00BC140B"/>
    <w:rsid w:val="00BC1445"/>
    <w:rsid w:val="00BC14EA"/>
    <w:rsid w:val="00BC1590"/>
    <w:rsid w:val="00BC16A0"/>
    <w:rsid w:val="00BC1753"/>
    <w:rsid w:val="00BC1785"/>
    <w:rsid w:val="00BC1853"/>
    <w:rsid w:val="00BC1A4C"/>
    <w:rsid w:val="00BC1BAC"/>
    <w:rsid w:val="00BC1C00"/>
    <w:rsid w:val="00BC1C57"/>
    <w:rsid w:val="00BC1CE7"/>
    <w:rsid w:val="00BC1E69"/>
    <w:rsid w:val="00BC1FC8"/>
    <w:rsid w:val="00BC200C"/>
    <w:rsid w:val="00BC2112"/>
    <w:rsid w:val="00BC2169"/>
    <w:rsid w:val="00BC21A0"/>
    <w:rsid w:val="00BC2251"/>
    <w:rsid w:val="00BC245B"/>
    <w:rsid w:val="00BC251D"/>
    <w:rsid w:val="00BC2760"/>
    <w:rsid w:val="00BC296F"/>
    <w:rsid w:val="00BC2B21"/>
    <w:rsid w:val="00BC2B61"/>
    <w:rsid w:val="00BC2BD3"/>
    <w:rsid w:val="00BC2C65"/>
    <w:rsid w:val="00BC2E96"/>
    <w:rsid w:val="00BC32FE"/>
    <w:rsid w:val="00BC330C"/>
    <w:rsid w:val="00BC3408"/>
    <w:rsid w:val="00BC3457"/>
    <w:rsid w:val="00BC3656"/>
    <w:rsid w:val="00BC369F"/>
    <w:rsid w:val="00BC3754"/>
    <w:rsid w:val="00BC3AA0"/>
    <w:rsid w:val="00BC3F6B"/>
    <w:rsid w:val="00BC3F95"/>
    <w:rsid w:val="00BC400E"/>
    <w:rsid w:val="00BC4261"/>
    <w:rsid w:val="00BC4410"/>
    <w:rsid w:val="00BC4567"/>
    <w:rsid w:val="00BC4627"/>
    <w:rsid w:val="00BC485B"/>
    <w:rsid w:val="00BC4AD8"/>
    <w:rsid w:val="00BC4B43"/>
    <w:rsid w:val="00BC4C2B"/>
    <w:rsid w:val="00BC4C8B"/>
    <w:rsid w:val="00BC4F43"/>
    <w:rsid w:val="00BC5008"/>
    <w:rsid w:val="00BC518B"/>
    <w:rsid w:val="00BC521C"/>
    <w:rsid w:val="00BC522B"/>
    <w:rsid w:val="00BC5837"/>
    <w:rsid w:val="00BC5A50"/>
    <w:rsid w:val="00BC5D26"/>
    <w:rsid w:val="00BC5E84"/>
    <w:rsid w:val="00BC5EA1"/>
    <w:rsid w:val="00BC5EA2"/>
    <w:rsid w:val="00BC5F1C"/>
    <w:rsid w:val="00BC6169"/>
    <w:rsid w:val="00BC622D"/>
    <w:rsid w:val="00BC6240"/>
    <w:rsid w:val="00BC62B9"/>
    <w:rsid w:val="00BC64B1"/>
    <w:rsid w:val="00BC6641"/>
    <w:rsid w:val="00BC66FF"/>
    <w:rsid w:val="00BC6721"/>
    <w:rsid w:val="00BC67BB"/>
    <w:rsid w:val="00BC686B"/>
    <w:rsid w:val="00BC6AAB"/>
    <w:rsid w:val="00BC6B3A"/>
    <w:rsid w:val="00BC6DEB"/>
    <w:rsid w:val="00BC6E5E"/>
    <w:rsid w:val="00BC6F33"/>
    <w:rsid w:val="00BC71BF"/>
    <w:rsid w:val="00BC721F"/>
    <w:rsid w:val="00BC742C"/>
    <w:rsid w:val="00BC74E8"/>
    <w:rsid w:val="00BC75C1"/>
    <w:rsid w:val="00BC7FE1"/>
    <w:rsid w:val="00BD0054"/>
    <w:rsid w:val="00BD0059"/>
    <w:rsid w:val="00BD015D"/>
    <w:rsid w:val="00BD03C6"/>
    <w:rsid w:val="00BD04B8"/>
    <w:rsid w:val="00BD0560"/>
    <w:rsid w:val="00BD05C2"/>
    <w:rsid w:val="00BD0834"/>
    <w:rsid w:val="00BD08FF"/>
    <w:rsid w:val="00BD093E"/>
    <w:rsid w:val="00BD09E7"/>
    <w:rsid w:val="00BD0A21"/>
    <w:rsid w:val="00BD0A62"/>
    <w:rsid w:val="00BD0C6C"/>
    <w:rsid w:val="00BD0D88"/>
    <w:rsid w:val="00BD0DF7"/>
    <w:rsid w:val="00BD0E1D"/>
    <w:rsid w:val="00BD0E45"/>
    <w:rsid w:val="00BD0E66"/>
    <w:rsid w:val="00BD11B8"/>
    <w:rsid w:val="00BD11F8"/>
    <w:rsid w:val="00BD143E"/>
    <w:rsid w:val="00BD148F"/>
    <w:rsid w:val="00BD1595"/>
    <w:rsid w:val="00BD167A"/>
    <w:rsid w:val="00BD170D"/>
    <w:rsid w:val="00BD19F2"/>
    <w:rsid w:val="00BD1B37"/>
    <w:rsid w:val="00BD1CE8"/>
    <w:rsid w:val="00BD1D61"/>
    <w:rsid w:val="00BD1EBD"/>
    <w:rsid w:val="00BD231B"/>
    <w:rsid w:val="00BD244A"/>
    <w:rsid w:val="00BD248B"/>
    <w:rsid w:val="00BD26C5"/>
    <w:rsid w:val="00BD2826"/>
    <w:rsid w:val="00BD291A"/>
    <w:rsid w:val="00BD297D"/>
    <w:rsid w:val="00BD29BF"/>
    <w:rsid w:val="00BD2BF0"/>
    <w:rsid w:val="00BD2C56"/>
    <w:rsid w:val="00BD32F9"/>
    <w:rsid w:val="00BD3586"/>
    <w:rsid w:val="00BD3660"/>
    <w:rsid w:val="00BD37AF"/>
    <w:rsid w:val="00BD3B06"/>
    <w:rsid w:val="00BD3BAE"/>
    <w:rsid w:val="00BD3CA6"/>
    <w:rsid w:val="00BD3D80"/>
    <w:rsid w:val="00BD3DC6"/>
    <w:rsid w:val="00BD3EDA"/>
    <w:rsid w:val="00BD4164"/>
    <w:rsid w:val="00BD42E7"/>
    <w:rsid w:val="00BD4383"/>
    <w:rsid w:val="00BD43C1"/>
    <w:rsid w:val="00BD4662"/>
    <w:rsid w:val="00BD4802"/>
    <w:rsid w:val="00BD4ABF"/>
    <w:rsid w:val="00BD4B71"/>
    <w:rsid w:val="00BD4BD5"/>
    <w:rsid w:val="00BD4CFB"/>
    <w:rsid w:val="00BD4DA6"/>
    <w:rsid w:val="00BD50EA"/>
    <w:rsid w:val="00BD51C5"/>
    <w:rsid w:val="00BD5371"/>
    <w:rsid w:val="00BD54C6"/>
    <w:rsid w:val="00BD567C"/>
    <w:rsid w:val="00BD588D"/>
    <w:rsid w:val="00BD58BC"/>
    <w:rsid w:val="00BD5EE7"/>
    <w:rsid w:val="00BD5F60"/>
    <w:rsid w:val="00BD61A8"/>
    <w:rsid w:val="00BD622D"/>
    <w:rsid w:val="00BD6415"/>
    <w:rsid w:val="00BD6564"/>
    <w:rsid w:val="00BD6626"/>
    <w:rsid w:val="00BD662C"/>
    <w:rsid w:val="00BD6645"/>
    <w:rsid w:val="00BD669B"/>
    <w:rsid w:val="00BD6765"/>
    <w:rsid w:val="00BD683C"/>
    <w:rsid w:val="00BD69BD"/>
    <w:rsid w:val="00BD6C72"/>
    <w:rsid w:val="00BD6D72"/>
    <w:rsid w:val="00BD6D78"/>
    <w:rsid w:val="00BD6E20"/>
    <w:rsid w:val="00BD6FCE"/>
    <w:rsid w:val="00BD70AD"/>
    <w:rsid w:val="00BD70EE"/>
    <w:rsid w:val="00BD72FE"/>
    <w:rsid w:val="00BD733E"/>
    <w:rsid w:val="00BD73A8"/>
    <w:rsid w:val="00BD7584"/>
    <w:rsid w:val="00BD7773"/>
    <w:rsid w:val="00BD7901"/>
    <w:rsid w:val="00BD7CA0"/>
    <w:rsid w:val="00BD7D85"/>
    <w:rsid w:val="00BD7DC2"/>
    <w:rsid w:val="00BE0201"/>
    <w:rsid w:val="00BE0257"/>
    <w:rsid w:val="00BE0458"/>
    <w:rsid w:val="00BE04A0"/>
    <w:rsid w:val="00BE04A8"/>
    <w:rsid w:val="00BE0680"/>
    <w:rsid w:val="00BE095A"/>
    <w:rsid w:val="00BE097C"/>
    <w:rsid w:val="00BE0A9B"/>
    <w:rsid w:val="00BE0CE8"/>
    <w:rsid w:val="00BE0DE2"/>
    <w:rsid w:val="00BE0E75"/>
    <w:rsid w:val="00BE103A"/>
    <w:rsid w:val="00BE10FE"/>
    <w:rsid w:val="00BE12BE"/>
    <w:rsid w:val="00BE12D2"/>
    <w:rsid w:val="00BE12EB"/>
    <w:rsid w:val="00BE1315"/>
    <w:rsid w:val="00BE142B"/>
    <w:rsid w:val="00BE144F"/>
    <w:rsid w:val="00BE16C9"/>
    <w:rsid w:val="00BE17E4"/>
    <w:rsid w:val="00BE17F0"/>
    <w:rsid w:val="00BE181F"/>
    <w:rsid w:val="00BE194E"/>
    <w:rsid w:val="00BE195E"/>
    <w:rsid w:val="00BE1BA1"/>
    <w:rsid w:val="00BE1C75"/>
    <w:rsid w:val="00BE1CF0"/>
    <w:rsid w:val="00BE1E00"/>
    <w:rsid w:val="00BE1E94"/>
    <w:rsid w:val="00BE1FB8"/>
    <w:rsid w:val="00BE2018"/>
    <w:rsid w:val="00BE212E"/>
    <w:rsid w:val="00BE2174"/>
    <w:rsid w:val="00BE263B"/>
    <w:rsid w:val="00BE272B"/>
    <w:rsid w:val="00BE28CD"/>
    <w:rsid w:val="00BE290F"/>
    <w:rsid w:val="00BE2976"/>
    <w:rsid w:val="00BE298B"/>
    <w:rsid w:val="00BE2ACC"/>
    <w:rsid w:val="00BE2BD4"/>
    <w:rsid w:val="00BE2E31"/>
    <w:rsid w:val="00BE2F03"/>
    <w:rsid w:val="00BE30DF"/>
    <w:rsid w:val="00BE31D0"/>
    <w:rsid w:val="00BE34BC"/>
    <w:rsid w:val="00BE3518"/>
    <w:rsid w:val="00BE361A"/>
    <w:rsid w:val="00BE3972"/>
    <w:rsid w:val="00BE3A95"/>
    <w:rsid w:val="00BE3D43"/>
    <w:rsid w:val="00BE432D"/>
    <w:rsid w:val="00BE4390"/>
    <w:rsid w:val="00BE4439"/>
    <w:rsid w:val="00BE4669"/>
    <w:rsid w:val="00BE4699"/>
    <w:rsid w:val="00BE490D"/>
    <w:rsid w:val="00BE4A13"/>
    <w:rsid w:val="00BE4C7B"/>
    <w:rsid w:val="00BE4D0C"/>
    <w:rsid w:val="00BE4D3E"/>
    <w:rsid w:val="00BE4E1E"/>
    <w:rsid w:val="00BE4FD6"/>
    <w:rsid w:val="00BE5313"/>
    <w:rsid w:val="00BE54D8"/>
    <w:rsid w:val="00BE563D"/>
    <w:rsid w:val="00BE5833"/>
    <w:rsid w:val="00BE58CB"/>
    <w:rsid w:val="00BE58D5"/>
    <w:rsid w:val="00BE58FE"/>
    <w:rsid w:val="00BE59B8"/>
    <w:rsid w:val="00BE5A65"/>
    <w:rsid w:val="00BE5A9D"/>
    <w:rsid w:val="00BE5D2A"/>
    <w:rsid w:val="00BE5D2B"/>
    <w:rsid w:val="00BE5DCB"/>
    <w:rsid w:val="00BE5E21"/>
    <w:rsid w:val="00BE5F95"/>
    <w:rsid w:val="00BE6031"/>
    <w:rsid w:val="00BE6115"/>
    <w:rsid w:val="00BE6249"/>
    <w:rsid w:val="00BE629C"/>
    <w:rsid w:val="00BE62AE"/>
    <w:rsid w:val="00BE6351"/>
    <w:rsid w:val="00BE64D1"/>
    <w:rsid w:val="00BE67B6"/>
    <w:rsid w:val="00BE68E9"/>
    <w:rsid w:val="00BE6A01"/>
    <w:rsid w:val="00BE6B47"/>
    <w:rsid w:val="00BE6EC4"/>
    <w:rsid w:val="00BE6FBC"/>
    <w:rsid w:val="00BE7208"/>
    <w:rsid w:val="00BE7215"/>
    <w:rsid w:val="00BE72A6"/>
    <w:rsid w:val="00BE754C"/>
    <w:rsid w:val="00BE765C"/>
    <w:rsid w:val="00BE76B2"/>
    <w:rsid w:val="00BE7AB4"/>
    <w:rsid w:val="00BE7B1B"/>
    <w:rsid w:val="00BE7B43"/>
    <w:rsid w:val="00BE7B93"/>
    <w:rsid w:val="00BE7C1B"/>
    <w:rsid w:val="00BE7C7D"/>
    <w:rsid w:val="00BE7D56"/>
    <w:rsid w:val="00BE7EBE"/>
    <w:rsid w:val="00BE7F24"/>
    <w:rsid w:val="00BE7FF0"/>
    <w:rsid w:val="00BF005C"/>
    <w:rsid w:val="00BF0116"/>
    <w:rsid w:val="00BF021F"/>
    <w:rsid w:val="00BF0224"/>
    <w:rsid w:val="00BF04DA"/>
    <w:rsid w:val="00BF0558"/>
    <w:rsid w:val="00BF064B"/>
    <w:rsid w:val="00BF0852"/>
    <w:rsid w:val="00BF0868"/>
    <w:rsid w:val="00BF0969"/>
    <w:rsid w:val="00BF0A3A"/>
    <w:rsid w:val="00BF0A8C"/>
    <w:rsid w:val="00BF0AA5"/>
    <w:rsid w:val="00BF0E44"/>
    <w:rsid w:val="00BF0F9F"/>
    <w:rsid w:val="00BF102E"/>
    <w:rsid w:val="00BF1223"/>
    <w:rsid w:val="00BF1496"/>
    <w:rsid w:val="00BF15ED"/>
    <w:rsid w:val="00BF161D"/>
    <w:rsid w:val="00BF163B"/>
    <w:rsid w:val="00BF18FE"/>
    <w:rsid w:val="00BF1ADA"/>
    <w:rsid w:val="00BF1C4B"/>
    <w:rsid w:val="00BF1FFD"/>
    <w:rsid w:val="00BF243E"/>
    <w:rsid w:val="00BF2559"/>
    <w:rsid w:val="00BF2605"/>
    <w:rsid w:val="00BF2712"/>
    <w:rsid w:val="00BF2851"/>
    <w:rsid w:val="00BF28F3"/>
    <w:rsid w:val="00BF29E2"/>
    <w:rsid w:val="00BF2B0D"/>
    <w:rsid w:val="00BF2C08"/>
    <w:rsid w:val="00BF2C75"/>
    <w:rsid w:val="00BF2F19"/>
    <w:rsid w:val="00BF2F6F"/>
    <w:rsid w:val="00BF307F"/>
    <w:rsid w:val="00BF32AC"/>
    <w:rsid w:val="00BF32BE"/>
    <w:rsid w:val="00BF342E"/>
    <w:rsid w:val="00BF3472"/>
    <w:rsid w:val="00BF36CB"/>
    <w:rsid w:val="00BF38A6"/>
    <w:rsid w:val="00BF394D"/>
    <w:rsid w:val="00BF39DF"/>
    <w:rsid w:val="00BF3A4A"/>
    <w:rsid w:val="00BF3ABE"/>
    <w:rsid w:val="00BF3BA6"/>
    <w:rsid w:val="00BF3C4F"/>
    <w:rsid w:val="00BF403B"/>
    <w:rsid w:val="00BF41D5"/>
    <w:rsid w:val="00BF429B"/>
    <w:rsid w:val="00BF436A"/>
    <w:rsid w:val="00BF441B"/>
    <w:rsid w:val="00BF4497"/>
    <w:rsid w:val="00BF456F"/>
    <w:rsid w:val="00BF466E"/>
    <w:rsid w:val="00BF47DD"/>
    <w:rsid w:val="00BF47F9"/>
    <w:rsid w:val="00BF4822"/>
    <w:rsid w:val="00BF4B59"/>
    <w:rsid w:val="00BF4BCF"/>
    <w:rsid w:val="00BF4BDA"/>
    <w:rsid w:val="00BF4C61"/>
    <w:rsid w:val="00BF4CAE"/>
    <w:rsid w:val="00BF4D31"/>
    <w:rsid w:val="00BF4D62"/>
    <w:rsid w:val="00BF4D8A"/>
    <w:rsid w:val="00BF4DF0"/>
    <w:rsid w:val="00BF547C"/>
    <w:rsid w:val="00BF55BD"/>
    <w:rsid w:val="00BF56C9"/>
    <w:rsid w:val="00BF572C"/>
    <w:rsid w:val="00BF577D"/>
    <w:rsid w:val="00BF5819"/>
    <w:rsid w:val="00BF5835"/>
    <w:rsid w:val="00BF5AB3"/>
    <w:rsid w:val="00BF5B80"/>
    <w:rsid w:val="00BF5C15"/>
    <w:rsid w:val="00BF5E48"/>
    <w:rsid w:val="00BF602C"/>
    <w:rsid w:val="00BF61A1"/>
    <w:rsid w:val="00BF621F"/>
    <w:rsid w:val="00BF6298"/>
    <w:rsid w:val="00BF646C"/>
    <w:rsid w:val="00BF64DA"/>
    <w:rsid w:val="00BF6559"/>
    <w:rsid w:val="00BF65A9"/>
    <w:rsid w:val="00BF65C0"/>
    <w:rsid w:val="00BF6643"/>
    <w:rsid w:val="00BF6702"/>
    <w:rsid w:val="00BF6A2E"/>
    <w:rsid w:val="00BF6A48"/>
    <w:rsid w:val="00BF6D20"/>
    <w:rsid w:val="00BF6EBE"/>
    <w:rsid w:val="00BF6F35"/>
    <w:rsid w:val="00BF7032"/>
    <w:rsid w:val="00BF70CA"/>
    <w:rsid w:val="00BF70EF"/>
    <w:rsid w:val="00BF7146"/>
    <w:rsid w:val="00BF73E4"/>
    <w:rsid w:val="00BF7410"/>
    <w:rsid w:val="00BF7411"/>
    <w:rsid w:val="00BF7464"/>
    <w:rsid w:val="00BF7478"/>
    <w:rsid w:val="00BF757A"/>
    <w:rsid w:val="00BF7622"/>
    <w:rsid w:val="00BF76A5"/>
    <w:rsid w:val="00BF781E"/>
    <w:rsid w:val="00BF79AF"/>
    <w:rsid w:val="00BF7B6F"/>
    <w:rsid w:val="00BF7B7D"/>
    <w:rsid w:val="00BF7BF5"/>
    <w:rsid w:val="00BF7C31"/>
    <w:rsid w:val="00BF7D40"/>
    <w:rsid w:val="00BF7E47"/>
    <w:rsid w:val="00BF7E4F"/>
    <w:rsid w:val="00BF7E67"/>
    <w:rsid w:val="00BF7E87"/>
    <w:rsid w:val="00BF7F44"/>
    <w:rsid w:val="00BF7F8D"/>
    <w:rsid w:val="00C0001D"/>
    <w:rsid w:val="00C00051"/>
    <w:rsid w:val="00C00099"/>
    <w:rsid w:val="00C001B5"/>
    <w:rsid w:val="00C001EF"/>
    <w:rsid w:val="00C00342"/>
    <w:rsid w:val="00C00466"/>
    <w:rsid w:val="00C00508"/>
    <w:rsid w:val="00C0052F"/>
    <w:rsid w:val="00C0082C"/>
    <w:rsid w:val="00C00A7C"/>
    <w:rsid w:val="00C00B0C"/>
    <w:rsid w:val="00C00BA0"/>
    <w:rsid w:val="00C00BDC"/>
    <w:rsid w:val="00C00F12"/>
    <w:rsid w:val="00C00F4A"/>
    <w:rsid w:val="00C00F5C"/>
    <w:rsid w:val="00C01103"/>
    <w:rsid w:val="00C011C6"/>
    <w:rsid w:val="00C0139C"/>
    <w:rsid w:val="00C0171C"/>
    <w:rsid w:val="00C01882"/>
    <w:rsid w:val="00C018FB"/>
    <w:rsid w:val="00C019E4"/>
    <w:rsid w:val="00C01E1F"/>
    <w:rsid w:val="00C01E85"/>
    <w:rsid w:val="00C01F80"/>
    <w:rsid w:val="00C02124"/>
    <w:rsid w:val="00C0226B"/>
    <w:rsid w:val="00C02307"/>
    <w:rsid w:val="00C0242A"/>
    <w:rsid w:val="00C0256A"/>
    <w:rsid w:val="00C027B4"/>
    <w:rsid w:val="00C028AE"/>
    <w:rsid w:val="00C02B37"/>
    <w:rsid w:val="00C0304F"/>
    <w:rsid w:val="00C03450"/>
    <w:rsid w:val="00C0366B"/>
    <w:rsid w:val="00C03679"/>
    <w:rsid w:val="00C0381B"/>
    <w:rsid w:val="00C0383F"/>
    <w:rsid w:val="00C03BFA"/>
    <w:rsid w:val="00C03CDC"/>
    <w:rsid w:val="00C03DDE"/>
    <w:rsid w:val="00C03E22"/>
    <w:rsid w:val="00C03E4E"/>
    <w:rsid w:val="00C03FEF"/>
    <w:rsid w:val="00C0413D"/>
    <w:rsid w:val="00C0430C"/>
    <w:rsid w:val="00C04398"/>
    <w:rsid w:val="00C0457B"/>
    <w:rsid w:val="00C0457D"/>
    <w:rsid w:val="00C0468C"/>
    <w:rsid w:val="00C049B1"/>
    <w:rsid w:val="00C04DF3"/>
    <w:rsid w:val="00C04F87"/>
    <w:rsid w:val="00C0500B"/>
    <w:rsid w:val="00C05203"/>
    <w:rsid w:val="00C0546C"/>
    <w:rsid w:val="00C054EB"/>
    <w:rsid w:val="00C055DE"/>
    <w:rsid w:val="00C055F7"/>
    <w:rsid w:val="00C0571F"/>
    <w:rsid w:val="00C05873"/>
    <w:rsid w:val="00C059CF"/>
    <w:rsid w:val="00C059D5"/>
    <w:rsid w:val="00C05A87"/>
    <w:rsid w:val="00C05A8D"/>
    <w:rsid w:val="00C05B2A"/>
    <w:rsid w:val="00C05C49"/>
    <w:rsid w:val="00C05ED6"/>
    <w:rsid w:val="00C060A8"/>
    <w:rsid w:val="00C06115"/>
    <w:rsid w:val="00C0621F"/>
    <w:rsid w:val="00C0623F"/>
    <w:rsid w:val="00C06684"/>
    <w:rsid w:val="00C068E7"/>
    <w:rsid w:val="00C0695C"/>
    <w:rsid w:val="00C069B5"/>
    <w:rsid w:val="00C06D6E"/>
    <w:rsid w:val="00C07019"/>
    <w:rsid w:val="00C0717A"/>
    <w:rsid w:val="00C0728B"/>
    <w:rsid w:val="00C074E6"/>
    <w:rsid w:val="00C077B5"/>
    <w:rsid w:val="00C077B8"/>
    <w:rsid w:val="00C077D9"/>
    <w:rsid w:val="00C078BB"/>
    <w:rsid w:val="00C07949"/>
    <w:rsid w:val="00C07A9F"/>
    <w:rsid w:val="00C07BC9"/>
    <w:rsid w:val="00C07C66"/>
    <w:rsid w:val="00C10185"/>
    <w:rsid w:val="00C1019C"/>
    <w:rsid w:val="00C102BB"/>
    <w:rsid w:val="00C1030D"/>
    <w:rsid w:val="00C10411"/>
    <w:rsid w:val="00C105BC"/>
    <w:rsid w:val="00C107A1"/>
    <w:rsid w:val="00C107C0"/>
    <w:rsid w:val="00C10862"/>
    <w:rsid w:val="00C10884"/>
    <w:rsid w:val="00C108D0"/>
    <w:rsid w:val="00C10C61"/>
    <w:rsid w:val="00C10E9D"/>
    <w:rsid w:val="00C10EB5"/>
    <w:rsid w:val="00C112D3"/>
    <w:rsid w:val="00C11399"/>
    <w:rsid w:val="00C116F7"/>
    <w:rsid w:val="00C11A69"/>
    <w:rsid w:val="00C11A84"/>
    <w:rsid w:val="00C11BBB"/>
    <w:rsid w:val="00C11BD6"/>
    <w:rsid w:val="00C11C27"/>
    <w:rsid w:val="00C11CB3"/>
    <w:rsid w:val="00C11D54"/>
    <w:rsid w:val="00C11DE3"/>
    <w:rsid w:val="00C11E0A"/>
    <w:rsid w:val="00C11FEF"/>
    <w:rsid w:val="00C120DF"/>
    <w:rsid w:val="00C1218E"/>
    <w:rsid w:val="00C1223E"/>
    <w:rsid w:val="00C12292"/>
    <w:rsid w:val="00C122A8"/>
    <w:rsid w:val="00C12391"/>
    <w:rsid w:val="00C125C9"/>
    <w:rsid w:val="00C127D1"/>
    <w:rsid w:val="00C12BB5"/>
    <w:rsid w:val="00C12EE4"/>
    <w:rsid w:val="00C12F5B"/>
    <w:rsid w:val="00C13615"/>
    <w:rsid w:val="00C13637"/>
    <w:rsid w:val="00C13665"/>
    <w:rsid w:val="00C13850"/>
    <w:rsid w:val="00C139C7"/>
    <w:rsid w:val="00C13B60"/>
    <w:rsid w:val="00C13D1D"/>
    <w:rsid w:val="00C13DC8"/>
    <w:rsid w:val="00C140A4"/>
    <w:rsid w:val="00C1433E"/>
    <w:rsid w:val="00C1444D"/>
    <w:rsid w:val="00C144B3"/>
    <w:rsid w:val="00C145C0"/>
    <w:rsid w:val="00C146D7"/>
    <w:rsid w:val="00C14773"/>
    <w:rsid w:val="00C14D81"/>
    <w:rsid w:val="00C1502E"/>
    <w:rsid w:val="00C1536E"/>
    <w:rsid w:val="00C153C2"/>
    <w:rsid w:val="00C15464"/>
    <w:rsid w:val="00C15564"/>
    <w:rsid w:val="00C15589"/>
    <w:rsid w:val="00C155AD"/>
    <w:rsid w:val="00C156AF"/>
    <w:rsid w:val="00C15719"/>
    <w:rsid w:val="00C157BD"/>
    <w:rsid w:val="00C1585C"/>
    <w:rsid w:val="00C158E1"/>
    <w:rsid w:val="00C15A24"/>
    <w:rsid w:val="00C15AFA"/>
    <w:rsid w:val="00C15B49"/>
    <w:rsid w:val="00C15C51"/>
    <w:rsid w:val="00C15F40"/>
    <w:rsid w:val="00C16168"/>
    <w:rsid w:val="00C16235"/>
    <w:rsid w:val="00C16238"/>
    <w:rsid w:val="00C162D1"/>
    <w:rsid w:val="00C16595"/>
    <w:rsid w:val="00C165F2"/>
    <w:rsid w:val="00C16659"/>
    <w:rsid w:val="00C1686B"/>
    <w:rsid w:val="00C16876"/>
    <w:rsid w:val="00C16911"/>
    <w:rsid w:val="00C16A53"/>
    <w:rsid w:val="00C16B18"/>
    <w:rsid w:val="00C16CAA"/>
    <w:rsid w:val="00C16E7F"/>
    <w:rsid w:val="00C171E7"/>
    <w:rsid w:val="00C172A5"/>
    <w:rsid w:val="00C172CB"/>
    <w:rsid w:val="00C1734D"/>
    <w:rsid w:val="00C175FC"/>
    <w:rsid w:val="00C17786"/>
    <w:rsid w:val="00C17C0A"/>
    <w:rsid w:val="00C17DB7"/>
    <w:rsid w:val="00C17F0B"/>
    <w:rsid w:val="00C20332"/>
    <w:rsid w:val="00C20759"/>
    <w:rsid w:val="00C2079F"/>
    <w:rsid w:val="00C207F6"/>
    <w:rsid w:val="00C20B84"/>
    <w:rsid w:val="00C20BE4"/>
    <w:rsid w:val="00C2113D"/>
    <w:rsid w:val="00C21314"/>
    <w:rsid w:val="00C2141C"/>
    <w:rsid w:val="00C21477"/>
    <w:rsid w:val="00C215CE"/>
    <w:rsid w:val="00C218CF"/>
    <w:rsid w:val="00C21A67"/>
    <w:rsid w:val="00C21E51"/>
    <w:rsid w:val="00C21F30"/>
    <w:rsid w:val="00C21F7C"/>
    <w:rsid w:val="00C21FA9"/>
    <w:rsid w:val="00C22059"/>
    <w:rsid w:val="00C2210D"/>
    <w:rsid w:val="00C22215"/>
    <w:rsid w:val="00C22345"/>
    <w:rsid w:val="00C223D5"/>
    <w:rsid w:val="00C22619"/>
    <w:rsid w:val="00C22879"/>
    <w:rsid w:val="00C2289D"/>
    <w:rsid w:val="00C229DC"/>
    <w:rsid w:val="00C22C27"/>
    <w:rsid w:val="00C23366"/>
    <w:rsid w:val="00C236A1"/>
    <w:rsid w:val="00C238EB"/>
    <w:rsid w:val="00C23A2E"/>
    <w:rsid w:val="00C23AB1"/>
    <w:rsid w:val="00C23BAA"/>
    <w:rsid w:val="00C23ECE"/>
    <w:rsid w:val="00C23FFE"/>
    <w:rsid w:val="00C24274"/>
    <w:rsid w:val="00C24519"/>
    <w:rsid w:val="00C245BF"/>
    <w:rsid w:val="00C24CED"/>
    <w:rsid w:val="00C24D94"/>
    <w:rsid w:val="00C24EFA"/>
    <w:rsid w:val="00C24FB2"/>
    <w:rsid w:val="00C25008"/>
    <w:rsid w:val="00C253A8"/>
    <w:rsid w:val="00C2554A"/>
    <w:rsid w:val="00C25559"/>
    <w:rsid w:val="00C257E9"/>
    <w:rsid w:val="00C25AA2"/>
    <w:rsid w:val="00C25B42"/>
    <w:rsid w:val="00C25C69"/>
    <w:rsid w:val="00C25FDC"/>
    <w:rsid w:val="00C25FF7"/>
    <w:rsid w:val="00C2602D"/>
    <w:rsid w:val="00C26166"/>
    <w:rsid w:val="00C2618E"/>
    <w:rsid w:val="00C2624E"/>
    <w:rsid w:val="00C262C4"/>
    <w:rsid w:val="00C262E5"/>
    <w:rsid w:val="00C263C8"/>
    <w:rsid w:val="00C26619"/>
    <w:rsid w:val="00C2668B"/>
    <w:rsid w:val="00C267B3"/>
    <w:rsid w:val="00C269D3"/>
    <w:rsid w:val="00C26CE5"/>
    <w:rsid w:val="00C26D04"/>
    <w:rsid w:val="00C26D49"/>
    <w:rsid w:val="00C26D4E"/>
    <w:rsid w:val="00C26E31"/>
    <w:rsid w:val="00C26E39"/>
    <w:rsid w:val="00C26F30"/>
    <w:rsid w:val="00C27194"/>
    <w:rsid w:val="00C275C1"/>
    <w:rsid w:val="00C275F4"/>
    <w:rsid w:val="00C277CA"/>
    <w:rsid w:val="00C27960"/>
    <w:rsid w:val="00C27A09"/>
    <w:rsid w:val="00C27E29"/>
    <w:rsid w:val="00C27E5B"/>
    <w:rsid w:val="00C27F01"/>
    <w:rsid w:val="00C27F8A"/>
    <w:rsid w:val="00C27FB3"/>
    <w:rsid w:val="00C30113"/>
    <w:rsid w:val="00C3018A"/>
    <w:rsid w:val="00C301CE"/>
    <w:rsid w:val="00C304F4"/>
    <w:rsid w:val="00C30554"/>
    <w:rsid w:val="00C3072C"/>
    <w:rsid w:val="00C3073F"/>
    <w:rsid w:val="00C30746"/>
    <w:rsid w:val="00C307CA"/>
    <w:rsid w:val="00C307EB"/>
    <w:rsid w:val="00C308C7"/>
    <w:rsid w:val="00C30B7D"/>
    <w:rsid w:val="00C3115D"/>
    <w:rsid w:val="00C3130E"/>
    <w:rsid w:val="00C3156D"/>
    <w:rsid w:val="00C31744"/>
    <w:rsid w:val="00C317FE"/>
    <w:rsid w:val="00C3188F"/>
    <w:rsid w:val="00C318CC"/>
    <w:rsid w:val="00C31D5A"/>
    <w:rsid w:val="00C31FAC"/>
    <w:rsid w:val="00C3207F"/>
    <w:rsid w:val="00C3219D"/>
    <w:rsid w:val="00C322A7"/>
    <w:rsid w:val="00C32445"/>
    <w:rsid w:val="00C3250A"/>
    <w:rsid w:val="00C32568"/>
    <w:rsid w:val="00C325C7"/>
    <w:rsid w:val="00C326FD"/>
    <w:rsid w:val="00C3284E"/>
    <w:rsid w:val="00C32A16"/>
    <w:rsid w:val="00C32A24"/>
    <w:rsid w:val="00C32BFD"/>
    <w:rsid w:val="00C331AC"/>
    <w:rsid w:val="00C331FC"/>
    <w:rsid w:val="00C33370"/>
    <w:rsid w:val="00C334FD"/>
    <w:rsid w:val="00C33511"/>
    <w:rsid w:val="00C33639"/>
    <w:rsid w:val="00C336EF"/>
    <w:rsid w:val="00C33865"/>
    <w:rsid w:val="00C33C63"/>
    <w:rsid w:val="00C33E0E"/>
    <w:rsid w:val="00C33FC4"/>
    <w:rsid w:val="00C340C1"/>
    <w:rsid w:val="00C341FE"/>
    <w:rsid w:val="00C34321"/>
    <w:rsid w:val="00C343C0"/>
    <w:rsid w:val="00C34400"/>
    <w:rsid w:val="00C34647"/>
    <w:rsid w:val="00C34664"/>
    <w:rsid w:val="00C34740"/>
    <w:rsid w:val="00C34782"/>
    <w:rsid w:val="00C347E4"/>
    <w:rsid w:val="00C348A2"/>
    <w:rsid w:val="00C34959"/>
    <w:rsid w:val="00C34A6E"/>
    <w:rsid w:val="00C34AE6"/>
    <w:rsid w:val="00C34B00"/>
    <w:rsid w:val="00C34BCA"/>
    <w:rsid w:val="00C34F5F"/>
    <w:rsid w:val="00C35117"/>
    <w:rsid w:val="00C351D6"/>
    <w:rsid w:val="00C35274"/>
    <w:rsid w:val="00C35397"/>
    <w:rsid w:val="00C35804"/>
    <w:rsid w:val="00C3584B"/>
    <w:rsid w:val="00C35A05"/>
    <w:rsid w:val="00C35B81"/>
    <w:rsid w:val="00C35D57"/>
    <w:rsid w:val="00C35EA6"/>
    <w:rsid w:val="00C35FD7"/>
    <w:rsid w:val="00C3608B"/>
    <w:rsid w:val="00C36138"/>
    <w:rsid w:val="00C36288"/>
    <w:rsid w:val="00C36393"/>
    <w:rsid w:val="00C3639D"/>
    <w:rsid w:val="00C366FE"/>
    <w:rsid w:val="00C369A8"/>
    <w:rsid w:val="00C369C7"/>
    <w:rsid w:val="00C36A64"/>
    <w:rsid w:val="00C36D90"/>
    <w:rsid w:val="00C36E46"/>
    <w:rsid w:val="00C36EED"/>
    <w:rsid w:val="00C36F66"/>
    <w:rsid w:val="00C375B0"/>
    <w:rsid w:val="00C378AB"/>
    <w:rsid w:val="00C379A0"/>
    <w:rsid w:val="00C37A75"/>
    <w:rsid w:val="00C37D28"/>
    <w:rsid w:val="00C37D44"/>
    <w:rsid w:val="00C37D5A"/>
    <w:rsid w:val="00C37EBE"/>
    <w:rsid w:val="00C37EDB"/>
    <w:rsid w:val="00C37EFA"/>
    <w:rsid w:val="00C404A5"/>
    <w:rsid w:val="00C40894"/>
    <w:rsid w:val="00C40926"/>
    <w:rsid w:val="00C40927"/>
    <w:rsid w:val="00C4099C"/>
    <w:rsid w:val="00C40AA2"/>
    <w:rsid w:val="00C40B1F"/>
    <w:rsid w:val="00C40C21"/>
    <w:rsid w:val="00C40C42"/>
    <w:rsid w:val="00C40D5D"/>
    <w:rsid w:val="00C40E27"/>
    <w:rsid w:val="00C40EB7"/>
    <w:rsid w:val="00C40EC4"/>
    <w:rsid w:val="00C40F54"/>
    <w:rsid w:val="00C410A6"/>
    <w:rsid w:val="00C41229"/>
    <w:rsid w:val="00C41480"/>
    <w:rsid w:val="00C414DD"/>
    <w:rsid w:val="00C416BE"/>
    <w:rsid w:val="00C41982"/>
    <w:rsid w:val="00C4199A"/>
    <w:rsid w:val="00C41A1D"/>
    <w:rsid w:val="00C41B3F"/>
    <w:rsid w:val="00C41B47"/>
    <w:rsid w:val="00C41B9A"/>
    <w:rsid w:val="00C41D6E"/>
    <w:rsid w:val="00C41ED1"/>
    <w:rsid w:val="00C421A4"/>
    <w:rsid w:val="00C4225D"/>
    <w:rsid w:val="00C42260"/>
    <w:rsid w:val="00C4226C"/>
    <w:rsid w:val="00C42418"/>
    <w:rsid w:val="00C42419"/>
    <w:rsid w:val="00C42441"/>
    <w:rsid w:val="00C424E3"/>
    <w:rsid w:val="00C42592"/>
    <w:rsid w:val="00C426C5"/>
    <w:rsid w:val="00C4270D"/>
    <w:rsid w:val="00C42846"/>
    <w:rsid w:val="00C42976"/>
    <w:rsid w:val="00C42B43"/>
    <w:rsid w:val="00C42C87"/>
    <w:rsid w:val="00C432B5"/>
    <w:rsid w:val="00C43362"/>
    <w:rsid w:val="00C433F1"/>
    <w:rsid w:val="00C434C3"/>
    <w:rsid w:val="00C4369B"/>
    <w:rsid w:val="00C436BF"/>
    <w:rsid w:val="00C43879"/>
    <w:rsid w:val="00C43AC4"/>
    <w:rsid w:val="00C43DF0"/>
    <w:rsid w:val="00C43DFA"/>
    <w:rsid w:val="00C43E80"/>
    <w:rsid w:val="00C43E98"/>
    <w:rsid w:val="00C43F68"/>
    <w:rsid w:val="00C44409"/>
    <w:rsid w:val="00C4442B"/>
    <w:rsid w:val="00C44493"/>
    <w:rsid w:val="00C445BE"/>
    <w:rsid w:val="00C44644"/>
    <w:rsid w:val="00C44867"/>
    <w:rsid w:val="00C44B08"/>
    <w:rsid w:val="00C44CE9"/>
    <w:rsid w:val="00C44DEB"/>
    <w:rsid w:val="00C44E34"/>
    <w:rsid w:val="00C452C3"/>
    <w:rsid w:val="00C454AC"/>
    <w:rsid w:val="00C45672"/>
    <w:rsid w:val="00C4568C"/>
    <w:rsid w:val="00C45A23"/>
    <w:rsid w:val="00C45DA0"/>
    <w:rsid w:val="00C45E46"/>
    <w:rsid w:val="00C45F6F"/>
    <w:rsid w:val="00C46226"/>
    <w:rsid w:val="00C4659D"/>
    <w:rsid w:val="00C46671"/>
    <w:rsid w:val="00C46677"/>
    <w:rsid w:val="00C4667F"/>
    <w:rsid w:val="00C46716"/>
    <w:rsid w:val="00C46806"/>
    <w:rsid w:val="00C46A8B"/>
    <w:rsid w:val="00C46B49"/>
    <w:rsid w:val="00C46C75"/>
    <w:rsid w:val="00C46C88"/>
    <w:rsid w:val="00C46E70"/>
    <w:rsid w:val="00C46FD1"/>
    <w:rsid w:val="00C47353"/>
    <w:rsid w:val="00C473E9"/>
    <w:rsid w:val="00C476F8"/>
    <w:rsid w:val="00C47717"/>
    <w:rsid w:val="00C478B1"/>
    <w:rsid w:val="00C478F4"/>
    <w:rsid w:val="00C47988"/>
    <w:rsid w:val="00C47B67"/>
    <w:rsid w:val="00C47C06"/>
    <w:rsid w:val="00C47E3F"/>
    <w:rsid w:val="00C47E56"/>
    <w:rsid w:val="00C5026A"/>
    <w:rsid w:val="00C5029E"/>
    <w:rsid w:val="00C502DC"/>
    <w:rsid w:val="00C503A9"/>
    <w:rsid w:val="00C503C2"/>
    <w:rsid w:val="00C504A8"/>
    <w:rsid w:val="00C50524"/>
    <w:rsid w:val="00C50559"/>
    <w:rsid w:val="00C505A7"/>
    <w:rsid w:val="00C50B36"/>
    <w:rsid w:val="00C50BB5"/>
    <w:rsid w:val="00C50F19"/>
    <w:rsid w:val="00C51066"/>
    <w:rsid w:val="00C510FE"/>
    <w:rsid w:val="00C512A5"/>
    <w:rsid w:val="00C5143D"/>
    <w:rsid w:val="00C51461"/>
    <w:rsid w:val="00C51600"/>
    <w:rsid w:val="00C516AC"/>
    <w:rsid w:val="00C5175C"/>
    <w:rsid w:val="00C51825"/>
    <w:rsid w:val="00C51865"/>
    <w:rsid w:val="00C51AFF"/>
    <w:rsid w:val="00C51BFA"/>
    <w:rsid w:val="00C51C4D"/>
    <w:rsid w:val="00C51D47"/>
    <w:rsid w:val="00C51EE0"/>
    <w:rsid w:val="00C51F89"/>
    <w:rsid w:val="00C520C8"/>
    <w:rsid w:val="00C52108"/>
    <w:rsid w:val="00C52146"/>
    <w:rsid w:val="00C52367"/>
    <w:rsid w:val="00C524AA"/>
    <w:rsid w:val="00C524AE"/>
    <w:rsid w:val="00C5259B"/>
    <w:rsid w:val="00C52814"/>
    <w:rsid w:val="00C52865"/>
    <w:rsid w:val="00C52900"/>
    <w:rsid w:val="00C52B8F"/>
    <w:rsid w:val="00C52D80"/>
    <w:rsid w:val="00C52DDF"/>
    <w:rsid w:val="00C52EA5"/>
    <w:rsid w:val="00C52EF3"/>
    <w:rsid w:val="00C5306B"/>
    <w:rsid w:val="00C53149"/>
    <w:rsid w:val="00C53190"/>
    <w:rsid w:val="00C5351E"/>
    <w:rsid w:val="00C538FB"/>
    <w:rsid w:val="00C539AD"/>
    <w:rsid w:val="00C539D3"/>
    <w:rsid w:val="00C53C73"/>
    <w:rsid w:val="00C53EC5"/>
    <w:rsid w:val="00C53FDC"/>
    <w:rsid w:val="00C54398"/>
    <w:rsid w:val="00C543EE"/>
    <w:rsid w:val="00C544DD"/>
    <w:rsid w:val="00C544E1"/>
    <w:rsid w:val="00C546BA"/>
    <w:rsid w:val="00C547B4"/>
    <w:rsid w:val="00C548BF"/>
    <w:rsid w:val="00C54A64"/>
    <w:rsid w:val="00C54F99"/>
    <w:rsid w:val="00C551B9"/>
    <w:rsid w:val="00C5528F"/>
    <w:rsid w:val="00C55474"/>
    <w:rsid w:val="00C554FD"/>
    <w:rsid w:val="00C55578"/>
    <w:rsid w:val="00C55710"/>
    <w:rsid w:val="00C5580E"/>
    <w:rsid w:val="00C558B9"/>
    <w:rsid w:val="00C55952"/>
    <w:rsid w:val="00C55AAC"/>
    <w:rsid w:val="00C55C9E"/>
    <w:rsid w:val="00C55CE8"/>
    <w:rsid w:val="00C55FAB"/>
    <w:rsid w:val="00C56026"/>
    <w:rsid w:val="00C56128"/>
    <w:rsid w:val="00C562E7"/>
    <w:rsid w:val="00C565A2"/>
    <w:rsid w:val="00C5677B"/>
    <w:rsid w:val="00C567B3"/>
    <w:rsid w:val="00C56819"/>
    <w:rsid w:val="00C5684F"/>
    <w:rsid w:val="00C56911"/>
    <w:rsid w:val="00C56B42"/>
    <w:rsid w:val="00C56B6A"/>
    <w:rsid w:val="00C56C9C"/>
    <w:rsid w:val="00C56CA0"/>
    <w:rsid w:val="00C56DCF"/>
    <w:rsid w:val="00C56F46"/>
    <w:rsid w:val="00C56FF4"/>
    <w:rsid w:val="00C57123"/>
    <w:rsid w:val="00C5722F"/>
    <w:rsid w:val="00C5732E"/>
    <w:rsid w:val="00C57522"/>
    <w:rsid w:val="00C575CE"/>
    <w:rsid w:val="00C576D6"/>
    <w:rsid w:val="00C57913"/>
    <w:rsid w:val="00C579C6"/>
    <w:rsid w:val="00C57C81"/>
    <w:rsid w:val="00C57E99"/>
    <w:rsid w:val="00C57EBE"/>
    <w:rsid w:val="00C60077"/>
    <w:rsid w:val="00C600AC"/>
    <w:rsid w:val="00C60223"/>
    <w:rsid w:val="00C6032E"/>
    <w:rsid w:val="00C6039C"/>
    <w:rsid w:val="00C60484"/>
    <w:rsid w:val="00C605B8"/>
    <w:rsid w:val="00C6069E"/>
    <w:rsid w:val="00C6098D"/>
    <w:rsid w:val="00C6099D"/>
    <w:rsid w:val="00C609B9"/>
    <w:rsid w:val="00C60B9A"/>
    <w:rsid w:val="00C60BE9"/>
    <w:rsid w:val="00C60C57"/>
    <w:rsid w:val="00C60C65"/>
    <w:rsid w:val="00C60D47"/>
    <w:rsid w:val="00C60DC1"/>
    <w:rsid w:val="00C60EC6"/>
    <w:rsid w:val="00C6115D"/>
    <w:rsid w:val="00C61163"/>
    <w:rsid w:val="00C615F8"/>
    <w:rsid w:val="00C6161D"/>
    <w:rsid w:val="00C61641"/>
    <w:rsid w:val="00C61833"/>
    <w:rsid w:val="00C61842"/>
    <w:rsid w:val="00C61902"/>
    <w:rsid w:val="00C6191D"/>
    <w:rsid w:val="00C61A3F"/>
    <w:rsid w:val="00C61AD2"/>
    <w:rsid w:val="00C61B7C"/>
    <w:rsid w:val="00C61BA7"/>
    <w:rsid w:val="00C61DC0"/>
    <w:rsid w:val="00C61DC7"/>
    <w:rsid w:val="00C61E53"/>
    <w:rsid w:val="00C61F66"/>
    <w:rsid w:val="00C623CB"/>
    <w:rsid w:val="00C6240B"/>
    <w:rsid w:val="00C6241B"/>
    <w:rsid w:val="00C629BB"/>
    <w:rsid w:val="00C62AC1"/>
    <w:rsid w:val="00C62CAE"/>
    <w:rsid w:val="00C62CDC"/>
    <w:rsid w:val="00C62D6D"/>
    <w:rsid w:val="00C6300A"/>
    <w:rsid w:val="00C63405"/>
    <w:rsid w:val="00C634A0"/>
    <w:rsid w:val="00C6379A"/>
    <w:rsid w:val="00C6389C"/>
    <w:rsid w:val="00C63A65"/>
    <w:rsid w:val="00C63AC5"/>
    <w:rsid w:val="00C63B2B"/>
    <w:rsid w:val="00C63BD3"/>
    <w:rsid w:val="00C63D0A"/>
    <w:rsid w:val="00C63D10"/>
    <w:rsid w:val="00C63E37"/>
    <w:rsid w:val="00C63E91"/>
    <w:rsid w:val="00C63EA1"/>
    <w:rsid w:val="00C64037"/>
    <w:rsid w:val="00C640FC"/>
    <w:rsid w:val="00C64305"/>
    <w:rsid w:val="00C64350"/>
    <w:rsid w:val="00C643E8"/>
    <w:rsid w:val="00C64404"/>
    <w:rsid w:val="00C64446"/>
    <w:rsid w:val="00C64490"/>
    <w:rsid w:val="00C64520"/>
    <w:rsid w:val="00C6480E"/>
    <w:rsid w:val="00C64822"/>
    <w:rsid w:val="00C64B34"/>
    <w:rsid w:val="00C64B99"/>
    <w:rsid w:val="00C64BB1"/>
    <w:rsid w:val="00C64C7D"/>
    <w:rsid w:val="00C64D21"/>
    <w:rsid w:val="00C64D66"/>
    <w:rsid w:val="00C64DBF"/>
    <w:rsid w:val="00C64E0E"/>
    <w:rsid w:val="00C64E98"/>
    <w:rsid w:val="00C64FA7"/>
    <w:rsid w:val="00C64FBA"/>
    <w:rsid w:val="00C650A8"/>
    <w:rsid w:val="00C650A9"/>
    <w:rsid w:val="00C6517D"/>
    <w:rsid w:val="00C65461"/>
    <w:rsid w:val="00C65490"/>
    <w:rsid w:val="00C655F6"/>
    <w:rsid w:val="00C65755"/>
    <w:rsid w:val="00C657E6"/>
    <w:rsid w:val="00C658B7"/>
    <w:rsid w:val="00C658DE"/>
    <w:rsid w:val="00C6591F"/>
    <w:rsid w:val="00C65A1A"/>
    <w:rsid w:val="00C65AA5"/>
    <w:rsid w:val="00C65B8E"/>
    <w:rsid w:val="00C65EBE"/>
    <w:rsid w:val="00C6615E"/>
    <w:rsid w:val="00C661B0"/>
    <w:rsid w:val="00C661CF"/>
    <w:rsid w:val="00C66247"/>
    <w:rsid w:val="00C6629E"/>
    <w:rsid w:val="00C6653D"/>
    <w:rsid w:val="00C6662E"/>
    <w:rsid w:val="00C66768"/>
    <w:rsid w:val="00C6683A"/>
    <w:rsid w:val="00C6685B"/>
    <w:rsid w:val="00C66A7F"/>
    <w:rsid w:val="00C66B47"/>
    <w:rsid w:val="00C66CB1"/>
    <w:rsid w:val="00C66CE2"/>
    <w:rsid w:val="00C66CFE"/>
    <w:rsid w:val="00C66D41"/>
    <w:rsid w:val="00C66D63"/>
    <w:rsid w:val="00C66E3D"/>
    <w:rsid w:val="00C67010"/>
    <w:rsid w:val="00C670F9"/>
    <w:rsid w:val="00C67154"/>
    <w:rsid w:val="00C672CB"/>
    <w:rsid w:val="00C67368"/>
    <w:rsid w:val="00C6748B"/>
    <w:rsid w:val="00C67608"/>
    <w:rsid w:val="00C6776E"/>
    <w:rsid w:val="00C67894"/>
    <w:rsid w:val="00C679CF"/>
    <w:rsid w:val="00C67CB3"/>
    <w:rsid w:val="00C70172"/>
    <w:rsid w:val="00C701E5"/>
    <w:rsid w:val="00C701F9"/>
    <w:rsid w:val="00C702DB"/>
    <w:rsid w:val="00C70460"/>
    <w:rsid w:val="00C704AC"/>
    <w:rsid w:val="00C704B5"/>
    <w:rsid w:val="00C704DC"/>
    <w:rsid w:val="00C70507"/>
    <w:rsid w:val="00C707C8"/>
    <w:rsid w:val="00C707DC"/>
    <w:rsid w:val="00C708CE"/>
    <w:rsid w:val="00C7096A"/>
    <w:rsid w:val="00C70A8D"/>
    <w:rsid w:val="00C70AC2"/>
    <w:rsid w:val="00C70C66"/>
    <w:rsid w:val="00C70D07"/>
    <w:rsid w:val="00C70D16"/>
    <w:rsid w:val="00C70D1F"/>
    <w:rsid w:val="00C70DB4"/>
    <w:rsid w:val="00C70DD6"/>
    <w:rsid w:val="00C70E1F"/>
    <w:rsid w:val="00C70E26"/>
    <w:rsid w:val="00C70EB6"/>
    <w:rsid w:val="00C70F60"/>
    <w:rsid w:val="00C70FF0"/>
    <w:rsid w:val="00C712D9"/>
    <w:rsid w:val="00C714F3"/>
    <w:rsid w:val="00C7152C"/>
    <w:rsid w:val="00C71565"/>
    <w:rsid w:val="00C715E6"/>
    <w:rsid w:val="00C71669"/>
    <w:rsid w:val="00C718A4"/>
    <w:rsid w:val="00C71B44"/>
    <w:rsid w:val="00C71B8B"/>
    <w:rsid w:val="00C71CEE"/>
    <w:rsid w:val="00C71CFD"/>
    <w:rsid w:val="00C72145"/>
    <w:rsid w:val="00C725F8"/>
    <w:rsid w:val="00C72786"/>
    <w:rsid w:val="00C72A7E"/>
    <w:rsid w:val="00C72B15"/>
    <w:rsid w:val="00C72C12"/>
    <w:rsid w:val="00C72D0C"/>
    <w:rsid w:val="00C72FBA"/>
    <w:rsid w:val="00C7314E"/>
    <w:rsid w:val="00C731CD"/>
    <w:rsid w:val="00C731E8"/>
    <w:rsid w:val="00C73369"/>
    <w:rsid w:val="00C73430"/>
    <w:rsid w:val="00C7344E"/>
    <w:rsid w:val="00C73502"/>
    <w:rsid w:val="00C73A63"/>
    <w:rsid w:val="00C73BD9"/>
    <w:rsid w:val="00C73CBE"/>
    <w:rsid w:val="00C73E4D"/>
    <w:rsid w:val="00C73FA2"/>
    <w:rsid w:val="00C74177"/>
    <w:rsid w:val="00C7426A"/>
    <w:rsid w:val="00C744CC"/>
    <w:rsid w:val="00C74529"/>
    <w:rsid w:val="00C745F5"/>
    <w:rsid w:val="00C74623"/>
    <w:rsid w:val="00C747D9"/>
    <w:rsid w:val="00C747EB"/>
    <w:rsid w:val="00C74A31"/>
    <w:rsid w:val="00C74E05"/>
    <w:rsid w:val="00C74E8C"/>
    <w:rsid w:val="00C750AE"/>
    <w:rsid w:val="00C751BF"/>
    <w:rsid w:val="00C7527C"/>
    <w:rsid w:val="00C752A0"/>
    <w:rsid w:val="00C75305"/>
    <w:rsid w:val="00C753D0"/>
    <w:rsid w:val="00C75436"/>
    <w:rsid w:val="00C75515"/>
    <w:rsid w:val="00C7558E"/>
    <w:rsid w:val="00C755BA"/>
    <w:rsid w:val="00C7561B"/>
    <w:rsid w:val="00C75766"/>
    <w:rsid w:val="00C759A2"/>
    <w:rsid w:val="00C75A6D"/>
    <w:rsid w:val="00C75C58"/>
    <w:rsid w:val="00C75D5B"/>
    <w:rsid w:val="00C76032"/>
    <w:rsid w:val="00C76117"/>
    <w:rsid w:val="00C7629F"/>
    <w:rsid w:val="00C762EB"/>
    <w:rsid w:val="00C7632F"/>
    <w:rsid w:val="00C763EF"/>
    <w:rsid w:val="00C7656A"/>
    <w:rsid w:val="00C766E8"/>
    <w:rsid w:val="00C76901"/>
    <w:rsid w:val="00C7695F"/>
    <w:rsid w:val="00C76E2D"/>
    <w:rsid w:val="00C76F08"/>
    <w:rsid w:val="00C76F69"/>
    <w:rsid w:val="00C76FCC"/>
    <w:rsid w:val="00C76FEA"/>
    <w:rsid w:val="00C770E6"/>
    <w:rsid w:val="00C770FA"/>
    <w:rsid w:val="00C771B8"/>
    <w:rsid w:val="00C772C5"/>
    <w:rsid w:val="00C77306"/>
    <w:rsid w:val="00C77332"/>
    <w:rsid w:val="00C77465"/>
    <w:rsid w:val="00C774B5"/>
    <w:rsid w:val="00C774EA"/>
    <w:rsid w:val="00C77511"/>
    <w:rsid w:val="00C77839"/>
    <w:rsid w:val="00C77927"/>
    <w:rsid w:val="00C77A6D"/>
    <w:rsid w:val="00C77B27"/>
    <w:rsid w:val="00C77BC9"/>
    <w:rsid w:val="00C77C50"/>
    <w:rsid w:val="00C77DF1"/>
    <w:rsid w:val="00C77E87"/>
    <w:rsid w:val="00C80154"/>
    <w:rsid w:val="00C801F8"/>
    <w:rsid w:val="00C804D2"/>
    <w:rsid w:val="00C805C0"/>
    <w:rsid w:val="00C80872"/>
    <w:rsid w:val="00C808B0"/>
    <w:rsid w:val="00C80D39"/>
    <w:rsid w:val="00C80DE1"/>
    <w:rsid w:val="00C81073"/>
    <w:rsid w:val="00C81138"/>
    <w:rsid w:val="00C8118B"/>
    <w:rsid w:val="00C8138B"/>
    <w:rsid w:val="00C815B2"/>
    <w:rsid w:val="00C81646"/>
    <w:rsid w:val="00C816BA"/>
    <w:rsid w:val="00C81701"/>
    <w:rsid w:val="00C817B2"/>
    <w:rsid w:val="00C81BDC"/>
    <w:rsid w:val="00C81C7F"/>
    <w:rsid w:val="00C81D49"/>
    <w:rsid w:val="00C81DE5"/>
    <w:rsid w:val="00C81DF8"/>
    <w:rsid w:val="00C81E99"/>
    <w:rsid w:val="00C82028"/>
    <w:rsid w:val="00C82069"/>
    <w:rsid w:val="00C820C4"/>
    <w:rsid w:val="00C82194"/>
    <w:rsid w:val="00C821B0"/>
    <w:rsid w:val="00C82232"/>
    <w:rsid w:val="00C82308"/>
    <w:rsid w:val="00C82365"/>
    <w:rsid w:val="00C8237C"/>
    <w:rsid w:val="00C825C8"/>
    <w:rsid w:val="00C826B6"/>
    <w:rsid w:val="00C8277E"/>
    <w:rsid w:val="00C8286D"/>
    <w:rsid w:val="00C829A4"/>
    <w:rsid w:val="00C82B49"/>
    <w:rsid w:val="00C82C5B"/>
    <w:rsid w:val="00C82F18"/>
    <w:rsid w:val="00C82F54"/>
    <w:rsid w:val="00C83049"/>
    <w:rsid w:val="00C8323D"/>
    <w:rsid w:val="00C83306"/>
    <w:rsid w:val="00C8332F"/>
    <w:rsid w:val="00C833DD"/>
    <w:rsid w:val="00C83425"/>
    <w:rsid w:val="00C8348D"/>
    <w:rsid w:val="00C835B8"/>
    <w:rsid w:val="00C83647"/>
    <w:rsid w:val="00C83673"/>
    <w:rsid w:val="00C836FA"/>
    <w:rsid w:val="00C83704"/>
    <w:rsid w:val="00C8388D"/>
    <w:rsid w:val="00C83897"/>
    <w:rsid w:val="00C8389F"/>
    <w:rsid w:val="00C838B2"/>
    <w:rsid w:val="00C83A70"/>
    <w:rsid w:val="00C83A7B"/>
    <w:rsid w:val="00C83B94"/>
    <w:rsid w:val="00C83C13"/>
    <w:rsid w:val="00C83ED9"/>
    <w:rsid w:val="00C8403F"/>
    <w:rsid w:val="00C84107"/>
    <w:rsid w:val="00C84123"/>
    <w:rsid w:val="00C84286"/>
    <w:rsid w:val="00C843AA"/>
    <w:rsid w:val="00C843DD"/>
    <w:rsid w:val="00C8471B"/>
    <w:rsid w:val="00C84FA4"/>
    <w:rsid w:val="00C84FE0"/>
    <w:rsid w:val="00C85513"/>
    <w:rsid w:val="00C8585F"/>
    <w:rsid w:val="00C85CC1"/>
    <w:rsid w:val="00C85E30"/>
    <w:rsid w:val="00C8601D"/>
    <w:rsid w:val="00C86514"/>
    <w:rsid w:val="00C8685B"/>
    <w:rsid w:val="00C86C2C"/>
    <w:rsid w:val="00C86F43"/>
    <w:rsid w:val="00C87136"/>
    <w:rsid w:val="00C87349"/>
    <w:rsid w:val="00C87357"/>
    <w:rsid w:val="00C87479"/>
    <w:rsid w:val="00C87620"/>
    <w:rsid w:val="00C877D4"/>
    <w:rsid w:val="00C877DD"/>
    <w:rsid w:val="00C87850"/>
    <w:rsid w:val="00C8794F"/>
    <w:rsid w:val="00C87995"/>
    <w:rsid w:val="00C87A73"/>
    <w:rsid w:val="00C87DF4"/>
    <w:rsid w:val="00C87E93"/>
    <w:rsid w:val="00C9006C"/>
    <w:rsid w:val="00C900CF"/>
    <w:rsid w:val="00C900D9"/>
    <w:rsid w:val="00C905E7"/>
    <w:rsid w:val="00C90605"/>
    <w:rsid w:val="00C90929"/>
    <w:rsid w:val="00C909D1"/>
    <w:rsid w:val="00C90A2C"/>
    <w:rsid w:val="00C90A7D"/>
    <w:rsid w:val="00C90AD2"/>
    <w:rsid w:val="00C90D32"/>
    <w:rsid w:val="00C90E3A"/>
    <w:rsid w:val="00C90F49"/>
    <w:rsid w:val="00C910B0"/>
    <w:rsid w:val="00C910BB"/>
    <w:rsid w:val="00C91288"/>
    <w:rsid w:val="00C91380"/>
    <w:rsid w:val="00C9148A"/>
    <w:rsid w:val="00C917B9"/>
    <w:rsid w:val="00C919E9"/>
    <w:rsid w:val="00C91A68"/>
    <w:rsid w:val="00C91BBC"/>
    <w:rsid w:val="00C91C24"/>
    <w:rsid w:val="00C91CC6"/>
    <w:rsid w:val="00C91E72"/>
    <w:rsid w:val="00C91EA5"/>
    <w:rsid w:val="00C9209A"/>
    <w:rsid w:val="00C921DA"/>
    <w:rsid w:val="00C92223"/>
    <w:rsid w:val="00C9226C"/>
    <w:rsid w:val="00C92344"/>
    <w:rsid w:val="00C92560"/>
    <w:rsid w:val="00C92668"/>
    <w:rsid w:val="00C9286A"/>
    <w:rsid w:val="00C928AA"/>
    <w:rsid w:val="00C92A02"/>
    <w:rsid w:val="00C92A6C"/>
    <w:rsid w:val="00C92BC1"/>
    <w:rsid w:val="00C92BE0"/>
    <w:rsid w:val="00C92BF6"/>
    <w:rsid w:val="00C92CE2"/>
    <w:rsid w:val="00C92D8F"/>
    <w:rsid w:val="00C92ED7"/>
    <w:rsid w:val="00C93114"/>
    <w:rsid w:val="00C931C7"/>
    <w:rsid w:val="00C931DA"/>
    <w:rsid w:val="00C931F1"/>
    <w:rsid w:val="00C93279"/>
    <w:rsid w:val="00C932E6"/>
    <w:rsid w:val="00C9340B"/>
    <w:rsid w:val="00C9340E"/>
    <w:rsid w:val="00C93466"/>
    <w:rsid w:val="00C934E8"/>
    <w:rsid w:val="00C9359F"/>
    <w:rsid w:val="00C93704"/>
    <w:rsid w:val="00C93C49"/>
    <w:rsid w:val="00C93F0E"/>
    <w:rsid w:val="00C93F3C"/>
    <w:rsid w:val="00C94041"/>
    <w:rsid w:val="00C940DA"/>
    <w:rsid w:val="00C9421C"/>
    <w:rsid w:val="00C943F0"/>
    <w:rsid w:val="00C94486"/>
    <w:rsid w:val="00C944A1"/>
    <w:rsid w:val="00C9454F"/>
    <w:rsid w:val="00C946AC"/>
    <w:rsid w:val="00C9494F"/>
    <w:rsid w:val="00C94AC6"/>
    <w:rsid w:val="00C94DC1"/>
    <w:rsid w:val="00C94F55"/>
    <w:rsid w:val="00C9508A"/>
    <w:rsid w:val="00C9518A"/>
    <w:rsid w:val="00C9553F"/>
    <w:rsid w:val="00C956FE"/>
    <w:rsid w:val="00C95727"/>
    <w:rsid w:val="00C957BD"/>
    <w:rsid w:val="00C9582E"/>
    <w:rsid w:val="00C9585B"/>
    <w:rsid w:val="00C958ED"/>
    <w:rsid w:val="00C959A5"/>
    <w:rsid w:val="00C95A65"/>
    <w:rsid w:val="00C95C78"/>
    <w:rsid w:val="00C95D28"/>
    <w:rsid w:val="00C95D2E"/>
    <w:rsid w:val="00C95D54"/>
    <w:rsid w:val="00C95DC8"/>
    <w:rsid w:val="00C95DDC"/>
    <w:rsid w:val="00C95DFB"/>
    <w:rsid w:val="00C95FF6"/>
    <w:rsid w:val="00C96051"/>
    <w:rsid w:val="00C96135"/>
    <w:rsid w:val="00C961A6"/>
    <w:rsid w:val="00C964C9"/>
    <w:rsid w:val="00C96588"/>
    <w:rsid w:val="00C9660A"/>
    <w:rsid w:val="00C96916"/>
    <w:rsid w:val="00C96D9D"/>
    <w:rsid w:val="00C96E66"/>
    <w:rsid w:val="00C96F49"/>
    <w:rsid w:val="00C970F7"/>
    <w:rsid w:val="00C97267"/>
    <w:rsid w:val="00C97315"/>
    <w:rsid w:val="00C97425"/>
    <w:rsid w:val="00C9766D"/>
    <w:rsid w:val="00C976FA"/>
    <w:rsid w:val="00C97B15"/>
    <w:rsid w:val="00C97BA1"/>
    <w:rsid w:val="00C97DAC"/>
    <w:rsid w:val="00C97E94"/>
    <w:rsid w:val="00CA001D"/>
    <w:rsid w:val="00CA00A7"/>
    <w:rsid w:val="00CA04AC"/>
    <w:rsid w:val="00CA054C"/>
    <w:rsid w:val="00CA058B"/>
    <w:rsid w:val="00CA0772"/>
    <w:rsid w:val="00CA07EE"/>
    <w:rsid w:val="00CA0870"/>
    <w:rsid w:val="00CA095A"/>
    <w:rsid w:val="00CA0A42"/>
    <w:rsid w:val="00CA0A50"/>
    <w:rsid w:val="00CA0B5A"/>
    <w:rsid w:val="00CA0CC6"/>
    <w:rsid w:val="00CA0D9E"/>
    <w:rsid w:val="00CA0E22"/>
    <w:rsid w:val="00CA0EDF"/>
    <w:rsid w:val="00CA10EC"/>
    <w:rsid w:val="00CA128D"/>
    <w:rsid w:val="00CA1348"/>
    <w:rsid w:val="00CA13B8"/>
    <w:rsid w:val="00CA1706"/>
    <w:rsid w:val="00CA17A0"/>
    <w:rsid w:val="00CA17C5"/>
    <w:rsid w:val="00CA19FE"/>
    <w:rsid w:val="00CA1A09"/>
    <w:rsid w:val="00CA1B7C"/>
    <w:rsid w:val="00CA1C13"/>
    <w:rsid w:val="00CA1D19"/>
    <w:rsid w:val="00CA1DA8"/>
    <w:rsid w:val="00CA1DEE"/>
    <w:rsid w:val="00CA1EB0"/>
    <w:rsid w:val="00CA2215"/>
    <w:rsid w:val="00CA2245"/>
    <w:rsid w:val="00CA229A"/>
    <w:rsid w:val="00CA22D5"/>
    <w:rsid w:val="00CA245B"/>
    <w:rsid w:val="00CA25A8"/>
    <w:rsid w:val="00CA25D3"/>
    <w:rsid w:val="00CA291F"/>
    <w:rsid w:val="00CA2968"/>
    <w:rsid w:val="00CA29FE"/>
    <w:rsid w:val="00CA2A18"/>
    <w:rsid w:val="00CA2C73"/>
    <w:rsid w:val="00CA3141"/>
    <w:rsid w:val="00CA32D3"/>
    <w:rsid w:val="00CA3752"/>
    <w:rsid w:val="00CA376E"/>
    <w:rsid w:val="00CA3781"/>
    <w:rsid w:val="00CA37E2"/>
    <w:rsid w:val="00CA3A9B"/>
    <w:rsid w:val="00CA3B23"/>
    <w:rsid w:val="00CA3C0C"/>
    <w:rsid w:val="00CA3C81"/>
    <w:rsid w:val="00CA3CF7"/>
    <w:rsid w:val="00CA3DCC"/>
    <w:rsid w:val="00CA3DDE"/>
    <w:rsid w:val="00CA3FDA"/>
    <w:rsid w:val="00CA40D9"/>
    <w:rsid w:val="00CA4533"/>
    <w:rsid w:val="00CA4730"/>
    <w:rsid w:val="00CA48C7"/>
    <w:rsid w:val="00CA4A22"/>
    <w:rsid w:val="00CA4C2A"/>
    <w:rsid w:val="00CA4C9C"/>
    <w:rsid w:val="00CA4DAD"/>
    <w:rsid w:val="00CA4E0D"/>
    <w:rsid w:val="00CA4E9C"/>
    <w:rsid w:val="00CA4EAA"/>
    <w:rsid w:val="00CA4FD4"/>
    <w:rsid w:val="00CA4FFE"/>
    <w:rsid w:val="00CA505F"/>
    <w:rsid w:val="00CA52E4"/>
    <w:rsid w:val="00CA541A"/>
    <w:rsid w:val="00CA54A5"/>
    <w:rsid w:val="00CA5531"/>
    <w:rsid w:val="00CA5793"/>
    <w:rsid w:val="00CA57D0"/>
    <w:rsid w:val="00CA593D"/>
    <w:rsid w:val="00CA594D"/>
    <w:rsid w:val="00CA5A97"/>
    <w:rsid w:val="00CA5BC2"/>
    <w:rsid w:val="00CA5CB4"/>
    <w:rsid w:val="00CA5CE8"/>
    <w:rsid w:val="00CA5DD2"/>
    <w:rsid w:val="00CA5F3A"/>
    <w:rsid w:val="00CA643F"/>
    <w:rsid w:val="00CA66E0"/>
    <w:rsid w:val="00CA67AC"/>
    <w:rsid w:val="00CA682D"/>
    <w:rsid w:val="00CA68F5"/>
    <w:rsid w:val="00CA69C3"/>
    <w:rsid w:val="00CA6A23"/>
    <w:rsid w:val="00CA6B40"/>
    <w:rsid w:val="00CA6B61"/>
    <w:rsid w:val="00CA6D3C"/>
    <w:rsid w:val="00CA7117"/>
    <w:rsid w:val="00CA71E9"/>
    <w:rsid w:val="00CA73B6"/>
    <w:rsid w:val="00CA74FA"/>
    <w:rsid w:val="00CA761E"/>
    <w:rsid w:val="00CA77F3"/>
    <w:rsid w:val="00CA7844"/>
    <w:rsid w:val="00CA7933"/>
    <w:rsid w:val="00CA7955"/>
    <w:rsid w:val="00CA7985"/>
    <w:rsid w:val="00CA7AE4"/>
    <w:rsid w:val="00CA7B00"/>
    <w:rsid w:val="00CA7B63"/>
    <w:rsid w:val="00CA7C4F"/>
    <w:rsid w:val="00CA7D1A"/>
    <w:rsid w:val="00CA7D9C"/>
    <w:rsid w:val="00CA7DAE"/>
    <w:rsid w:val="00CB0022"/>
    <w:rsid w:val="00CB01C7"/>
    <w:rsid w:val="00CB0477"/>
    <w:rsid w:val="00CB0499"/>
    <w:rsid w:val="00CB04EE"/>
    <w:rsid w:val="00CB05F6"/>
    <w:rsid w:val="00CB0666"/>
    <w:rsid w:val="00CB06F1"/>
    <w:rsid w:val="00CB084C"/>
    <w:rsid w:val="00CB0F79"/>
    <w:rsid w:val="00CB10C8"/>
    <w:rsid w:val="00CB1507"/>
    <w:rsid w:val="00CB1644"/>
    <w:rsid w:val="00CB1709"/>
    <w:rsid w:val="00CB17C8"/>
    <w:rsid w:val="00CB18B3"/>
    <w:rsid w:val="00CB1A2C"/>
    <w:rsid w:val="00CB1ADE"/>
    <w:rsid w:val="00CB1C01"/>
    <w:rsid w:val="00CB1D91"/>
    <w:rsid w:val="00CB2135"/>
    <w:rsid w:val="00CB2144"/>
    <w:rsid w:val="00CB2190"/>
    <w:rsid w:val="00CB2277"/>
    <w:rsid w:val="00CB22FA"/>
    <w:rsid w:val="00CB231E"/>
    <w:rsid w:val="00CB24BE"/>
    <w:rsid w:val="00CB2557"/>
    <w:rsid w:val="00CB258D"/>
    <w:rsid w:val="00CB2604"/>
    <w:rsid w:val="00CB2618"/>
    <w:rsid w:val="00CB26B8"/>
    <w:rsid w:val="00CB2721"/>
    <w:rsid w:val="00CB27BB"/>
    <w:rsid w:val="00CB29CE"/>
    <w:rsid w:val="00CB2A1A"/>
    <w:rsid w:val="00CB2A75"/>
    <w:rsid w:val="00CB2C1C"/>
    <w:rsid w:val="00CB2CEA"/>
    <w:rsid w:val="00CB2DE3"/>
    <w:rsid w:val="00CB2E3B"/>
    <w:rsid w:val="00CB2F08"/>
    <w:rsid w:val="00CB3245"/>
    <w:rsid w:val="00CB33F7"/>
    <w:rsid w:val="00CB3489"/>
    <w:rsid w:val="00CB37B7"/>
    <w:rsid w:val="00CB37CA"/>
    <w:rsid w:val="00CB3905"/>
    <w:rsid w:val="00CB3B74"/>
    <w:rsid w:val="00CB3C19"/>
    <w:rsid w:val="00CB3D2D"/>
    <w:rsid w:val="00CB4031"/>
    <w:rsid w:val="00CB4371"/>
    <w:rsid w:val="00CB43B6"/>
    <w:rsid w:val="00CB4616"/>
    <w:rsid w:val="00CB467C"/>
    <w:rsid w:val="00CB474D"/>
    <w:rsid w:val="00CB47AE"/>
    <w:rsid w:val="00CB4892"/>
    <w:rsid w:val="00CB492E"/>
    <w:rsid w:val="00CB4A37"/>
    <w:rsid w:val="00CB4ADB"/>
    <w:rsid w:val="00CB4BFA"/>
    <w:rsid w:val="00CB4D17"/>
    <w:rsid w:val="00CB4D62"/>
    <w:rsid w:val="00CB4D7A"/>
    <w:rsid w:val="00CB4FB2"/>
    <w:rsid w:val="00CB50FE"/>
    <w:rsid w:val="00CB5282"/>
    <w:rsid w:val="00CB55B5"/>
    <w:rsid w:val="00CB5689"/>
    <w:rsid w:val="00CB57EA"/>
    <w:rsid w:val="00CB5957"/>
    <w:rsid w:val="00CB59AD"/>
    <w:rsid w:val="00CB5AF7"/>
    <w:rsid w:val="00CB5B4B"/>
    <w:rsid w:val="00CB5D44"/>
    <w:rsid w:val="00CB5D4B"/>
    <w:rsid w:val="00CB60CF"/>
    <w:rsid w:val="00CB621B"/>
    <w:rsid w:val="00CB6250"/>
    <w:rsid w:val="00CB66E9"/>
    <w:rsid w:val="00CB6833"/>
    <w:rsid w:val="00CB6948"/>
    <w:rsid w:val="00CB6A23"/>
    <w:rsid w:val="00CB6A95"/>
    <w:rsid w:val="00CB6B35"/>
    <w:rsid w:val="00CB6B92"/>
    <w:rsid w:val="00CB6CA1"/>
    <w:rsid w:val="00CB6E8B"/>
    <w:rsid w:val="00CB6FCD"/>
    <w:rsid w:val="00CB707C"/>
    <w:rsid w:val="00CB72C0"/>
    <w:rsid w:val="00CB744E"/>
    <w:rsid w:val="00CB75A4"/>
    <w:rsid w:val="00CB75DF"/>
    <w:rsid w:val="00CB76E5"/>
    <w:rsid w:val="00CB7714"/>
    <w:rsid w:val="00CB77CA"/>
    <w:rsid w:val="00CB7940"/>
    <w:rsid w:val="00CB797C"/>
    <w:rsid w:val="00CB7AC6"/>
    <w:rsid w:val="00CB7AEB"/>
    <w:rsid w:val="00CB7AF0"/>
    <w:rsid w:val="00CB7B26"/>
    <w:rsid w:val="00CB7B68"/>
    <w:rsid w:val="00CB7B71"/>
    <w:rsid w:val="00CB7BC1"/>
    <w:rsid w:val="00CB7BFA"/>
    <w:rsid w:val="00CB7E59"/>
    <w:rsid w:val="00CB7FC1"/>
    <w:rsid w:val="00CB7FDB"/>
    <w:rsid w:val="00CC0040"/>
    <w:rsid w:val="00CC00CF"/>
    <w:rsid w:val="00CC01A8"/>
    <w:rsid w:val="00CC01BE"/>
    <w:rsid w:val="00CC026E"/>
    <w:rsid w:val="00CC0620"/>
    <w:rsid w:val="00CC0723"/>
    <w:rsid w:val="00CC0821"/>
    <w:rsid w:val="00CC087E"/>
    <w:rsid w:val="00CC0D3A"/>
    <w:rsid w:val="00CC0E7B"/>
    <w:rsid w:val="00CC113C"/>
    <w:rsid w:val="00CC129D"/>
    <w:rsid w:val="00CC1347"/>
    <w:rsid w:val="00CC1392"/>
    <w:rsid w:val="00CC14F4"/>
    <w:rsid w:val="00CC1651"/>
    <w:rsid w:val="00CC17C8"/>
    <w:rsid w:val="00CC195A"/>
    <w:rsid w:val="00CC1D40"/>
    <w:rsid w:val="00CC1DD0"/>
    <w:rsid w:val="00CC1EAB"/>
    <w:rsid w:val="00CC2071"/>
    <w:rsid w:val="00CC2081"/>
    <w:rsid w:val="00CC20A0"/>
    <w:rsid w:val="00CC217B"/>
    <w:rsid w:val="00CC21E8"/>
    <w:rsid w:val="00CC24C6"/>
    <w:rsid w:val="00CC24F7"/>
    <w:rsid w:val="00CC2A9C"/>
    <w:rsid w:val="00CC2DBC"/>
    <w:rsid w:val="00CC2EC3"/>
    <w:rsid w:val="00CC3013"/>
    <w:rsid w:val="00CC3068"/>
    <w:rsid w:val="00CC32ED"/>
    <w:rsid w:val="00CC32F0"/>
    <w:rsid w:val="00CC3354"/>
    <w:rsid w:val="00CC34F4"/>
    <w:rsid w:val="00CC3632"/>
    <w:rsid w:val="00CC373C"/>
    <w:rsid w:val="00CC38C8"/>
    <w:rsid w:val="00CC38D9"/>
    <w:rsid w:val="00CC3A33"/>
    <w:rsid w:val="00CC3B26"/>
    <w:rsid w:val="00CC3BB1"/>
    <w:rsid w:val="00CC3BC8"/>
    <w:rsid w:val="00CC3D85"/>
    <w:rsid w:val="00CC3E6D"/>
    <w:rsid w:val="00CC4031"/>
    <w:rsid w:val="00CC404C"/>
    <w:rsid w:val="00CC4123"/>
    <w:rsid w:val="00CC425C"/>
    <w:rsid w:val="00CC42EB"/>
    <w:rsid w:val="00CC46DC"/>
    <w:rsid w:val="00CC4734"/>
    <w:rsid w:val="00CC4746"/>
    <w:rsid w:val="00CC4751"/>
    <w:rsid w:val="00CC4A36"/>
    <w:rsid w:val="00CC4A99"/>
    <w:rsid w:val="00CC5023"/>
    <w:rsid w:val="00CC50D8"/>
    <w:rsid w:val="00CC50FE"/>
    <w:rsid w:val="00CC51B2"/>
    <w:rsid w:val="00CC522D"/>
    <w:rsid w:val="00CC5365"/>
    <w:rsid w:val="00CC540B"/>
    <w:rsid w:val="00CC5448"/>
    <w:rsid w:val="00CC5550"/>
    <w:rsid w:val="00CC5693"/>
    <w:rsid w:val="00CC571A"/>
    <w:rsid w:val="00CC5C40"/>
    <w:rsid w:val="00CC5DD4"/>
    <w:rsid w:val="00CC5E9C"/>
    <w:rsid w:val="00CC601F"/>
    <w:rsid w:val="00CC614D"/>
    <w:rsid w:val="00CC6181"/>
    <w:rsid w:val="00CC621D"/>
    <w:rsid w:val="00CC63EE"/>
    <w:rsid w:val="00CC64B1"/>
    <w:rsid w:val="00CC64DB"/>
    <w:rsid w:val="00CC6620"/>
    <w:rsid w:val="00CC66AC"/>
    <w:rsid w:val="00CC6A83"/>
    <w:rsid w:val="00CC6B92"/>
    <w:rsid w:val="00CC6C67"/>
    <w:rsid w:val="00CC713D"/>
    <w:rsid w:val="00CC71A8"/>
    <w:rsid w:val="00CC7249"/>
    <w:rsid w:val="00CC7281"/>
    <w:rsid w:val="00CC72E7"/>
    <w:rsid w:val="00CC73DA"/>
    <w:rsid w:val="00CC756E"/>
    <w:rsid w:val="00CC7677"/>
    <w:rsid w:val="00CC76B3"/>
    <w:rsid w:val="00CC78A2"/>
    <w:rsid w:val="00CC7CA9"/>
    <w:rsid w:val="00CD004A"/>
    <w:rsid w:val="00CD006A"/>
    <w:rsid w:val="00CD00ED"/>
    <w:rsid w:val="00CD0441"/>
    <w:rsid w:val="00CD05C7"/>
    <w:rsid w:val="00CD074F"/>
    <w:rsid w:val="00CD0802"/>
    <w:rsid w:val="00CD0AD8"/>
    <w:rsid w:val="00CD0B10"/>
    <w:rsid w:val="00CD0B52"/>
    <w:rsid w:val="00CD0F4E"/>
    <w:rsid w:val="00CD0F61"/>
    <w:rsid w:val="00CD11C7"/>
    <w:rsid w:val="00CD12EF"/>
    <w:rsid w:val="00CD18E5"/>
    <w:rsid w:val="00CD1B4C"/>
    <w:rsid w:val="00CD1B6F"/>
    <w:rsid w:val="00CD1D4D"/>
    <w:rsid w:val="00CD1DD1"/>
    <w:rsid w:val="00CD1F1F"/>
    <w:rsid w:val="00CD2059"/>
    <w:rsid w:val="00CD2214"/>
    <w:rsid w:val="00CD267F"/>
    <w:rsid w:val="00CD2962"/>
    <w:rsid w:val="00CD2A46"/>
    <w:rsid w:val="00CD2A9D"/>
    <w:rsid w:val="00CD2B28"/>
    <w:rsid w:val="00CD2EEB"/>
    <w:rsid w:val="00CD3060"/>
    <w:rsid w:val="00CD316F"/>
    <w:rsid w:val="00CD3365"/>
    <w:rsid w:val="00CD357B"/>
    <w:rsid w:val="00CD361C"/>
    <w:rsid w:val="00CD362D"/>
    <w:rsid w:val="00CD3715"/>
    <w:rsid w:val="00CD389A"/>
    <w:rsid w:val="00CD39D3"/>
    <w:rsid w:val="00CD3A51"/>
    <w:rsid w:val="00CD3ACD"/>
    <w:rsid w:val="00CD3B53"/>
    <w:rsid w:val="00CD3C26"/>
    <w:rsid w:val="00CD3DED"/>
    <w:rsid w:val="00CD3E6D"/>
    <w:rsid w:val="00CD414D"/>
    <w:rsid w:val="00CD4175"/>
    <w:rsid w:val="00CD44D9"/>
    <w:rsid w:val="00CD4881"/>
    <w:rsid w:val="00CD4BAC"/>
    <w:rsid w:val="00CD50CA"/>
    <w:rsid w:val="00CD50DC"/>
    <w:rsid w:val="00CD51F0"/>
    <w:rsid w:val="00CD5413"/>
    <w:rsid w:val="00CD544B"/>
    <w:rsid w:val="00CD54AA"/>
    <w:rsid w:val="00CD55AE"/>
    <w:rsid w:val="00CD55E9"/>
    <w:rsid w:val="00CD56D4"/>
    <w:rsid w:val="00CD56F1"/>
    <w:rsid w:val="00CD5871"/>
    <w:rsid w:val="00CD58BE"/>
    <w:rsid w:val="00CD5974"/>
    <w:rsid w:val="00CD5CCC"/>
    <w:rsid w:val="00CD5D78"/>
    <w:rsid w:val="00CD5FCA"/>
    <w:rsid w:val="00CD62F0"/>
    <w:rsid w:val="00CD63BC"/>
    <w:rsid w:val="00CD64E9"/>
    <w:rsid w:val="00CD6543"/>
    <w:rsid w:val="00CD65CA"/>
    <w:rsid w:val="00CD66DF"/>
    <w:rsid w:val="00CD6712"/>
    <w:rsid w:val="00CD68D9"/>
    <w:rsid w:val="00CD6940"/>
    <w:rsid w:val="00CD69EE"/>
    <w:rsid w:val="00CD6A7F"/>
    <w:rsid w:val="00CD6B65"/>
    <w:rsid w:val="00CD6C59"/>
    <w:rsid w:val="00CD710B"/>
    <w:rsid w:val="00CD7446"/>
    <w:rsid w:val="00CD7476"/>
    <w:rsid w:val="00CD7532"/>
    <w:rsid w:val="00CD761D"/>
    <w:rsid w:val="00CD774E"/>
    <w:rsid w:val="00CD79D6"/>
    <w:rsid w:val="00CD7B48"/>
    <w:rsid w:val="00CD7B4F"/>
    <w:rsid w:val="00CD7C48"/>
    <w:rsid w:val="00CD7D94"/>
    <w:rsid w:val="00CD7F46"/>
    <w:rsid w:val="00CD7F92"/>
    <w:rsid w:val="00CE027A"/>
    <w:rsid w:val="00CE0384"/>
    <w:rsid w:val="00CE0405"/>
    <w:rsid w:val="00CE07B5"/>
    <w:rsid w:val="00CE0840"/>
    <w:rsid w:val="00CE088D"/>
    <w:rsid w:val="00CE09DB"/>
    <w:rsid w:val="00CE0C19"/>
    <w:rsid w:val="00CE0C43"/>
    <w:rsid w:val="00CE0D5A"/>
    <w:rsid w:val="00CE0E53"/>
    <w:rsid w:val="00CE0EBC"/>
    <w:rsid w:val="00CE1308"/>
    <w:rsid w:val="00CE13D8"/>
    <w:rsid w:val="00CE13E7"/>
    <w:rsid w:val="00CE14A4"/>
    <w:rsid w:val="00CE14C9"/>
    <w:rsid w:val="00CE14DD"/>
    <w:rsid w:val="00CE155D"/>
    <w:rsid w:val="00CE16FB"/>
    <w:rsid w:val="00CE183C"/>
    <w:rsid w:val="00CE1871"/>
    <w:rsid w:val="00CE1935"/>
    <w:rsid w:val="00CE1B69"/>
    <w:rsid w:val="00CE1E96"/>
    <w:rsid w:val="00CE21A8"/>
    <w:rsid w:val="00CE21F5"/>
    <w:rsid w:val="00CE2305"/>
    <w:rsid w:val="00CE24DF"/>
    <w:rsid w:val="00CE25F4"/>
    <w:rsid w:val="00CE261D"/>
    <w:rsid w:val="00CE2702"/>
    <w:rsid w:val="00CE284B"/>
    <w:rsid w:val="00CE2890"/>
    <w:rsid w:val="00CE28DA"/>
    <w:rsid w:val="00CE2A99"/>
    <w:rsid w:val="00CE2B5D"/>
    <w:rsid w:val="00CE2D40"/>
    <w:rsid w:val="00CE2D4D"/>
    <w:rsid w:val="00CE2F70"/>
    <w:rsid w:val="00CE3181"/>
    <w:rsid w:val="00CE31F4"/>
    <w:rsid w:val="00CE32B1"/>
    <w:rsid w:val="00CE33F7"/>
    <w:rsid w:val="00CE3608"/>
    <w:rsid w:val="00CE3A52"/>
    <w:rsid w:val="00CE3E1B"/>
    <w:rsid w:val="00CE3EC5"/>
    <w:rsid w:val="00CE3ECE"/>
    <w:rsid w:val="00CE3FE9"/>
    <w:rsid w:val="00CE40DD"/>
    <w:rsid w:val="00CE412E"/>
    <w:rsid w:val="00CE42B5"/>
    <w:rsid w:val="00CE43FA"/>
    <w:rsid w:val="00CE456E"/>
    <w:rsid w:val="00CE4899"/>
    <w:rsid w:val="00CE4959"/>
    <w:rsid w:val="00CE4B95"/>
    <w:rsid w:val="00CE4C13"/>
    <w:rsid w:val="00CE4C16"/>
    <w:rsid w:val="00CE4C4E"/>
    <w:rsid w:val="00CE4D82"/>
    <w:rsid w:val="00CE4E77"/>
    <w:rsid w:val="00CE4F02"/>
    <w:rsid w:val="00CE4FCD"/>
    <w:rsid w:val="00CE5509"/>
    <w:rsid w:val="00CE569B"/>
    <w:rsid w:val="00CE59F5"/>
    <w:rsid w:val="00CE5A3E"/>
    <w:rsid w:val="00CE5AAA"/>
    <w:rsid w:val="00CE5B1D"/>
    <w:rsid w:val="00CE5F12"/>
    <w:rsid w:val="00CE5F2A"/>
    <w:rsid w:val="00CE607F"/>
    <w:rsid w:val="00CE649F"/>
    <w:rsid w:val="00CE6505"/>
    <w:rsid w:val="00CE68C3"/>
    <w:rsid w:val="00CE68D2"/>
    <w:rsid w:val="00CE6AAF"/>
    <w:rsid w:val="00CE6B49"/>
    <w:rsid w:val="00CE6CD1"/>
    <w:rsid w:val="00CE6E15"/>
    <w:rsid w:val="00CE6F2C"/>
    <w:rsid w:val="00CE6FB4"/>
    <w:rsid w:val="00CE7034"/>
    <w:rsid w:val="00CE7389"/>
    <w:rsid w:val="00CE73A6"/>
    <w:rsid w:val="00CE73A9"/>
    <w:rsid w:val="00CE7404"/>
    <w:rsid w:val="00CE748C"/>
    <w:rsid w:val="00CE750D"/>
    <w:rsid w:val="00CE752F"/>
    <w:rsid w:val="00CE7653"/>
    <w:rsid w:val="00CE774E"/>
    <w:rsid w:val="00CE77C0"/>
    <w:rsid w:val="00CE77E0"/>
    <w:rsid w:val="00CE7829"/>
    <w:rsid w:val="00CE7889"/>
    <w:rsid w:val="00CE78A1"/>
    <w:rsid w:val="00CE7AF1"/>
    <w:rsid w:val="00CE7CF2"/>
    <w:rsid w:val="00CE7FF0"/>
    <w:rsid w:val="00CF000C"/>
    <w:rsid w:val="00CF00F2"/>
    <w:rsid w:val="00CF01B0"/>
    <w:rsid w:val="00CF0205"/>
    <w:rsid w:val="00CF02A7"/>
    <w:rsid w:val="00CF03E2"/>
    <w:rsid w:val="00CF0438"/>
    <w:rsid w:val="00CF0440"/>
    <w:rsid w:val="00CF044B"/>
    <w:rsid w:val="00CF071B"/>
    <w:rsid w:val="00CF071D"/>
    <w:rsid w:val="00CF09A1"/>
    <w:rsid w:val="00CF09FD"/>
    <w:rsid w:val="00CF0A01"/>
    <w:rsid w:val="00CF0D9A"/>
    <w:rsid w:val="00CF0E7E"/>
    <w:rsid w:val="00CF119A"/>
    <w:rsid w:val="00CF11B4"/>
    <w:rsid w:val="00CF11C8"/>
    <w:rsid w:val="00CF129F"/>
    <w:rsid w:val="00CF12B2"/>
    <w:rsid w:val="00CF135C"/>
    <w:rsid w:val="00CF140E"/>
    <w:rsid w:val="00CF141E"/>
    <w:rsid w:val="00CF1A53"/>
    <w:rsid w:val="00CF1ADA"/>
    <w:rsid w:val="00CF1B40"/>
    <w:rsid w:val="00CF1BC8"/>
    <w:rsid w:val="00CF1CDB"/>
    <w:rsid w:val="00CF1D61"/>
    <w:rsid w:val="00CF1E4A"/>
    <w:rsid w:val="00CF21C9"/>
    <w:rsid w:val="00CF238E"/>
    <w:rsid w:val="00CF279C"/>
    <w:rsid w:val="00CF2CF1"/>
    <w:rsid w:val="00CF2D07"/>
    <w:rsid w:val="00CF2D08"/>
    <w:rsid w:val="00CF2E31"/>
    <w:rsid w:val="00CF2F65"/>
    <w:rsid w:val="00CF3039"/>
    <w:rsid w:val="00CF3064"/>
    <w:rsid w:val="00CF336E"/>
    <w:rsid w:val="00CF356D"/>
    <w:rsid w:val="00CF3654"/>
    <w:rsid w:val="00CF37F1"/>
    <w:rsid w:val="00CF3842"/>
    <w:rsid w:val="00CF3A87"/>
    <w:rsid w:val="00CF3AC1"/>
    <w:rsid w:val="00CF3BA5"/>
    <w:rsid w:val="00CF3D14"/>
    <w:rsid w:val="00CF402A"/>
    <w:rsid w:val="00CF409D"/>
    <w:rsid w:val="00CF44AD"/>
    <w:rsid w:val="00CF44CF"/>
    <w:rsid w:val="00CF4721"/>
    <w:rsid w:val="00CF4850"/>
    <w:rsid w:val="00CF48C6"/>
    <w:rsid w:val="00CF4969"/>
    <w:rsid w:val="00CF497B"/>
    <w:rsid w:val="00CF49DD"/>
    <w:rsid w:val="00CF4C6A"/>
    <w:rsid w:val="00CF4C8D"/>
    <w:rsid w:val="00CF4E95"/>
    <w:rsid w:val="00CF4FE1"/>
    <w:rsid w:val="00CF5000"/>
    <w:rsid w:val="00CF500A"/>
    <w:rsid w:val="00CF505E"/>
    <w:rsid w:val="00CF5166"/>
    <w:rsid w:val="00CF52C2"/>
    <w:rsid w:val="00CF55AA"/>
    <w:rsid w:val="00CF55BE"/>
    <w:rsid w:val="00CF55DE"/>
    <w:rsid w:val="00CF5757"/>
    <w:rsid w:val="00CF57D6"/>
    <w:rsid w:val="00CF58EE"/>
    <w:rsid w:val="00CF596E"/>
    <w:rsid w:val="00CF59CF"/>
    <w:rsid w:val="00CF5A2C"/>
    <w:rsid w:val="00CF5ADC"/>
    <w:rsid w:val="00CF5AE7"/>
    <w:rsid w:val="00CF5B3F"/>
    <w:rsid w:val="00CF5F1E"/>
    <w:rsid w:val="00CF6196"/>
    <w:rsid w:val="00CF622F"/>
    <w:rsid w:val="00CF636C"/>
    <w:rsid w:val="00CF6374"/>
    <w:rsid w:val="00CF63C2"/>
    <w:rsid w:val="00CF655E"/>
    <w:rsid w:val="00CF6746"/>
    <w:rsid w:val="00CF69A8"/>
    <w:rsid w:val="00CF69D7"/>
    <w:rsid w:val="00CF6B3B"/>
    <w:rsid w:val="00CF6F15"/>
    <w:rsid w:val="00CF6F96"/>
    <w:rsid w:val="00CF708E"/>
    <w:rsid w:val="00CF7114"/>
    <w:rsid w:val="00CF7169"/>
    <w:rsid w:val="00CF71B6"/>
    <w:rsid w:val="00CF7522"/>
    <w:rsid w:val="00CF75E4"/>
    <w:rsid w:val="00CF76B0"/>
    <w:rsid w:val="00CF77C6"/>
    <w:rsid w:val="00CF7918"/>
    <w:rsid w:val="00CF7971"/>
    <w:rsid w:val="00CF7B14"/>
    <w:rsid w:val="00CF7B1C"/>
    <w:rsid w:val="00CF7B8D"/>
    <w:rsid w:val="00CF7D6B"/>
    <w:rsid w:val="00CF7DA2"/>
    <w:rsid w:val="00CF7F38"/>
    <w:rsid w:val="00CF7F5C"/>
    <w:rsid w:val="00D002CD"/>
    <w:rsid w:val="00D0039F"/>
    <w:rsid w:val="00D0040A"/>
    <w:rsid w:val="00D005FF"/>
    <w:rsid w:val="00D00764"/>
    <w:rsid w:val="00D00883"/>
    <w:rsid w:val="00D00D1D"/>
    <w:rsid w:val="00D00FB9"/>
    <w:rsid w:val="00D010A9"/>
    <w:rsid w:val="00D0123C"/>
    <w:rsid w:val="00D0128F"/>
    <w:rsid w:val="00D012B9"/>
    <w:rsid w:val="00D0130C"/>
    <w:rsid w:val="00D01389"/>
    <w:rsid w:val="00D01693"/>
    <w:rsid w:val="00D01869"/>
    <w:rsid w:val="00D01A24"/>
    <w:rsid w:val="00D01B81"/>
    <w:rsid w:val="00D01CAE"/>
    <w:rsid w:val="00D01CB4"/>
    <w:rsid w:val="00D01EED"/>
    <w:rsid w:val="00D02001"/>
    <w:rsid w:val="00D0202F"/>
    <w:rsid w:val="00D02085"/>
    <w:rsid w:val="00D021A9"/>
    <w:rsid w:val="00D021E2"/>
    <w:rsid w:val="00D02497"/>
    <w:rsid w:val="00D02500"/>
    <w:rsid w:val="00D02517"/>
    <w:rsid w:val="00D02585"/>
    <w:rsid w:val="00D0260C"/>
    <w:rsid w:val="00D026A2"/>
    <w:rsid w:val="00D02792"/>
    <w:rsid w:val="00D02ABA"/>
    <w:rsid w:val="00D02C11"/>
    <w:rsid w:val="00D02E62"/>
    <w:rsid w:val="00D03027"/>
    <w:rsid w:val="00D034F9"/>
    <w:rsid w:val="00D03886"/>
    <w:rsid w:val="00D03B08"/>
    <w:rsid w:val="00D03D6F"/>
    <w:rsid w:val="00D03E5E"/>
    <w:rsid w:val="00D03F98"/>
    <w:rsid w:val="00D04000"/>
    <w:rsid w:val="00D042E8"/>
    <w:rsid w:val="00D043B2"/>
    <w:rsid w:val="00D043B4"/>
    <w:rsid w:val="00D04A59"/>
    <w:rsid w:val="00D04A68"/>
    <w:rsid w:val="00D04BB4"/>
    <w:rsid w:val="00D04E03"/>
    <w:rsid w:val="00D04F83"/>
    <w:rsid w:val="00D051E7"/>
    <w:rsid w:val="00D051FC"/>
    <w:rsid w:val="00D0541A"/>
    <w:rsid w:val="00D05473"/>
    <w:rsid w:val="00D054B0"/>
    <w:rsid w:val="00D05A7B"/>
    <w:rsid w:val="00D05ADC"/>
    <w:rsid w:val="00D05E22"/>
    <w:rsid w:val="00D05E3C"/>
    <w:rsid w:val="00D06031"/>
    <w:rsid w:val="00D0613C"/>
    <w:rsid w:val="00D061D2"/>
    <w:rsid w:val="00D06375"/>
    <w:rsid w:val="00D06427"/>
    <w:rsid w:val="00D065E7"/>
    <w:rsid w:val="00D065EB"/>
    <w:rsid w:val="00D06644"/>
    <w:rsid w:val="00D0674D"/>
    <w:rsid w:val="00D067C3"/>
    <w:rsid w:val="00D06909"/>
    <w:rsid w:val="00D06CA6"/>
    <w:rsid w:val="00D06F26"/>
    <w:rsid w:val="00D06F3B"/>
    <w:rsid w:val="00D0713E"/>
    <w:rsid w:val="00D074AD"/>
    <w:rsid w:val="00D0755C"/>
    <w:rsid w:val="00D07908"/>
    <w:rsid w:val="00D07B0C"/>
    <w:rsid w:val="00D07B4E"/>
    <w:rsid w:val="00D07F46"/>
    <w:rsid w:val="00D10055"/>
    <w:rsid w:val="00D10091"/>
    <w:rsid w:val="00D100C9"/>
    <w:rsid w:val="00D10171"/>
    <w:rsid w:val="00D10307"/>
    <w:rsid w:val="00D105A3"/>
    <w:rsid w:val="00D10840"/>
    <w:rsid w:val="00D10BF4"/>
    <w:rsid w:val="00D10CF9"/>
    <w:rsid w:val="00D10FA4"/>
    <w:rsid w:val="00D111A3"/>
    <w:rsid w:val="00D11581"/>
    <w:rsid w:val="00D115CA"/>
    <w:rsid w:val="00D116B2"/>
    <w:rsid w:val="00D117B4"/>
    <w:rsid w:val="00D11888"/>
    <w:rsid w:val="00D118A1"/>
    <w:rsid w:val="00D11BF2"/>
    <w:rsid w:val="00D11ED6"/>
    <w:rsid w:val="00D122DE"/>
    <w:rsid w:val="00D12363"/>
    <w:rsid w:val="00D124E0"/>
    <w:rsid w:val="00D12560"/>
    <w:rsid w:val="00D12630"/>
    <w:rsid w:val="00D12644"/>
    <w:rsid w:val="00D12A1E"/>
    <w:rsid w:val="00D12A6A"/>
    <w:rsid w:val="00D12CC9"/>
    <w:rsid w:val="00D12E59"/>
    <w:rsid w:val="00D12FA8"/>
    <w:rsid w:val="00D13299"/>
    <w:rsid w:val="00D13A0D"/>
    <w:rsid w:val="00D13A8F"/>
    <w:rsid w:val="00D13D44"/>
    <w:rsid w:val="00D140C6"/>
    <w:rsid w:val="00D14804"/>
    <w:rsid w:val="00D14901"/>
    <w:rsid w:val="00D14A1D"/>
    <w:rsid w:val="00D14AC8"/>
    <w:rsid w:val="00D14B11"/>
    <w:rsid w:val="00D14B35"/>
    <w:rsid w:val="00D14C41"/>
    <w:rsid w:val="00D14EE6"/>
    <w:rsid w:val="00D150B6"/>
    <w:rsid w:val="00D15281"/>
    <w:rsid w:val="00D152FC"/>
    <w:rsid w:val="00D15303"/>
    <w:rsid w:val="00D153F3"/>
    <w:rsid w:val="00D154CA"/>
    <w:rsid w:val="00D15590"/>
    <w:rsid w:val="00D155FD"/>
    <w:rsid w:val="00D156E2"/>
    <w:rsid w:val="00D1580E"/>
    <w:rsid w:val="00D158D0"/>
    <w:rsid w:val="00D1594B"/>
    <w:rsid w:val="00D1595B"/>
    <w:rsid w:val="00D15A33"/>
    <w:rsid w:val="00D15CC5"/>
    <w:rsid w:val="00D15DD0"/>
    <w:rsid w:val="00D15F24"/>
    <w:rsid w:val="00D15FF9"/>
    <w:rsid w:val="00D16201"/>
    <w:rsid w:val="00D16288"/>
    <w:rsid w:val="00D1632E"/>
    <w:rsid w:val="00D16427"/>
    <w:rsid w:val="00D1676B"/>
    <w:rsid w:val="00D167B6"/>
    <w:rsid w:val="00D16B1B"/>
    <w:rsid w:val="00D16B77"/>
    <w:rsid w:val="00D16E50"/>
    <w:rsid w:val="00D1706F"/>
    <w:rsid w:val="00D171CC"/>
    <w:rsid w:val="00D17240"/>
    <w:rsid w:val="00D173C0"/>
    <w:rsid w:val="00D173C2"/>
    <w:rsid w:val="00D174B7"/>
    <w:rsid w:val="00D17705"/>
    <w:rsid w:val="00D1788D"/>
    <w:rsid w:val="00D178DE"/>
    <w:rsid w:val="00D17AAB"/>
    <w:rsid w:val="00D17CCD"/>
    <w:rsid w:val="00D17D37"/>
    <w:rsid w:val="00D17F1D"/>
    <w:rsid w:val="00D20014"/>
    <w:rsid w:val="00D2032D"/>
    <w:rsid w:val="00D20444"/>
    <w:rsid w:val="00D206AE"/>
    <w:rsid w:val="00D206B0"/>
    <w:rsid w:val="00D20A30"/>
    <w:rsid w:val="00D20CCC"/>
    <w:rsid w:val="00D20DA1"/>
    <w:rsid w:val="00D20F2E"/>
    <w:rsid w:val="00D20F8E"/>
    <w:rsid w:val="00D21193"/>
    <w:rsid w:val="00D211D6"/>
    <w:rsid w:val="00D212C7"/>
    <w:rsid w:val="00D2143E"/>
    <w:rsid w:val="00D214F4"/>
    <w:rsid w:val="00D21566"/>
    <w:rsid w:val="00D216B5"/>
    <w:rsid w:val="00D216C6"/>
    <w:rsid w:val="00D2179A"/>
    <w:rsid w:val="00D218A3"/>
    <w:rsid w:val="00D218BD"/>
    <w:rsid w:val="00D219BB"/>
    <w:rsid w:val="00D21CF5"/>
    <w:rsid w:val="00D21F26"/>
    <w:rsid w:val="00D2208B"/>
    <w:rsid w:val="00D224CF"/>
    <w:rsid w:val="00D225A3"/>
    <w:rsid w:val="00D228C3"/>
    <w:rsid w:val="00D228D1"/>
    <w:rsid w:val="00D229ED"/>
    <w:rsid w:val="00D22A14"/>
    <w:rsid w:val="00D22A2E"/>
    <w:rsid w:val="00D22CF6"/>
    <w:rsid w:val="00D22DC8"/>
    <w:rsid w:val="00D22DF6"/>
    <w:rsid w:val="00D22E6C"/>
    <w:rsid w:val="00D22ED8"/>
    <w:rsid w:val="00D2306F"/>
    <w:rsid w:val="00D2307C"/>
    <w:rsid w:val="00D230DC"/>
    <w:rsid w:val="00D2337E"/>
    <w:rsid w:val="00D2338D"/>
    <w:rsid w:val="00D236DD"/>
    <w:rsid w:val="00D23715"/>
    <w:rsid w:val="00D2392F"/>
    <w:rsid w:val="00D239A3"/>
    <w:rsid w:val="00D23A92"/>
    <w:rsid w:val="00D23D3F"/>
    <w:rsid w:val="00D23F27"/>
    <w:rsid w:val="00D23F50"/>
    <w:rsid w:val="00D23FE2"/>
    <w:rsid w:val="00D24100"/>
    <w:rsid w:val="00D241CD"/>
    <w:rsid w:val="00D241D1"/>
    <w:rsid w:val="00D241D6"/>
    <w:rsid w:val="00D2427A"/>
    <w:rsid w:val="00D24330"/>
    <w:rsid w:val="00D24399"/>
    <w:rsid w:val="00D246ED"/>
    <w:rsid w:val="00D247A6"/>
    <w:rsid w:val="00D24AA6"/>
    <w:rsid w:val="00D2519D"/>
    <w:rsid w:val="00D252BC"/>
    <w:rsid w:val="00D252F3"/>
    <w:rsid w:val="00D2552B"/>
    <w:rsid w:val="00D2553D"/>
    <w:rsid w:val="00D25557"/>
    <w:rsid w:val="00D255F7"/>
    <w:rsid w:val="00D2573B"/>
    <w:rsid w:val="00D25812"/>
    <w:rsid w:val="00D25895"/>
    <w:rsid w:val="00D258CB"/>
    <w:rsid w:val="00D258DB"/>
    <w:rsid w:val="00D25A34"/>
    <w:rsid w:val="00D25A9D"/>
    <w:rsid w:val="00D25AE9"/>
    <w:rsid w:val="00D25BE7"/>
    <w:rsid w:val="00D25C37"/>
    <w:rsid w:val="00D25CAD"/>
    <w:rsid w:val="00D25CDD"/>
    <w:rsid w:val="00D25E0E"/>
    <w:rsid w:val="00D25EA0"/>
    <w:rsid w:val="00D25F2D"/>
    <w:rsid w:val="00D261CB"/>
    <w:rsid w:val="00D2635B"/>
    <w:rsid w:val="00D26393"/>
    <w:rsid w:val="00D26706"/>
    <w:rsid w:val="00D26878"/>
    <w:rsid w:val="00D26B60"/>
    <w:rsid w:val="00D26C8E"/>
    <w:rsid w:val="00D26E3A"/>
    <w:rsid w:val="00D26EA1"/>
    <w:rsid w:val="00D26FD9"/>
    <w:rsid w:val="00D27177"/>
    <w:rsid w:val="00D271F6"/>
    <w:rsid w:val="00D27209"/>
    <w:rsid w:val="00D27387"/>
    <w:rsid w:val="00D27396"/>
    <w:rsid w:val="00D27457"/>
    <w:rsid w:val="00D27498"/>
    <w:rsid w:val="00D275FF"/>
    <w:rsid w:val="00D279F6"/>
    <w:rsid w:val="00D27C83"/>
    <w:rsid w:val="00D27D05"/>
    <w:rsid w:val="00D27DED"/>
    <w:rsid w:val="00D27DF8"/>
    <w:rsid w:val="00D27E7E"/>
    <w:rsid w:val="00D27F58"/>
    <w:rsid w:val="00D30193"/>
    <w:rsid w:val="00D30214"/>
    <w:rsid w:val="00D3041E"/>
    <w:rsid w:val="00D304EB"/>
    <w:rsid w:val="00D3081B"/>
    <w:rsid w:val="00D308FB"/>
    <w:rsid w:val="00D30AEA"/>
    <w:rsid w:val="00D30B8B"/>
    <w:rsid w:val="00D30CCF"/>
    <w:rsid w:val="00D30D32"/>
    <w:rsid w:val="00D31068"/>
    <w:rsid w:val="00D310EC"/>
    <w:rsid w:val="00D31267"/>
    <w:rsid w:val="00D3128F"/>
    <w:rsid w:val="00D313AD"/>
    <w:rsid w:val="00D31504"/>
    <w:rsid w:val="00D316F4"/>
    <w:rsid w:val="00D3171A"/>
    <w:rsid w:val="00D3184B"/>
    <w:rsid w:val="00D31923"/>
    <w:rsid w:val="00D3193D"/>
    <w:rsid w:val="00D319AF"/>
    <w:rsid w:val="00D31AFD"/>
    <w:rsid w:val="00D31C30"/>
    <w:rsid w:val="00D31CF1"/>
    <w:rsid w:val="00D31FFE"/>
    <w:rsid w:val="00D3201F"/>
    <w:rsid w:val="00D32086"/>
    <w:rsid w:val="00D32453"/>
    <w:rsid w:val="00D326CF"/>
    <w:rsid w:val="00D327B2"/>
    <w:rsid w:val="00D3289F"/>
    <w:rsid w:val="00D3290B"/>
    <w:rsid w:val="00D32A8C"/>
    <w:rsid w:val="00D32AA3"/>
    <w:rsid w:val="00D32B61"/>
    <w:rsid w:val="00D32CB1"/>
    <w:rsid w:val="00D32D65"/>
    <w:rsid w:val="00D32F99"/>
    <w:rsid w:val="00D33022"/>
    <w:rsid w:val="00D33077"/>
    <w:rsid w:val="00D33220"/>
    <w:rsid w:val="00D333EF"/>
    <w:rsid w:val="00D33823"/>
    <w:rsid w:val="00D33AC9"/>
    <w:rsid w:val="00D33D98"/>
    <w:rsid w:val="00D3422F"/>
    <w:rsid w:val="00D3426A"/>
    <w:rsid w:val="00D3445C"/>
    <w:rsid w:val="00D3463B"/>
    <w:rsid w:val="00D34717"/>
    <w:rsid w:val="00D34A09"/>
    <w:rsid w:val="00D34A95"/>
    <w:rsid w:val="00D34AA1"/>
    <w:rsid w:val="00D34B69"/>
    <w:rsid w:val="00D34B9F"/>
    <w:rsid w:val="00D34BE5"/>
    <w:rsid w:val="00D34C42"/>
    <w:rsid w:val="00D34C4D"/>
    <w:rsid w:val="00D34CE2"/>
    <w:rsid w:val="00D34EA8"/>
    <w:rsid w:val="00D34FED"/>
    <w:rsid w:val="00D3519E"/>
    <w:rsid w:val="00D3522C"/>
    <w:rsid w:val="00D35233"/>
    <w:rsid w:val="00D352C2"/>
    <w:rsid w:val="00D3543C"/>
    <w:rsid w:val="00D3552D"/>
    <w:rsid w:val="00D3557A"/>
    <w:rsid w:val="00D355A1"/>
    <w:rsid w:val="00D356F4"/>
    <w:rsid w:val="00D35711"/>
    <w:rsid w:val="00D35889"/>
    <w:rsid w:val="00D359A9"/>
    <w:rsid w:val="00D35A41"/>
    <w:rsid w:val="00D35AAE"/>
    <w:rsid w:val="00D35AD9"/>
    <w:rsid w:val="00D35B72"/>
    <w:rsid w:val="00D35D21"/>
    <w:rsid w:val="00D35D23"/>
    <w:rsid w:val="00D35EDA"/>
    <w:rsid w:val="00D36036"/>
    <w:rsid w:val="00D3606B"/>
    <w:rsid w:val="00D360CE"/>
    <w:rsid w:val="00D36102"/>
    <w:rsid w:val="00D36135"/>
    <w:rsid w:val="00D365ED"/>
    <w:rsid w:val="00D365F0"/>
    <w:rsid w:val="00D3682B"/>
    <w:rsid w:val="00D369CC"/>
    <w:rsid w:val="00D36A48"/>
    <w:rsid w:val="00D36B0A"/>
    <w:rsid w:val="00D36C50"/>
    <w:rsid w:val="00D36C92"/>
    <w:rsid w:val="00D36CDF"/>
    <w:rsid w:val="00D36E0D"/>
    <w:rsid w:val="00D36EF1"/>
    <w:rsid w:val="00D36F4C"/>
    <w:rsid w:val="00D36F93"/>
    <w:rsid w:val="00D37309"/>
    <w:rsid w:val="00D375E6"/>
    <w:rsid w:val="00D3762C"/>
    <w:rsid w:val="00D37745"/>
    <w:rsid w:val="00D37854"/>
    <w:rsid w:val="00D3795D"/>
    <w:rsid w:val="00D37B89"/>
    <w:rsid w:val="00D37D8C"/>
    <w:rsid w:val="00D37DF3"/>
    <w:rsid w:val="00D37EF4"/>
    <w:rsid w:val="00D40250"/>
    <w:rsid w:val="00D4037F"/>
    <w:rsid w:val="00D40400"/>
    <w:rsid w:val="00D40403"/>
    <w:rsid w:val="00D4046F"/>
    <w:rsid w:val="00D40588"/>
    <w:rsid w:val="00D406AF"/>
    <w:rsid w:val="00D4070A"/>
    <w:rsid w:val="00D40859"/>
    <w:rsid w:val="00D4085B"/>
    <w:rsid w:val="00D40A3B"/>
    <w:rsid w:val="00D40D6B"/>
    <w:rsid w:val="00D40E2D"/>
    <w:rsid w:val="00D40E79"/>
    <w:rsid w:val="00D40EE5"/>
    <w:rsid w:val="00D40EEC"/>
    <w:rsid w:val="00D410E4"/>
    <w:rsid w:val="00D41135"/>
    <w:rsid w:val="00D4135C"/>
    <w:rsid w:val="00D41565"/>
    <w:rsid w:val="00D415E5"/>
    <w:rsid w:val="00D415EA"/>
    <w:rsid w:val="00D418D5"/>
    <w:rsid w:val="00D41BD8"/>
    <w:rsid w:val="00D41CDD"/>
    <w:rsid w:val="00D41DF5"/>
    <w:rsid w:val="00D41F58"/>
    <w:rsid w:val="00D41FFA"/>
    <w:rsid w:val="00D4201F"/>
    <w:rsid w:val="00D420F7"/>
    <w:rsid w:val="00D42380"/>
    <w:rsid w:val="00D42448"/>
    <w:rsid w:val="00D42741"/>
    <w:rsid w:val="00D427E2"/>
    <w:rsid w:val="00D429B6"/>
    <w:rsid w:val="00D429F7"/>
    <w:rsid w:val="00D42E0D"/>
    <w:rsid w:val="00D42E57"/>
    <w:rsid w:val="00D42EE0"/>
    <w:rsid w:val="00D430E6"/>
    <w:rsid w:val="00D43109"/>
    <w:rsid w:val="00D43329"/>
    <w:rsid w:val="00D4338A"/>
    <w:rsid w:val="00D43619"/>
    <w:rsid w:val="00D436D2"/>
    <w:rsid w:val="00D43715"/>
    <w:rsid w:val="00D438C8"/>
    <w:rsid w:val="00D43967"/>
    <w:rsid w:val="00D439F5"/>
    <w:rsid w:val="00D43A33"/>
    <w:rsid w:val="00D43AFB"/>
    <w:rsid w:val="00D43AFF"/>
    <w:rsid w:val="00D44094"/>
    <w:rsid w:val="00D44201"/>
    <w:rsid w:val="00D44239"/>
    <w:rsid w:val="00D4446D"/>
    <w:rsid w:val="00D445B4"/>
    <w:rsid w:val="00D446F6"/>
    <w:rsid w:val="00D44A31"/>
    <w:rsid w:val="00D44A99"/>
    <w:rsid w:val="00D44B22"/>
    <w:rsid w:val="00D44D6E"/>
    <w:rsid w:val="00D44D97"/>
    <w:rsid w:val="00D45039"/>
    <w:rsid w:val="00D4555B"/>
    <w:rsid w:val="00D4560F"/>
    <w:rsid w:val="00D45630"/>
    <w:rsid w:val="00D45CA4"/>
    <w:rsid w:val="00D45CAD"/>
    <w:rsid w:val="00D45E26"/>
    <w:rsid w:val="00D45FE4"/>
    <w:rsid w:val="00D46223"/>
    <w:rsid w:val="00D46243"/>
    <w:rsid w:val="00D4632C"/>
    <w:rsid w:val="00D4640A"/>
    <w:rsid w:val="00D46569"/>
    <w:rsid w:val="00D46643"/>
    <w:rsid w:val="00D466B8"/>
    <w:rsid w:val="00D466F6"/>
    <w:rsid w:val="00D467B3"/>
    <w:rsid w:val="00D469E2"/>
    <w:rsid w:val="00D46A73"/>
    <w:rsid w:val="00D46AD8"/>
    <w:rsid w:val="00D46AE1"/>
    <w:rsid w:val="00D46B84"/>
    <w:rsid w:val="00D46CA0"/>
    <w:rsid w:val="00D46E1D"/>
    <w:rsid w:val="00D46E6B"/>
    <w:rsid w:val="00D46EBC"/>
    <w:rsid w:val="00D46F29"/>
    <w:rsid w:val="00D46FBF"/>
    <w:rsid w:val="00D4707F"/>
    <w:rsid w:val="00D47193"/>
    <w:rsid w:val="00D473AF"/>
    <w:rsid w:val="00D47443"/>
    <w:rsid w:val="00D4750F"/>
    <w:rsid w:val="00D47548"/>
    <w:rsid w:val="00D47585"/>
    <w:rsid w:val="00D4760C"/>
    <w:rsid w:val="00D47617"/>
    <w:rsid w:val="00D479B2"/>
    <w:rsid w:val="00D47BC3"/>
    <w:rsid w:val="00D47CD9"/>
    <w:rsid w:val="00D47E23"/>
    <w:rsid w:val="00D47EC0"/>
    <w:rsid w:val="00D47EF1"/>
    <w:rsid w:val="00D50050"/>
    <w:rsid w:val="00D500AB"/>
    <w:rsid w:val="00D50206"/>
    <w:rsid w:val="00D506FE"/>
    <w:rsid w:val="00D508E8"/>
    <w:rsid w:val="00D50924"/>
    <w:rsid w:val="00D509CD"/>
    <w:rsid w:val="00D50A38"/>
    <w:rsid w:val="00D50B11"/>
    <w:rsid w:val="00D50BC3"/>
    <w:rsid w:val="00D510C9"/>
    <w:rsid w:val="00D510E8"/>
    <w:rsid w:val="00D51158"/>
    <w:rsid w:val="00D514BE"/>
    <w:rsid w:val="00D516F9"/>
    <w:rsid w:val="00D518C3"/>
    <w:rsid w:val="00D51907"/>
    <w:rsid w:val="00D5194A"/>
    <w:rsid w:val="00D5198A"/>
    <w:rsid w:val="00D519AC"/>
    <w:rsid w:val="00D51A6A"/>
    <w:rsid w:val="00D51A8B"/>
    <w:rsid w:val="00D51AEB"/>
    <w:rsid w:val="00D51B21"/>
    <w:rsid w:val="00D51C1D"/>
    <w:rsid w:val="00D523E3"/>
    <w:rsid w:val="00D52444"/>
    <w:rsid w:val="00D52504"/>
    <w:rsid w:val="00D5263A"/>
    <w:rsid w:val="00D52828"/>
    <w:rsid w:val="00D5285B"/>
    <w:rsid w:val="00D529BF"/>
    <w:rsid w:val="00D52B0C"/>
    <w:rsid w:val="00D52BB0"/>
    <w:rsid w:val="00D52C64"/>
    <w:rsid w:val="00D52D2D"/>
    <w:rsid w:val="00D52EA7"/>
    <w:rsid w:val="00D52EF1"/>
    <w:rsid w:val="00D52F1A"/>
    <w:rsid w:val="00D5309A"/>
    <w:rsid w:val="00D53130"/>
    <w:rsid w:val="00D531B2"/>
    <w:rsid w:val="00D531E2"/>
    <w:rsid w:val="00D532D8"/>
    <w:rsid w:val="00D5369A"/>
    <w:rsid w:val="00D537EF"/>
    <w:rsid w:val="00D537F9"/>
    <w:rsid w:val="00D5395E"/>
    <w:rsid w:val="00D5396E"/>
    <w:rsid w:val="00D53BF6"/>
    <w:rsid w:val="00D53DC6"/>
    <w:rsid w:val="00D53ED8"/>
    <w:rsid w:val="00D53F69"/>
    <w:rsid w:val="00D541E1"/>
    <w:rsid w:val="00D543DF"/>
    <w:rsid w:val="00D5461F"/>
    <w:rsid w:val="00D546E2"/>
    <w:rsid w:val="00D54848"/>
    <w:rsid w:val="00D54A7F"/>
    <w:rsid w:val="00D54BF3"/>
    <w:rsid w:val="00D54CD4"/>
    <w:rsid w:val="00D54E70"/>
    <w:rsid w:val="00D5533E"/>
    <w:rsid w:val="00D553A4"/>
    <w:rsid w:val="00D55488"/>
    <w:rsid w:val="00D556C2"/>
    <w:rsid w:val="00D556D0"/>
    <w:rsid w:val="00D556F3"/>
    <w:rsid w:val="00D55A81"/>
    <w:rsid w:val="00D55AFF"/>
    <w:rsid w:val="00D55B3A"/>
    <w:rsid w:val="00D55B4B"/>
    <w:rsid w:val="00D55DE2"/>
    <w:rsid w:val="00D5625E"/>
    <w:rsid w:val="00D5642D"/>
    <w:rsid w:val="00D5652C"/>
    <w:rsid w:val="00D565DF"/>
    <w:rsid w:val="00D568BE"/>
    <w:rsid w:val="00D5692A"/>
    <w:rsid w:val="00D569B3"/>
    <w:rsid w:val="00D569D6"/>
    <w:rsid w:val="00D56A74"/>
    <w:rsid w:val="00D56F1B"/>
    <w:rsid w:val="00D56F70"/>
    <w:rsid w:val="00D5702E"/>
    <w:rsid w:val="00D5718F"/>
    <w:rsid w:val="00D57214"/>
    <w:rsid w:val="00D573D4"/>
    <w:rsid w:val="00D573F3"/>
    <w:rsid w:val="00D57514"/>
    <w:rsid w:val="00D575F3"/>
    <w:rsid w:val="00D57633"/>
    <w:rsid w:val="00D57719"/>
    <w:rsid w:val="00D5780C"/>
    <w:rsid w:val="00D57989"/>
    <w:rsid w:val="00D57A7E"/>
    <w:rsid w:val="00D57B5E"/>
    <w:rsid w:val="00D57BCF"/>
    <w:rsid w:val="00D57C2F"/>
    <w:rsid w:val="00D57C8D"/>
    <w:rsid w:val="00D57EB2"/>
    <w:rsid w:val="00D60015"/>
    <w:rsid w:val="00D6021C"/>
    <w:rsid w:val="00D604DA"/>
    <w:rsid w:val="00D60524"/>
    <w:rsid w:val="00D605F5"/>
    <w:rsid w:val="00D60607"/>
    <w:rsid w:val="00D608E4"/>
    <w:rsid w:val="00D60F2B"/>
    <w:rsid w:val="00D611B3"/>
    <w:rsid w:val="00D6134C"/>
    <w:rsid w:val="00D614CB"/>
    <w:rsid w:val="00D616C5"/>
    <w:rsid w:val="00D616E9"/>
    <w:rsid w:val="00D61700"/>
    <w:rsid w:val="00D617E7"/>
    <w:rsid w:val="00D617ED"/>
    <w:rsid w:val="00D6182F"/>
    <w:rsid w:val="00D619FC"/>
    <w:rsid w:val="00D61AFE"/>
    <w:rsid w:val="00D61CA6"/>
    <w:rsid w:val="00D61D00"/>
    <w:rsid w:val="00D61D84"/>
    <w:rsid w:val="00D61DB7"/>
    <w:rsid w:val="00D61E4E"/>
    <w:rsid w:val="00D61EAD"/>
    <w:rsid w:val="00D61F39"/>
    <w:rsid w:val="00D61F70"/>
    <w:rsid w:val="00D62244"/>
    <w:rsid w:val="00D6245B"/>
    <w:rsid w:val="00D62544"/>
    <w:rsid w:val="00D625A0"/>
    <w:rsid w:val="00D62757"/>
    <w:rsid w:val="00D62809"/>
    <w:rsid w:val="00D6286E"/>
    <w:rsid w:val="00D62B72"/>
    <w:rsid w:val="00D62B8B"/>
    <w:rsid w:val="00D62BC5"/>
    <w:rsid w:val="00D62BD0"/>
    <w:rsid w:val="00D62C33"/>
    <w:rsid w:val="00D62C9B"/>
    <w:rsid w:val="00D62CC5"/>
    <w:rsid w:val="00D62CCF"/>
    <w:rsid w:val="00D62D52"/>
    <w:rsid w:val="00D62DB6"/>
    <w:rsid w:val="00D62DF9"/>
    <w:rsid w:val="00D62E23"/>
    <w:rsid w:val="00D62E29"/>
    <w:rsid w:val="00D63363"/>
    <w:rsid w:val="00D633A0"/>
    <w:rsid w:val="00D633F4"/>
    <w:rsid w:val="00D63444"/>
    <w:rsid w:val="00D6346A"/>
    <w:rsid w:val="00D6351E"/>
    <w:rsid w:val="00D637C3"/>
    <w:rsid w:val="00D638B4"/>
    <w:rsid w:val="00D63B52"/>
    <w:rsid w:val="00D63D0D"/>
    <w:rsid w:val="00D63E02"/>
    <w:rsid w:val="00D63E79"/>
    <w:rsid w:val="00D6402F"/>
    <w:rsid w:val="00D6403C"/>
    <w:rsid w:val="00D6423A"/>
    <w:rsid w:val="00D642C2"/>
    <w:rsid w:val="00D64637"/>
    <w:rsid w:val="00D64775"/>
    <w:rsid w:val="00D6483D"/>
    <w:rsid w:val="00D6490E"/>
    <w:rsid w:val="00D6491C"/>
    <w:rsid w:val="00D649B6"/>
    <w:rsid w:val="00D64A0B"/>
    <w:rsid w:val="00D64A14"/>
    <w:rsid w:val="00D64A24"/>
    <w:rsid w:val="00D64A4B"/>
    <w:rsid w:val="00D64B87"/>
    <w:rsid w:val="00D64BAA"/>
    <w:rsid w:val="00D64BD0"/>
    <w:rsid w:val="00D64BFE"/>
    <w:rsid w:val="00D64C03"/>
    <w:rsid w:val="00D64CDA"/>
    <w:rsid w:val="00D64CFF"/>
    <w:rsid w:val="00D64F07"/>
    <w:rsid w:val="00D64F3C"/>
    <w:rsid w:val="00D6518C"/>
    <w:rsid w:val="00D651E3"/>
    <w:rsid w:val="00D6529A"/>
    <w:rsid w:val="00D653C2"/>
    <w:rsid w:val="00D65517"/>
    <w:rsid w:val="00D656A0"/>
    <w:rsid w:val="00D656BF"/>
    <w:rsid w:val="00D6582D"/>
    <w:rsid w:val="00D6594E"/>
    <w:rsid w:val="00D65996"/>
    <w:rsid w:val="00D65BCC"/>
    <w:rsid w:val="00D65E0E"/>
    <w:rsid w:val="00D66565"/>
    <w:rsid w:val="00D6658C"/>
    <w:rsid w:val="00D6659D"/>
    <w:rsid w:val="00D6664C"/>
    <w:rsid w:val="00D66ADC"/>
    <w:rsid w:val="00D66B04"/>
    <w:rsid w:val="00D66B3C"/>
    <w:rsid w:val="00D66DCE"/>
    <w:rsid w:val="00D66DF8"/>
    <w:rsid w:val="00D66EFF"/>
    <w:rsid w:val="00D6713C"/>
    <w:rsid w:val="00D672FA"/>
    <w:rsid w:val="00D67604"/>
    <w:rsid w:val="00D6763D"/>
    <w:rsid w:val="00D676AC"/>
    <w:rsid w:val="00D67768"/>
    <w:rsid w:val="00D6782E"/>
    <w:rsid w:val="00D679A8"/>
    <w:rsid w:val="00D67BAA"/>
    <w:rsid w:val="00D67C47"/>
    <w:rsid w:val="00D67CCD"/>
    <w:rsid w:val="00D67D56"/>
    <w:rsid w:val="00D67DCF"/>
    <w:rsid w:val="00D67DDC"/>
    <w:rsid w:val="00D67E0E"/>
    <w:rsid w:val="00D67E47"/>
    <w:rsid w:val="00D67EEF"/>
    <w:rsid w:val="00D67FEE"/>
    <w:rsid w:val="00D701EE"/>
    <w:rsid w:val="00D7025C"/>
    <w:rsid w:val="00D70416"/>
    <w:rsid w:val="00D7051B"/>
    <w:rsid w:val="00D7056B"/>
    <w:rsid w:val="00D7095C"/>
    <w:rsid w:val="00D709AB"/>
    <w:rsid w:val="00D70A65"/>
    <w:rsid w:val="00D70B17"/>
    <w:rsid w:val="00D70C42"/>
    <w:rsid w:val="00D70C46"/>
    <w:rsid w:val="00D70CAF"/>
    <w:rsid w:val="00D71039"/>
    <w:rsid w:val="00D71593"/>
    <w:rsid w:val="00D7165B"/>
    <w:rsid w:val="00D71746"/>
    <w:rsid w:val="00D7179B"/>
    <w:rsid w:val="00D7186B"/>
    <w:rsid w:val="00D71AED"/>
    <w:rsid w:val="00D71BCD"/>
    <w:rsid w:val="00D71C26"/>
    <w:rsid w:val="00D71E2B"/>
    <w:rsid w:val="00D71E4D"/>
    <w:rsid w:val="00D71E4F"/>
    <w:rsid w:val="00D71F9C"/>
    <w:rsid w:val="00D72181"/>
    <w:rsid w:val="00D72197"/>
    <w:rsid w:val="00D7223A"/>
    <w:rsid w:val="00D7235A"/>
    <w:rsid w:val="00D723B6"/>
    <w:rsid w:val="00D725BE"/>
    <w:rsid w:val="00D72A01"/>
    <w:rsid w:val="00D72B43"/>
    <w:rsid w:val="00D72BEC"/>
    <w:rsid w:val="00D72CFC"/>
    <w:rsid w:val="00D72F3A"/>
    <w:rsid w:val="00D73049"/>
    <w:rsid w:val="00D73073"/>
    <w:rsid w:val="00D730AC"/>
    <w:rsid w:val="00D73224"/>
    <w:rsid w:val="00D732A4"/>
    <w:rsid w:val="00D7330F"/>
    <w:rsid w:val="00D734BB"/>
    <w:rsid w:val="00D73522"/>
    <w:rsid w:val="00D736F6"/>
    <w:rsid w:val="00D737A0"/>
    <w:rsid w:val="00D7383C"/>
    <w:rsid w:val="00D73916"/>
    <w:rsid w:val="00D73946"/>
    <w:rsid w:val="00D73965"/>
    <w:rsid w:val="00D73AAB"/>
    <w:rsid w:val="00D73BF6"/>
    <w:rsid w:val="00D73C44"/>
    <w:rsid w:val="00D73CA8"/>
    <w:rsid w:val="00D73E71"/>
    <w:rsid w:val="00D73F01"/>
    <w:rsid w:val="00D73FA6"/>
    <w:rsid w:val="00D740F8"/>
    <w:rsid w:val="00D74165"/>
    <w:rsid w:val="00D74413"/>
    <w:rsid w:val="00D748E9"/>
    <w:rsid w:val="00D748F3"/>
    <w:rsid w:val="00D74A3E"/>
    <w:rsid w:val="00D74B27"/>
    <w:rsid w:val="00D74C20"/>
    <w:rsid w:val="00D74EC3"/>
    <w:rsid w:val="00D74EED"/>
    <w:rsid w:val="00D74F48"/>
    <w:rsid w:val="00D75048"/>
    <w:rsid w:val="00D750F3"/>
    <w:rsid w:val="00D75180"/>
    <w:rsid w:val="00D751A8"/>
    <w:rsid w:val="00D75259"/>
    <w:rsid w:val="00D7527B"/>
    <w:rsid w:val="00D752EA"/>
    <w:rsid w:val="00D7535B"/>
    <w:rsid w:val="00D754C7"/>
    <w:rsid w:val="00D754F1"/>
    <w:rsid w:val="00D75559"/>
    <w:rsid w:val="00D756C7"/>
    <w:rsid w:val="00D7573B"/>
    <w:rsid w:val="00D75759"/>
    <w:rsid w:val="00D75795"/>
    <w:rsid w:val="00D758A6"/>
    <w:rsid w:val="00D758BE"/>
    <w:rsid w:val="00D75951"/>
    <w:rsid w:val="00D75970"/>
    <w:rsid w:val="00D75D63"/>
    <w:rsid w:val="00D75E04"/>
    <w:rsid w:val="00D75E97"/>
    <w:rsid w:val="00D75FA8"/>
    <w:rsid w:val="00D75FE8"/>
    <w:rsid w:val="00D76043"/>
    <w:rsid w:val="00D760DC"/>
    <w:rsid w:val="00D7610E"/>
    <w:rsid w:val="00D763C7"/>
    <w:rsid w:val="00D7670F"/>
    <w:rsid w:val="00D767E5"/>
    <w:rsid w:val="00D76836"/>
    <w:rsid w:val="00D768EF"/>
    <w:rsid w:val="00D76944"/>
    <w:rsid w:val="00D769E3"/>
    <w:rsid w:val="00D769ED"/>
    <w:rsid w:val="00D76AA8"/>
    <w:rsid w:val="00D76C67"/>
    <w:rsid w:val="00D76EC0"/>
    <w:rsid w:val="00D7703E"/>
    <w:rsid w:val="00D77214"/>
    <w:rsid w:val="00D77295"/>
    <w:rsid w:val="00D7730A"/>
    <w:rsid w:val="00D77347"/>
    <w:rsid w:val="00D7753E"/>
    <w:rsid w:val="00D7772C"/>
    <w:rsid w:val="00D7789E"/>
    <w:rsid w:val="00D77965"/>
    <w:rsid w:val="00D779D5"/>
    <w:rsid w:val="00D77AD5"/>
    <w:rsid w:val="00D77D11"/>
    <w:rsid w:val="00D77D7E"/>
    <w:rsid w:val="00D77ECC"/>
    <w:rsid w:val="00D77FDE"/>
    <w:rsid w:val="00D800D0"/>
    <w:rsid w:val="00D8024C"/>
    <w:rsid w:val="00D80657"/>
    <w:rsid w:val="00D8073E"/>
    <w:rsid w:val="00D80895"/>
    <w:rsid w:val="00D80932"/>
    <w:rsid w:val="00D809A9"/>
    <w:rsid w:val="00D809CF"/>
    <w:rsid w:val="00D809F3"/>
    <w:rsid w:val="00D80A74"/>
    <w:rsid w:val="00D80A84"/>
    <w:rsid w:val="00D80C37"/>
    <w:rsid w:val="00D80DD5"/>
    <w:rsid w:val="00D80E52"/>
    <w:rsid w:val="00D80E59"/>
    <w:rsid w:val="00D80F64"/>
    <w:rsid w:val="00D810F6"/>
    <w:rsid w:val="00D81135"/>
    <w:rsid w:val="00D81224"/>
    <w:rsid w:val="00D812F6"/>
    <w:rsid w:val="00D812F8"/>
    <w:rsid w:val="00D817BC"/>
    <w:rsid w:val="00D81937"/>
    <w:rsid w:val="00D81AC7"/>
    <w:rsid w:val="00D81C9B"/>
    <w:rsid w:val="00D81DA1"/>
    <w:rsid w:val="00D81DF8"/>
    <w:rsid w:val="00D81E05"/>
    <w:rsid w:val="00D82049"/>
    <w:rsid w:val="00D820B3"/>
    <w:rsid w:val="00D821D2"/>
    <w:rsid w:val="00D822FB"/>
    <w:rsid w:val="00D822FF"/>
    <w:rsid w:val="00D82301"/>
    <w:rsid w:val="00D825FE"/>
    <w:rsid w:val="00D826FA"/>
    <w:rsid w:val="00D829B7"/>
    <w:rsid w:val="00D82A8E"/>
    <w:rsid w:val="00D82C4A"/>
    <w:rsid w:val="00D82CA7"/>
    <w:rsid w:val="00D82EC8"/>
    <w:rsid w:val="00D82F1A"/>
    <w:rsid w:val="00D8316B"/>
    <w:rsid w:val="00D83371"/>
    <w:rsid w:val="00D833FC"/>
    <w:rsid w:val="00D83447"/>
    <w:rsid w:val="00D835BC"/>
    <w:rsid w:val="00D837A7"/>
    <w:rsid w:val="00D83972"/>
    <w:rsid w:val="00D83A47"/>
    <w:rsid w:val="00D83CEA"/>
    <w:rsid w:val="00D83D70"/>
    <w:rsid w:val="00D840FD"/>
    <w:rsid w:val="00D84176"/>
    <w:rsid w:val="00D8432B"/>
    <w:rsid w:val="00D84486"/>
    <w:rsid w:val="00D8470D"/>
    <w:rsid w:val="00D84807"/>
    <w:rsid w:val="00D84857"/>
    <w:rsid w:val="00D84948"/>
    <w:rsid w:val="00D8498E"/>
    <w:rsid w:val="00D84B4D"/>
    <w:rsid w:val="00D84D44"/>
    <w:rsid w:val="00D84D6C"/>
    <w:rsid w:val="00D84EFA"/>
    <w:rsid w:val="00D84F9C"/>
    <w:rsid w:val="00D851FF"/>
    <w:rsid w:val="00D852CF"/>
    <w:rsid w:val="00D85616"/>
    <w:rsid w:val="00D85829"/>
    <w:rsid w:val="00D8592E"/>
    <w:rsid w:val="00D859EA"/>
    <w:rsid w:val="00D85A34"/>
    <w:rsid w:val="00D85A7F"/>
    <w:rsid w:val="00D85B44"/>
    <w:rsid w:val="00D85BA6"/>
    <w:rsid w:val="00D85CD1"/>
    <w:rsid w:val="00D85DC9"/>
    <w:rsid w:val="00D85E9C"/>
    <w:rsid w:val="00D86449"/>
    <w:rsid w:val="00D86564"/>
    <w:rsid w:val="00D86638"/>
    <w:rsid w:val="00D8665A"/>
    <w:rsid w:val="00D86795"/>
    <w:rsid w:val="00D869C6"/>
    <w:rsid w:val="00D86ADD"/>
    <w:rsid w:val="00D86B5B"/>
    <w:rsid w:val="00D86E2D"/>
    <w:rsid w:val="00D86EC5"/>
    <w:rsid w:val="00D86F68"/>
    <w:rsid w:val="00D86FAA"/>
    <w:rsid w:val="00D86FD5"/>
    <w:rsid w:val="00D87091"/>
    <w:rsid w:val="00D87131"/>
    <w:rsid w:val="00D871DF"/>
    <w:rsid w:val="00D87294"/>
    <w:rsid w:val="00D8744B"/>
    <w:rsid w:val="00D8744E"/>
    <w:rsid w:val="00D87624"/>
    <w:rsid w:val="00D87673"/>
    <w:rsid w:val="00D878A5"/>
    <w:rsid w:val="00D87AE0"/>
    <w:rsid w:val="00D87C64"/>
    <w:rsid w:val="00D87DD5"/>
    <w:rsid w:val="00D87EA0"/>
    <w:rsid w:val="00D90147"/>
    <w:rsid w:val="00D901B1"/>
    <w:rsid w:val="00D9026A"/>
    <w:rsid w:val="00D904E1"/>
    <w:rsid w:val="00D90508"/>
    <w:rsid w:val="00D905F4"/>
    <w:rsid w:val="00D906A0"/>
    <w:rsid w:val="00D906C0"/>
    <w:rsid w:val="00D907B4"/>
    <w:rsid w:val="00D9084D"/>
    <w:rsid w:val="00D90948"/>
    <w:rsid w:val="00D90997"/>
    <w:rsid w:val="00D90AC5"/>
    <w:rsid w:val="00D90B71"/>
    <w:rsid w:val="00D90D0C"/>
    <w:rsid w:val="00D90DF7"/>
    <w:rsid w:val="00D90FF1"/>
    <w:rsid w:val="00D91001"/>
    <w:rsid w:val="00D91036"/>
    <w:rsid w:val="00D9108E"/>
    <w:rsid w:val="00D91126"/>
    <w:rsid w:val="00D911A3"/>
    <w:rsid w:val="00D911D2"/>
    <w:rsid w:val="00D91327"/>
    <w:rsid w:val="00D9137E"/>
    <w:rsid w:val="00D913E8"/>
    <w:rsid w:val="00D91570"/>
    <w:rsid w:val="00D915FD"/>
    <w:rsid w:val="00D916CE"/>
    <w:rsid w:val="00D9172E"/>
    <w:rsid w:val="00D91976"/>
    <w:rsid w:val="00D91983"/>
    <w:rsid w:val="00D91DA1"/>
    <w:rsid w:val="00D91F28"/>
    <w:rsid w:val="00D91FEC"/>
    <w:rsid w:val="00D92070"/>
    <w:rsid w:val="00D9225E"/>
    <w:rsid w:val="00D922F2"/>
    <w:rsid w:val="00D92318"/>
    <w:rsid w:val="00D92382"/>
    <w:rsid w:val="00D92712"/>
    <w:rsid w:val="00D92713"/>
    <w:rsid w:val="00D9299D"/>
    <w:rsid w:val="00D929CE"/>
    <w:rsid w:val="00D92A63"/>
    <w:rsid w:val="00D92B0B"/>
    <w:rsid w:val="00D92B40"/>
    <w:rsid w:val="00D92D5F"/>
    <w:rsid w:val="00D92F7A"/>
    <w:rsid w:val="00D9305A"/>
    <w:rsid w:val="00D931F1"/>
    <w:rsid w:val="00D93203"/>
    <w:rsid w:val="00D93571"/>
    <w:rsid w:val="00D9357A"/>
    <w:rsid w:val="00D936A5"/>
    <w:rsid w:val="00D9381E"/>
    <w:rsid w:val="00D93D3D"/>
    <w:rsid w:val="00D93FA1"/>
    <w:rsid w:val="00D941AC"/>
    <w:rsid w:val="00D9488F"/>
    <w:rsid w:val="00D94A82"/>
    <w:rsid w:val="00D94B08"/>
    <w:rsid w:val="00D94D8D"/>
    <w:rsid w:val="00D95460"/>
    <w:rsid w:val="00D9546E"/>
    <w:rsid w:val="00D955C7"/>
    <w:rsid w:val="00D95649"/>
    <w:rsid w:val="00D95662"/>
    <w:rsid w:val="00D95760"/>
    <w:rsid w:val="00D95771"/>
    <w:rsid w:val="00D95858"/>
    <w:rsid w:val="00D95A18"/>
    <w:rsid w:val="00D95A2C"/>
    <w:rsid w:val="00D95B1D"/>
    <w:rsid w:val="00D95C09"/>
    <w:rsid w:val="00D95CE0"/>
    <w:rsid w:val="00D95D40"/>
    <w:rsid w:val="00D95D9E"/>
    <w:rsid w:val="00D95DE3"/>
    <w:rsid w:val="00D962F9"/>
    <w:rsid w:val="00D96486"/>
    <w:rsid w:val="00D964BB"/>
    <w:rsid w:val="00D96528"/>
    <w:rsid w:val="00D96570"/>
    <w:rsid w:val="00D965E8"/>
    <w:rsid w:val="00D96757"/>
    <w:rsid w:val="00D96820"/>
    <w:rsid w:val="00D96900"/>
    <w:rsid w:val="00D96A1A"/>
    <w:rsid w:val="00D96AA1"/>
    <w:rsid w:val="00D96BDE"/>
    <w:rsid w:val="00D96DF2"/>
    <w:rsid w:val="00D96E2E"/>
    <w:rsid w:val="00D97107"/>
    <w:rsid w:val="00D97200"/>
    <w:rsid w:val="00D97241"/>
    <w:rsid w:val="00D972AF"/>
    <w:rsid w:val="00D974D4"/>
    <w:rsid w:val="00D97996"/>
    <w:rsid w:val="00D97D69"/>
    <w:rsid w:val="00D97D87"/>
    <w:rsid w:val="00D97FCA"/>
    <w:rsid w:val="00DA0003"/>
    <w:rsid w:val="00DA00CE"/>
    <w:rsid w:val="00DA0285"/>
    <w:rsid w:val="00DA033E"/>
    <w:rsid w:val="00DA05E0"/>
    <w:rsid w:val="00DA063A"/>
    <w:rsid w:val="00DA0650"/>
    <w:rsid w:val="00DA0B74"/>
    <w:rsid w:val="00DA0C10"/>
    <w:rsid w:val="00DA0D06"/>
    <w:rsid w:val="00DA0DC6"/>
    <w:rsid w:val="00DA0E0D"/>
    <w:rsid w:val="00DA0FD5"/>
    <w:rsid w:val="00DA1178"/>
    <w:rsid w:val="00DA12F2"/>
    <w:rsid w:val="00DA1363"/>
    <w:rsid w:val="00DA1515"/>
    <w:rsid w:val="00DA1623"/>
    <w:rsid w:val="00DA19D3"/>
    <w:rsid w:val="00DA1A8A"/>
    <w:rsid w:val="00DA1B60"/>
    <w:rsid w:val="00DA1C75"/>
    <w:rsid w:val="00DA1F64"/>
    <w:rsid w:val="00DA21FD"/>
    <w:rsid w:val="00DA232E"/>
    <w:rsid w:val="00DA23F2"/>
    <w:rsid w:val="00DA2490"/>
    <w:rsid w:val="00DA261F"/>
    <w:rsid w:val="00DA2855"/>
    <w:rsid w:val="00DA287A"/>
    <w:rsid w:val="00DA2ABC"/>
    <w:rsid w:val="00DA2B9C"/>
    <w:rsid w:val="00DA2E00"/>
    <w:rsid w:val="00DA2F8A"/>
    <w:rsid w:val="00DA30AE"/>
    <w:rsid w:val="00DA315D"/>
    <w:rsid w:val="00DA3235"/>
    <w:rsid w:val="00DA33BC"/>
    <w:rsid w:val="00DA383B"/>
    <w:rsid w:val="00DA38EA"/>
    <w:rsid w:val="00DA39BA"/>
    <w:rsid w:val="00DA3A56"/>
    <w:rsid w:val="00DA3AE7"/>
    <w:rsid w:val="00DA3B07"/>
    <w:rsid w:val="00DA3B54"/>
    <w:rsid w:val="00DA3CD5"/>
    <w:rsid w:val="00DA3CEF"/>
    <w:rsid w:val="00DA3EBE"/>
    <w:rsid w:val="00DA404C"/>
    <w:rsid w:val="00DA4158"/>
    <w:rsid w:val="00DA41A2"/>
    <w:rsid w:val="00DA4381"/>
    <w:rsid w:val="00DA4439"/>
    <w:rsid w:val="00DA447E"/>
    <w:rsid w:val="00DA44A4"/>
    <w:rsid w:val="00DA44BA"/>
    <w:rsid w:val="00DA46E7"/>
    <w:rsid w:val="00DA487E"/>
    <w:rsid w:val="00DA489A"/>
    <w:rsid w:val="00DA4956"/>
    <w:rsid w:val="00DA4B0D"/>
    <w:rsid w:val="00DA4BF4"/>
    <w:rsid w:val="00DA4CD0"/>
    <w:rsid w:val="00DA4DAE"/>
    <w:rsid w:val="00DA4EFD"/>
    <w:rsid w:val="00DA4FDF"/>
    <w:rsid w:val="00DA5114"/>
    <w:rsid w:val="00DA51D4"/>
    <w:rsid w:val="00DA528B"/>
    <w:rsid w:val="00DA53BA"/>
    <w:rsid w:val="00DA548A"/>
    <w:rsid w:val="00DA55CD"/>
    <w:rsid w:val="00DA563B"/>
    <w:rsid w:val="00DA5835"/>
    <w:rsid w:val="00DA58BC"/>
    <w:rsid w:val="00DA5A46"/>
    <w:rsid w:val="00DA5B10"/>
    <w:rsid w:val="00DA5B79"/>
    <w:rsid w:val="00DA5CBF"/>
    <w:rsid w:val="00DA5D90"/>
    <w:rsid w:val="00DA5EAE"/>
    <w:rsid w:val="00DA60C9"/>
    <w:rsid w:val="00DA6118"/>
    <w:rsid w:val="00DA61A8"/>
    <w:rsid w:val="00DA620D"/>
    <w:rsid w:val="00DA6439"/>
    <w:rsid w:val="00DA68D5"/>
    <w:rsid w:val="00DA68EE"/>
    <w:rsid w:val="00DA6999"/>
    <w:rsid w:val="00DA6ADD"/>
    <w:rsid w:val="00DA6B55"/>
    <w:rsid w:val="00DA6DD4"/>
    <w:rsid w:val="00DA6E8E"/>
    <w:rsid w:val="00DA6F2D"/>
    <w:rsid w:val="00DA701B"/>
    <w:rsid w:val="00DA70BC"/>
    <w:rsid w:val="00DA70D6"/>
    <w:rsid w:val="00DA72D0"/>
    <w:rsid w:val="00DA73C1"/>
    <w:rsid w:val="00DA741D"/>
    <w:rsid w:val="00DA7620"/>
    <w:rsid w:val="00DA773E"/>
    <w:rsid w:val="00DA77DC"/>
    <w:rsid w:val="00DA785A"/>
    <w:rsid w:val="00DA7973"/>
    <w:rsid w:val="00DA7A2B"/>
    <w:rsid w:val="00DA7AC1"/>
    <w:rsid w:val="00DA7B13"/>
    <w:rsid w:val="00DA7B8F"/>
    <w:rsid w:val="00DA7E24"/>
    <w:rsid w:val="00DB0040"/>
    <w:rsid w:val="00DB0086"/>
    <w:rsid w:val="00DB0218"/>
    <w:rsid w:val="00DB02E0"/>
    <w:rsid w:val="00DB06A5"/>
    <w:rsid w:val="00DB0801"/>
    <w:rsid w:val="00DB086C"/>
    <w:rsid w:val="00DB096D"/>
    <w:rsid w:val="00DB09A3"/>
    <w:rsid w:val="00DB0C0F"/>
    <w:rsid w:val="00DB0C8D"/>
    <w:rsid w:val="00DB0F77"/>
    <w:rsid w:val="00DB0FC7"/>
    <w:rsid w:val="00DB0FE2"/>
    <w:rsid w:val="00DB0FF7"/>
    <w:rsid w:val="00DB10DA"/>
    <w:rsid w:val="00DB13CA"/>
    <w:rsid w:val="00DB14FA"/>
    <w:rsid w:val="00DB1678"/>
    <w:rsid w:val="00DB1731"/>
    <w:rsid w:val="00DB1808"/>
    <w:rsid w:val="00DB1BF2"/>
    <w:rsid w:val="00DB1CE7"/>
    <w:rsid w:val="00DB1F04"/>
    <w:rsid w:val="00DB201B"/>
    <w:rsid w:val="00DB2039"/>
    <w:rsid w:val="00DB209F"/>
    <w:rsid w:val="00DB234F"/>
    <w:rsid w:val="00DB2376"/>
    <w:rsid w:val="00DB249D"/>
    <w:rsid w:val="00DB251A"/>
    <w:rsid w:val="00DB25FB"/>
    <w:rsid w:val="00DB2609"/>
    <w:rsid w:val="00DB2829"/>
    <w:rsid w:val="00DB28DC"/>
    <w:rsid w:val="00DB2974"/>
    <w:rsid w:val="00DB2B22"/>
    <w:rsid w:val="00DB2B5D"/>
    <w:rsid w:val="00DB2DBC"/>
    <w:rsid w:val="00DB2F5E"/>
    <w:rsid w:val="00DB30FD"/>
    <w:rsid w:val="00DB31CC"/>
    <w:rsid w:val="00DB3268"/>
    <w:rsid w:val="00DB330E"/>
    <w:rsid w:val="00DB3770"/>
    <w:rsid w:val="00DB3831"/>
    <w:rsid w:val="00DB391F"/>
    <w:rsid w:val="00DB39B5"/>
    <w:rsid w:val="00DB3A1C"/>
    <w:rsid w:val="00DB3A95"/>
    <w:rsid w:val="00DB3B1D"/>
    <w:rsid w:val="00DB3B4C"/>
    <w:rsid w:val="00DB3D83"/>
    <w:rsid w:val="00DB3D87"/>
    <w:rsid w:val="00DB3E4E"/>
    <w:rsid w:val="00DB3F55"/>
    <w:rsid w:val="00DB40DC"/>
    <w:rsid w:val="00DB42CD"/>
    <w:rsid w:val="00DB4748"/>
    <w:rsid w:val="00DB478A"/>
    <w:rsid w:val="00DB4861"/>
    <w:rsid w:val="00DB48BA"/>
    <w:rsid w:val="00DB48C8"/>
    <w:rsid w:val="00DB495C"/>
    <w:rsid w:val="00DB4AB8"/>
    <w:rsid w:val="00DB4D4E"/>
    <w:rsid w:val="00DB4ECA"/>
    <w:rsid w:val="00DB50BA"/>
    <w:rsid w:val="00DB51E9"/>
    <w:rsid w:val="00DB5201"/>
    <w:rsid w:val="00DB5252"/>
    <w:rsid w:val="00DB52F8"/>
    <w:rsid w:val="00DB5352"/>
    <w:rsid w:val="00DB559B"/>
    <w:rsid w:val="00DB5837"/>
    <w:rsid w:val="00DB5879"/>
    <w:rsid w:val="00DB589F"/>
    <w:rsid w:val="00DB595C"/>
    <w:rsid w:val="00DB595D"/>
    <w:rsid w:val="00DB5972"/>
    <w:rsid w:val="00DB59E4"/>
    <w:rsid w:val="00DB5A8B"/>
    <w:rsid w:val="00DB5AFD"/>
    <w:rsid w:val="00DB5D05"/>
    <w:rsid w:val="00DB5D16"/>
    <w:rsid w:val="00DB5E97"/>
    <w:rsid w:val="00DB5F98"/>
    <w:rsid w:val="00DB605B"/>
    <w:rsid w:val="00DB62AA"/>
    <w:rsid w:val="00DB6339"/>
    <w:rsid w:val="00DB643F"/>
    <w:rsid w:val="00DB6516"/>
    <w:rsid w:val="00DB667E"/>
    <w:rsid w:val="00DB686E"/>
    <w:rsid w:val="00DB6945"/>
    <w:rsid w:val="00DB6A10"/>
    <w:rsid w:val="00DB6E54"/>
    <w:rsid w:val="00DB6FA7"/>
    <w:rsid w:val="00DB7478"/>
    <w:rsid w:val="00DB74B5"/>
    <w:rsid w:val="00DB74C1"/>
    <w:rsid w:val="00DB7598"/>
    <w:rsid w:val="00DB7734"/>
    <w:rsid w:val="00DB7777"/>
    <w:rsid w:val="00DB782E"/>
    <w:rsid w:val="00DB795F"/>
    <w:rsid w:val="00DB7A37"/>
    <w:rsid w:val="00DB7D4A"/>
    <w:rsid w:val="00DB7FF0"/>
    <w:rsid w:val="00DB7FF8"/>
    <w:rsid w:val="00DC0014"/>
    <w:rsid w:val="00DC00FA"/>
    <w:rsid w:val="00DC0288"/>
    <w:rsid w:val="00DC03FC"/>
    <w:rsid w:val="00DC04A6"/>
    <w:rsid w:val="00DC04CB"/>
    <w:rsid w:val="00DC0636"/>
    <w:rsid w:val="00DC09EA"/>
    <w:rsid w:val="00DC0A0D"/>
    <w:rsid w:val="00DC0A12"/>
    <w:rsid w:val="00DC0D57"/>
    <w:rsid w:val="00DC0D59"/>
    <w:rsid w:val="00DC0D77"/>
    <w:rsid w:val="00DC0DA0"/>
    <w:rsid w:val="00DC0EFA"/>
    <w:rsid w:val="00DC100C"/>
    <w:rsid w:val="00DC1032"/>
    <w:rsid w:val="00DC125D"/>
    <w:rsid w:val="00DC12E5"/>
    <w:rsid w:val="00DC1309"/>
    <w:rsid w:val="00DC148E"/>
    <w:rsid w:val="00DC14CB"/>
    <w:rsid w:val="00DC14E9"/>
    <w:rsid w:val="00DC175C"/>
    <w:rsid w:val="00DC1761"/>
    <w:rsid w:val="00DC187C"/>
    <w:rsid w:val="00DC1924"/>
    <w:rsid w:val="00DC193A"/>
    <w:rsid w:val="00DC1C1F"/>
    <w:rsid w:val="00DC1D63"/>
    <w:rsid w:val="00DC1E98"/>
    <w:rsid w:val="00DC1FC7"/>
    <w:rsid w:val="00DC2066"/>
    <w:rsid w:val="00DC21AC"/>
    <w:rsid w:val="00DC220A"/>
    <w:rsid w:val="00DC2253"/>
    <w:rsid w:val="00DC2328"/>
    <w:rsid w:val="00DC281F"/>
    <w:rsid w:val="00DC2881"/>
    <w:rsid w:val="00DC28A4"/>
    <w:rsid w:val="00DC29BF"/>
    <w:rsid w:val="00DC29CA"/>
    <w:rsid w:val="00DC2A63"/>
    <w:rsid w:val="00DC2C81"/>
    <w:rsid w:val="00DC2C97"/>
    <w:rsid w:val="00DC2DF4"/>
    <w:rsid w:val="00DC2FFF"/>
    <w:rsid w:val="00DC311B"/>
    <w:rsid w:val="00DC321D"/>
    <w:rsid w:val="00DC34EC"/>
    <w:rsid w:val="00DC358D"/>
    <w:rsid w:val="00DC35B1"/>
    <w:rsid w:val="00DC36B9"/>
    <w:rsid w:val="00DC378B"/>
    <w:rsid w:val="00DC3920"/>
    <w:rsid w:val="00DC3A0F"/>
    <w:rsid w:val="00DC3A26"/>
    <w:rsid w:val="00DC3B01"/>
    <w:rsid w:val="00DC3C3D"/>
    <w:rsid w:val="00DC3E51"/>
    <w:rsid w:val="00DC3F14"/>
    <w:rsid w:val="00DC3FC6"/>
    <w:rsid w:val="00DC4015"/>
    <w:rsid w:val="00DC4033"/>
    <w:rsid w:val="00DC4065"/>
    <w:rsid w:val="00DC4082"/>
    <w:rsid w:val="00DC4169"/>
    <w:rsid w:val="00DC41AC"/>
    <w:rsid w:val="00DC428C"/>
    <w:rsid w:val="00DC4475"/>
    <w:rsid w:val="00DC4596"/>
    <w:rsid w:val="00DC45B5"/>
    <w:rsid w:val="00DC46C2"/>
    <w:rsid w:val="00DC4872"/>
    <w:rsid w:val="00DC4A50"/>
    <w:rsid w:val="00DC4AB5"/>
    <w:rsid w:val="00DC4ADD"/>
    <w:rsid w:val="00DC4B39"/>
    <w:rsid w:val="00DC4BA0"/>
    <w:rsid w:val="00DC4FA8"/>
    <w:rsid w:val="00DC5023"/>
    <w:rsid w:val="00DC5072"/>
    <w:rsid w:val="00DC50C2"/>
    <w:rsid w:val="00DC515F"/>
    <w:rsid w:val="00DC51DE"/>
    <w:rsid w:val="00DC549D"/>
    <w:rsid w:val="00DC54A2"/>
    <w:rsid w:val="00DC567C"/>
    <w:rsid w:val="00DC5AE9"/>
    <w:rsid w:val="00DC5D05"/>
    <w:rsid w:val="00DC5D3D"/>
    <w:rsid w:val="00DC5EBF"/>
    <w:rsid w:val="00DC5F64"/>
    <w:rsid w:val="00DC5F76"/>
    <w:rsid w:val="00DC608A"/>
    <w:rsid w:val="00DC6262"/>
    <w:rsid w:val="00DC62BD"/>
    <w:rsid w:val="00DC63EE"/>
    <w:rsid w:val="00DC6598"/>
    <w:rsid w:val="00DC6700"/>
    <w:rsid w:val="00DC6ECF"/>
    <w:rsid w:val="00DC6F93"/>
    <w:rsid w:val="00DC70E3"/>
    <w:rsid w:val="00DC71A3"/>
    <w:rsid w:val="00DC72AC"/>
    <w:rsid w:val="00DC76B2"/>
    <w:rsid w:val="00DC7723"/>
    <w:rsid w:val="00DC7B33"/>
    <w:rsid w:val="00DC7B64"/>
    <w:rsid w:val="00DC7D8C"/>
    <w:rsid w:val="00DC7F79"/>
    <w:rsid w:val="00DC7FC6"/>
    <w:rsid w:val="00DD000F"/>
    <w:rsid w:val="00DD00FA"/>
    <w:rsid w:val="00DD02BF"/>
    <w:rsid w:val="00DD02DD"/>
    <w:rsid w:val="00DD036B"/>
    <w:rsid w:val="00DD03A4"/>
    <w:rsid w:val="00DD03EA"/>
    <w:rsid w:val="00DD0560"/>
    <w:rsid w:val="00DD08FD"/>
    <w:rsid w:val="00DD0908"/>
    <w:rsid w:val="00DD0B13"/>
    <w:rsid w:val="00DD0CD5"/>
    <w:rsid w:val="00DD100E"/>
    <w:rsid w:val="00DD12F5"/>
    <w:rsid w:val="00DD1305"/>
    <w:rsid w:val="00DD14EC"/>
    <w:rsid w:val="00DD15D7"/>
    <w:rsid w:val="00DD1BEB"/>
    <w:rsid w:val="00DD1D27"/>
    <w:rsid w:val="00DD1D6D"/>
    <w:rsid w:val="00DD1F3A"/>
    <w:rsid w:val="00DD1FEA"/>
    <w:rsid w:val="00DD23A2"/>
    <w:rsid w:val="00DD23BA"/>
    <w:rsid w:val="00DD23D7"/>
    <w:rsid w:val="00DD274D"/>
    <w:rsid w:val="00DD2872"/>
    <w:rsid w:val="00DD28C3"/>
    <w:rsid w:val="00DD2909"/>
    <w:rsid w:val="00DD2A72"/>
    <w:rsid w:val="00DD2B00"/>
    <w:rsid w:val="00DD2BA6"/>
    <w:rsid w:val="00DD31E9"/>
    <w:rsid w:val="00DD3262"/>
    <w:rsid w:val="00DD32CF"/>
    <w:rsid w:val="00DD32F8"/>
    <w:rsid w:val="00DD332E"/>
    <w:rsid w:val="00DD34B1"/>
    <w:rsid w:val="00DD3579"/>
    <w:rsid w:val="00DD36AE"/>
    <w:rsid w:val="00DD36DB"/>
    <w:rsid w:val="00DD3837"/>
    <w:rsid w:val="00DD38A4"/>
    <w:rsid w:val="00DD3AF5"/>
    <w:rsid w:val="00DD3C47"/>
    <w:rsid w:val="00DD3F28"/>
    <w:rsid w:val="00DD402A"/>
    <w:rsid w:val="00DD4415"/>
    <w:rsid w:val="00DD44A9"/>
    <w:rsid w:val="00DD4502"/>
    <w:rsid w:val="00DD4632"/>
    <w:rsid w:val="00DD4646"/>
    <w:rsid w:val="00DD4909"/>
    <w:rsid w:val="00DD4C38"/>
    <w:rsid w:val="00DD4D4C"/>
    <w:rsid w:val="00DD4D89"/>
    <w:rsid w:val="00DD4E2B"/>
    <w:rsid w:val="00DD4F34"/>
    <w:rsid w:val="00DD5264"/>
    <w:rsid w:val="00DD527F"/>
    <w:rsid w:val="00DD529F"/>
    <w:rsid w:val="00DD53A6"/>
    <w:rsid w:val="00DD54B4"/>
    <w:rsid w:val="00DD54FD"/>
    <w:rsid w:val="00DD5532"/>
    <w:rsid w:val="00DD5742"/>
    <w:rsid w:val="00DD5882"/>
    <w:rsid w:val="00DD58AB"/>
    <w:rsid w:val="00DD59B2"/>
    <w:rsid w:val="00DD5CDB"/>
    <w:rsid w:val="00DD5FBC"/>
    <w:rsid w:val="00DD6011"/>
    <w:rsid w:val="00DD604D"/>
    <w:rsid w:val="00DD60C0"/>
    <w:rsid w:val="00DD60EB"/>
    <w:rsid w:val="00DD613A"/>
    <w:rsid w:val="00DD627A"/>
    <w:rsid w:val="00DD6290"/>
    <w:rsid w:val="00DD629C"/>
    <w:rsid w:val="00DD6403"/>
    <w:rsid w:val="00DD641E"/>
    <w:rsid w:val="00DD6447"/>
    <w:rsid w:val="00DD64B2"/>
    <w:rsid w:val="00DD65F6"/>
    <w:rsid w:val="00DD6653"/>
    <w:rsid w:val="00DD66DE"/>
    <w:rsid w:val="00DD6744"/>
    <w:rsid w:val="00DD6BAA"/>
    <w:rsid w:val="00DD6C07"/>
    <w:rsid w:val="00DD6CA2"/>
    <w:rsid w:val="00DD6D94"/>
    <w:rsid w:val="00DD6DD0"/>
    <w:rsid w:val="00DD6FF0"/>
    <w:rsid w:val="00DD7258"/>
    <w:rsid w:val="00DD72A2"/>
    <w:rsid w:val="00DD73E1"/>
    <w:rsid w:val="00DD751A"/>
    <w:rsid w:val="00DD7753"/>
    <w:rsid w:val="00DD7A0A"/>
    <w:rsid w:val="00DD7AF5"/>
    <w:rsid w:val="00DD7DF9"/>
    <w:rsid w:val="00DD7EB6"/>
    <w:rsid w:val="00DE0033"/>
    <w:rsid w:val="00DE0239"/>
    <w:rsid w:val="00DE0477"/>
    <w:rsid w:val="00DE0875"/>
    <w:rsid w:val="00DE08C1"/>
    <w:rsid w:val="00DE0B09"/>
    <w:rsid w:val="00DE0DCD"/>
    <w:rsid w:val="00DE0E81"/>
    <w:rsid w:val="00DE0EC2"/>
    <w:rsid w:val="00DE0F9A"/>
    <w:rsid w:val="00DE1433"/>
    <w:rsid w:val="00DE170D"/>
    <w:rsid w:val="00DE1912"/>
    <w:rsid w:val="00DE1AC5"/>
    <w:rsid w:val="00DE1ACC"/>
    <w:rsid w:val="00DE1B39"/>
    <w:rsid w:val="00DE1CD5"/>
    <w:rsid w:val="00DE1D5E"/>
    <w:rsid w:val="00DE1E14"/>
    <w:rsid w:val="00DE1E60"/>
    <w:rsid w:val="00DE201B"/>
    <w:rsid w:val="00DE205D"/>
    <w:rsid w:val="00DE2243"/>
    <w:rsid w:val="00DE2411"/>
    <w:rsid w:val="00DE257F"/>
    <w:rsid w:val="00DE2683"/>
    <w:rsid w:val="00DE276D"/>
    <w:rsid w:val="00DE299B"/>
    <w:rsid w:val="00DE2A12"/>
    <w:rsid w:val="00DE2B43"/>
    <w:rsid w:val="00DE2DDD"/>
    <w:rsid w:val="00DE2EEC"/>
    <w:rsid w:val="00DE3021"/>
    <w:rsid w:val="00DE3150"/>
    <w:rsid w:val="00DE3343"/>
    <w:rsid w:val="00DE3356"/>
    <w:rsid w:val="00DE35C9"/>
    <w:rsid w:val="00DE36BB"/>
    <w:rsid w:val="00DE37D5"/>
    <w:rsid w:val="00DE393C"/>
    <w:rsid w:val="00DE398B"/>
    <w:rsid w:val="00DE39F5"/>
    <w:rsid w:val="00DE3ADE"/>
    <w:rsid w:val="00DE3C5B"/>
    <w:rsid w:val="00DE3E0D"/>
    <w:rsid w:val="00DE3EAC"/>
    <w:rsid w:val="00DE3EB0"/>
    <w:rsid w:val="00DE3EB6"/>
    <w:rsid w:val="00DE3F39"/>
    <w:rsid w:val="00DE3FAA"/>
    <w:rsid w:val="00DE41AC"/>
    <w:rsid w:val="00DE422F"/>
    <w:rsid w:val="00DE44DD"/>
    <w:rsid w:val="00DE465F"/>
    <w:rsid w:val="00DE46AC"/>
    <w:rsid w:val="00DE46C3"/>
    <w:rsid w:val="00DE4751"/>
    <w:rsid w:val="00DE4781"/>
    <w:rsid w:val="00DE4A62"/>
    <w:rsid w:val="00DE4C12"/>
    <w:rsid w:val="00DE5008"/>
    <w:rsid w:val="00DE505E"/>
    <w:rsid w:val="00DE50BF"/>
    <w:rsid w:val="00DE50D0"/>
    <w:rsid w:val="00DE52B3"/>
    <w:rsid w:val="00DE5381"/>
    <w:rsid w:val="00DE5441"/>
    <w:rsid w:val="00DE544B"/>
    <w:rsid w:val="00DE54A2"/>
    <w:rsid w:val="00DE5599"/>
    <w:rsid w:val="00DE55AC"/>
    <w:rsid w:val="00DE55E9"/>
    <w:rsid w:val="00DE560D"/>
    <w:rsid w:val="00DE5831"/>
    <w:rsid w:val="00DE588E"/>
    <w:rsid w:val="00DE58AB"/>
    <w:rsid w:val="00DE59E3"/>
    <w:rsid w:val="00DE5B62"/>
    <w:rsid w:val="00DE5B89"/>
    <w:rsid w:val="00DE5FB6"/>
    <w:rsid w:val="00DE5FBE"/>
    <w:rsid w:val="00DE6248"/>
    <w:rsid w:val="00DE62D1"/>
    <w:rsid w:val="00DE634D"/>
    <w:rsid w:val="00DE6595"/>
    <w:rsid w:val="00DE66AA"/>
    <w:rsid w:val="00DE67F9"/>
    <w:rsid w:val="00DE69FB"/>
    <w:rsid w:val="00DE6B6E"/>
    <w:rsid w:val="00DE6BC5"/>
    <w:rsid w:val="00DE6BCA"/>
    <w:rsid w:val="00DE6BE2"/>
    <w:rsid w:val="00DE6C74"/>
    <w:rsid w:val="00DE70CB"/>
    <w:rsid w:val="00DE7118"/>
    <w:rsid w:val="00DE714A"/>
    <w:rsid w:val="00DE7187"/>
    <w:rsid w:val="00DE72E4"/>
    <w:rsid w:val="00DE730B"/>
    <w:rsid w:val="00DE7359"/>
    <w:rsid w:val="00DE75CD"/>
    <w:rsid w:val="00DE7689"/>
    <w:rsid w:val="00DE76E9"/>
    <w:rsid w:val="00DE77AE"/>
    <w:rsid w:val="00DE785D"/>
    <w:rsid w:val="00DE7927"/>
    <w:rsid w:val="00DE7B94"/>
    <w:rsid w:val="00DE7BD3"/>
    <w:rsid w:val="00DE7C07"/>
    <w:rsid w:val="00DE7FEF"/>
    <w:rsid w:val="00DF002C"/>
    <w:rsid w:val="00DF005C"/>
    <w:rsid w:val="00DF0147"/>
    <w:rsid w:val="00DF016F"/>
    <w:rsid w:val="00DF03CC"/>
    <w:rsid w:val="00DF0497"/>
    <w:rsid w:val="00DF07B4"/>
    <w:rsid w:val="00DF07D6"/>
    <w:rsid w:val="00DF09C9"/>
    <w:rsid w:val="00DF0ED6"/>
    <w:rsid w:val="00DF10FE"/>
    <w:rsid w:val="00DF1197"/>
    <w:rsid w:val="00DF11C2"/>
    <w:rsid w:val="00DF13A3"/>
    <w:rsid w:val="00DF13D3"/>
    <w:rsid w:val="00DF1435"/>
    <w:rsid w:val="00DF1629"/>
    <w:rsid w:val="00DF1737"/>
    <w:rsid w:val="00DF17EC"/>
    <w:rsid w:val="00DF17F3"/>
    <w:rsid w:val="00DF1BD0"/>
    <w:rsid w:val="00DF214E"/>
    <w:rsid w:val="00DF2161"/>
    <w:rsid w:val="00DF23C4"/>
    <w:rsid w:val="00DF25C0"/>
    <w:rsid w:val="00DF261C"/>
    <w:rsid w:val="00DF28B3"/>
    <w:rsid w:val="00DF28D0"/>
    <w:rsid w:val="00DF2B21"/>
    <w:rsid w:val="00DF2BBE"/>
    <w:rsid w:val="00DF2D0E"/>
    <w:rsid w:val="00DF3019"/>
    <w:rsid w:val="00DF303E"/>
    <w:rsid w:val="00DF30F0"/>
    <w:rsid w:val="00DF30F9"/>
    <w:rsid w:val="00DF3148"/>
    <w:rsid w:val="00DF3210"/>
    <w:rsid w:val="00DF32B4"/>
    <w:rsid w:val="00DF35A8"/>
    <w:rsid w:val="00DF36C1"/>
    <w:rsid w:val="00DF36E8"/>
    <w:rsid w:val="00DF3825"/>
    <w:rsid w:val="00DF3A33"/>
    <w:rsid w:val="00DF3BB2"/>
    <w:rsid w:val="00DF3BC2"/>
    <w:rsid w:val="00DF3C81"/>
    <w:rsid w:val="00DF3E10"/>
    <w:rsid w:val="00DF41E2"/>
    <w:rsid w:val="00DF41EF"/>
    <w:rsid w:val="00DF46C8"/>
    <w:rsid w:val="00DF4898"/>
    <w:rsid w:val="00DF48EF"/>
    <w:rsid w:val="00DF498D"/>
    <w:rsid w:val="00DF4A3F"/>
    <w:rsid w:val="00DF4AA0"/>
    <w:rsid w:val="00DF4B15"/>
    <w:rsid w:val="00DF4BCA"/>
    <w:rsid w:val="00DF4BED"/>
    <w:rsid w:val="00DF4D24"/>
    <w:rsid w:val="00DF4FE2"/>
    <w:rsid w:val="00DF5636"/>
    <w:rsid w:val="00DF566C"/>
    <w:rsid w:val="00DF5739"/>
    <w:rsid w:val="00DF57BA"/>
    <w:rsid w:val="00DF57F5"/>
    <w:rsid w:val="00DF58AE"/>
    <w:rsid w:val="00DF599D"/>
    <w:rsid w:val="00DF5ABE"/>
    <w:rsid w:val="00DF5EB9"/>
    <w:rsid w:val="00DF62D5"/>
    <w:rsid w:val="00DF631C"/>
    <w:rsid w:val="00DF6322"/>
    <w:rsid w:val="00DF6477"/>
    <w:rsid w:val="00DF665A"/>
    <w:rsid w:val="00DF668C"/>
    <w:rsid w:val="00DF6731"/>
    <w:rsid w:val="00DF677F"/>
    <w:rsid w:val="00DF6880"/>
    <w:rsid w:val="00DF68D6"/>
    <w:rsid w:val="00DF6AC0"/>
    <w:rsid w:val="00DF6ACD"/>
    <w:rsid w:val="00DF6CE7"/>
    <w:rsid w:val="00DF6CF6"/>
    <w:rsid w:val="00DF6D24"/>
    <w:rsid w:val="00DF6EB3"/>
    <w:rsid w:val="00DF6F73"/>
    <w:rsid w:val="00DF7128"/>
    <w:rsid w:val="00DF73B7"/>
    <w:rsid w:val="00DF73E8"/>
    <w:rsid w:val="00DF75DD"/>
    <w:rsid w:val="00DF790D"/>
    <w:rsid w:val="00DF7B19"/>
    <w:rsid w:val="00DF7C50"/>
    <w:rsid w:val="00DF7CF0"/>
    <w:rsid w:val="00DF7D4D"/>
    <w:rsid w:val="00DF7F5D"/>
    <w:rsid w:val="00E00091"/>
    <w:rsid w:val="00E00106"/>
    <w:rsid w:val="00E00191"/>
    <w:rsid w:val="00E001E6"/>
    <w:rsid w:val="00E002AE"/>
    <w:rsid w:val="00E00396"/>
    <w:rsid w:val="00E00549"/>
    <w:rsid w:val="00E005DC"/>
    <w:rsid w:val="00E00767"/>
    <w:rsid w:val="00E00898"/>
    <w:rsid w:val="00E009D8"/>
    <w:rsid w:val="00E00A77"/>
    <w:rsid w:val="00E00B8F"/>
    <w:rsid w:val="00E00C47"/>
    <w:rsid w:val="00E00CFC"/>
    <w:rsid w:val="00E00D88"/>
    <w:rsid w:val="00E00F29"/>
    <w:rsid w:val="00E00FAD"/>
    <w:rsid w:val="00E01015"/>
    <w:rsid w:val="00E010F7"/>
    <w:rsid w:val="00E01111"/>
    <w:rsid w:val="00E01234"/>
    <w:rsid w:val="00E014A4"/>
    <w:rsid w:val="00E017DD"/>
    <w:rsid w:val="00E018DD"/>
    <w:rsid w:val="00E018EC"/>
    <w:rsid w:val="00E01920"/>
    <w:rsid w:val="00E01AD4"/>
    <w:rsid w:val="00E01F1B"/>
    <w:rsid w:val="00E01FA1"/>
    <w:rsid w:val="00E0209B"/>
    <w:rsid w:val="00E022DE"/>
    <w:rsid w:val="00E0230A"/>
    <w:rsid w:val="00E027D4"/>
    <w:rsid w:val="00E029F7"/>
    <w:rsid w:val="00E02AD7"/>
    <w:rsid w:val="00E02FEB"/>
    <w:rsid w:val="00E03095"/>
    <w:rsid w:val="00E0319C"/>
    <w:rsid w:val="00E032FA"/>
    <w:rsid w:val="00E03418"/>
    <w:rsid w:val="00E03432"/>
    <w:rsid w:val="00E0345B"/>
    <w:rsid w:val="00E03638"/>
    <w:rsid w:val="00E037BF"/>
    <w:rsid w:val="00E037DF"/>
    <w:rsid w:val="00E03828"/>
    <w:rsid w:val="00E03A85"/>
    <w:rsid w:val="00E03C4A"/>
    <w:rsid w:val="00E03C78"/>
    <w:rsid w:val="00E03CAB"/>
    <w:rsid w:val="00E03F79"/>
    <w:rsid w:val="00E03F9B"/>
    <w:rsid w:val="00E0441F"/>
    <w:rsid w:val="00E044C0"/>
    <w:rsid w:val="00E049C9"/>
    <w:rsid w:val="00E04AF2"/>
    <w:rsid w:val="00E04D26"/>
    <w:rsid w:val="00E04E53"/>
    <w:rsid w:val="00E04F38"/>
    <w:rsid w:val="00E053B3"/>
    <w:rsid w:val="00E0541D"/>
    <w:rsid w:val="00E0546A"/>
    <w:rsid w:val="00E0568A"/>
    <w:rsid w:val="00E056BE"/>
    <w:rsid w:val="00E056F1"/>
    <w:rsid w:val="00E057D0"/>
    <w:rsid w:val="00E058C5"/>
    <w:rsid w:val="00E05907"/>
    <w:rsid w:val="00E059D8"/>
    <w:rsid w:val="00E05DE9"/>
    <w:rsid w:val="00E0613E"/>
    <w:rsid w:val="00E061AD"/>
    <w:rsid w:val="00E06229"/>
    <w:rsid w:val="00E062BB"/>
    <w:rsid w:val="00E0648B"/>
    <w:rsid w:val="00E0659A"/>
    <w:rsid w:val="00E0661C"/>
    <w:rsid w:val="00E066AC"/>
    <w:rsid w:val="00E066CC"/>
    <w:rsid w:val="00E06755"/>
    <w:rsid w:val="00E06776"/>
    <w:rsid w:val="00E06891"/>
    <w:rsid w:val="00E069B8"/>
    <w:rsid w:val="00E069EC"/>
    <w:rsid w:val="00E06B81"/>
    <w:rsid w:val="00E06BBE"/>
    <w:rsid w:val="00E06D1F"/>
    <w:rsid w:val="00E06D66"/>
    <w:rsid w:val="00E06D7D"/>
    <w:rsid w:val="00E06F52"/>
    <w:rsid w:val="00E0706E"/>
    <w:rsid w:val="00E0774D"/>
    <w:rsid w:val="00E07843"/>
    <w:rsid w:val="00E078F2"/>
    <w:rsid w:val="00E07B49"/>
    <w:rsid w:val="00E07CB8"/>
    <w:rsid w:val="00E07DDC"/>
    <w:rsid w:val="00E07E2A"/>
    <w:rsid w:val="00E07F2A"/>
    <w:rsid w:val="00E07F36"/>
    <w:rsid w:val="00E07FA0"/>
    <w:rsid w:val="00E1018D"/>
    <w:rsid w:val="00E105D1"/>
    <w:rsid w:val="00E10674"/>
    <w:rsid w:val="00E1078D"/>
    <w:rsid w:val="00E108A6"/>
    <w:rsid w:val="00E108F9"/>
    <w:rsid w:val="00E10C38"/>
    <w:rsid w:val="00E11075"/>
    <w:rsid w:val="00E11270"/>
    <w:rsid w:val="00E112F1"/>
    <w:rsid w:val="00E1144D"/>
    <w:rsid w:val="00E115CC"/>
    <w:rsid w:val="00E116D4"/>
    <w:rsid w:val="00E117D3"/>
    <w:rsid w:val="00E11A89"/>
    <w:rsid w:val="00E11BA1"/>
    <w:rsid w:val="00E11BC8"/>
    <w:rsid w:val="00E11CF5"/>
    <w:rsid w:val="00E11DA5"/>
    <w:rsid w:val="00E11EC5"/>
    <w:rsid w:val="00E11F74"/>
    <w:rsid w:val="00E12002"/>
    <w:rsid w:val="00E120E8"/>
    <w:rsid w:val="00E12165"/>
    <w:rsid w:val="00E121A9"/>
    <w:rsid w:val="00E12234"/>
    <w:rsid w:val="00E1226D"/>
    <w:rsid w:val="00E1239B"/>
    <w:rsid w:val="00E125D2"/>
    <w:rsid w:val="00E12635"/>
    <w:rsid w:val="00E12660"/>
    <w:rsid w:val="00E12671"/>
    <w:rsid w:val="00E126BC"/>
    <w:rsid w:val="00E127B0"/>
    <w:rsid w:val="00E129BE"/>
    <w:rsid w:val="00E12AD7"/>
    <w:rsid w:val="00E12B5F"/>
    <w:rsid w:val="00E12BA2"/>
    <w:rsid w:val="00E12D5E"/>
    <w:rsid w:val="00E12F84"/>
    <w:rsid w:val="00E13166"/>
    <w:rsid w:val="00E13283"/>
    <w:rsid w:val="00E1334D"/>
    <w:rsid w:val="00E13398"/>
    <w:rsid w:val="00E13418"/>
    <w:rsid w:val="00E13535"/>
    <w:rsid w:val="00E136A1"/>
    <w:rsid w:val="00E136FB"/>
    <w:rsid w:val="00E138E7"/>
    <w:rsid w:val="00E13B72"/>
    <w:rsid w:val="00E13CA3"/>
    <w:rsid w:val="00E13CC6"/>
    <w:rsid w:val="00E140FE"/>
    <w:rsid w:val="00E14174"/>
    <w:rsid w:val="00E1421A"/>
    <w:rsid w:val="00E142D1"/>
    <w:rsid w:val="00E14617"/>
    <w:rsid w:val="00E14729"/>
    <w:rsid w:val="00E14894"/>
    <w:rsid w:val="00E14BB9"/>
    <w:rsid w:val="00E14F13"/>
    <w:rsid w:val="00E14F17"/>
    <w:rsid w:val="00E15439"/>
    <w:rsid w:val="00E154D4"/>
    <w:rsid w:val="00E155B3"/>
    <w:rsid w:val="00E157C8"/>
    <w:rsid w:val="00E1590F"/>
    <w:rsid w:val="00E15DA3"/>
    <w:rsid w:val="00E1612A"/>
    <w:rsid w:val="00E1612B"/>
    <w:rsid w:val="00E161DA"/>
    <w:rsid w:val="00E16346"/>
    <w:rsid w:val="00E16709"/>
    <w:rsid w:val="00E1676D"/>
    <w:rsid w:val="00E167C1"/>
    <w:rsid w:val="00E16A80"/>
    <w:rsid w:val="00E16D67"/>
    <w:rsid w:val="00E16DCD"/>
    <w:rsid w:val="00E17049"/>
    <w:rsid w:val="00E17176"/>
    <w:rsid w:val="00E171D9"/>
    <w:rsid w:val="00E172A8"/>
    <w:rsid w:val="00E1732A"/>
    <w:rsid w:val="00E177FB"/>
    <w:rsid w:val="00E17813"/>
    <w:rsid w:val="00E1781E"/>
    <w:rsid w:val="00E17AF6"/>
    <w:rsid w:val="00E17CDD"/>
    <w:rsid w:val="00E17E98"/>
    <w:rsid w:val="00E200B5"/>
    <w:rsid w:val="00E20312"/>
    <w:rsid w:val="00E20471"/>
    <w:rsid w:val="00E2052A"/>
    <w:rsid w:val="00E205C7"/>
    <w:rsid w:val="00E20609"/>
    <w:rsid w:val="00E206E4"/>
    <w:rsid w:val="00E206F7"/>
    <w:rsid w:val="00E20722"/>
    <w:rsid w:val="00E20745"/>
    <w:rsid w:val="00E207D4"/>
    <w:rsid w:val="00E20864"/>
    <w:rsid w:val="00E20995"/>
    <w:rsid w:val="00E20A67"/>
    <w:rsid w:val="00E20A80"/>
    <w:rsid w:val="00E20ADB"/>
    <w:rsid w:val="00E20B48"/>
    <w:rsid w:val="00E20D3A"/>
    <w:rsid w:val="00E20FCE"/>
    <w:rsid w:val="00E21143"/>
    <w:rsid w:val="00E21448"/>
    <w:rsid w:val="00E21460"/>
    <w:rsid w:val="00E215B6"/>
    <w:rsid w:val="00E215C8"/>
    <w:rsid w:val="00E216F5"/>
    <w:rsid w:val="00E21793"/>
    <w:rsid w:val="00E21801"/>
    <w:rsid w:val="00E21807"/>
    <w:rsid w:val="00E218BC"/>
    <w:rsid w:val="00E218D9"/>
    <w:rsid w:val="00E21DFF"/>
    <w:rsid w:val="00E21EDE"/>
    <w:rsid w:val="00E220E5"/>
    <w:rsid w:val="00E22306"/>
    <w:rsid w:val="00E223A5"/>
    <w:rsid w:val="00E22588"/>
    <w:rsid w:val="00E226CF"/>
    <w:rsid w:val="00E226FE"/>
    <w:rsid w:val="00E22A00"/>
    <w:rsid w:val="00E22A96"/>
    <w:rsid w:val="00E22D90"/>
    <w:rsid w:val="00E22DDC"/>
    <w:rsid w:val="00E22E1E"/>
    <w:rsid w:val="00E22E28"/>
    <w:rsid w:val="00E23030"/>
    <w:rsid w:val="00E233CC"/>
    <w:rsid w:val="00E2357E"/>
    <w:rsid w:val="00E23773"/>
    <w:rsid w:val="00E23B07"/>
    <w:rsid w:val="00E23B64"/>
    <w:rsid w:val="00E23F22"/>
    <w:rsid w:val="00E24063"/>
    <w:rsid w:val="00E2429E"/>
    <w:rsid w:val="00E244E8"/>
    <w:rsid w:val="00E2454D"/>
    <w:rsid w:val="00E2457C"/>
    <w:rsid w:val="00E2483C"/>
    <w:rsid w:val="00E249AD"/>
    <w:rsid w:val="00E24D9E"/>
    <w:rsid w:val="00E24F3D"/>
    <w:rsid w:val="00E24F40"/>
    <w:rsid w:val="00E24FA9"/>
    <w:rsid w:val="00E25078"/>
    <w:rsid w:val="00E25539"/>
    <w:rsid w:val="00E2566D"/>
    <w:rsid w:val="00E25875"/>
    <w:rsid w:val="00E259DF"/>
    <w:rsid w:val="00E259F8"/>
    <w:rsid w:val="00E25CD1"/>
    <w:rsid w:val="00E25E5D"/>
    <w:rsid w:val="00E25FF2"/>
    <w:rsid w:val="00E260F5"/>
    <w:rsid w:val="00E26127"/>
    <w:rsid w:val="00E2639B"/>
    <w:rsid w:val="00E26401"/>
    <w:rsid w:val="00E26479"/>
    <w:rsid w:val="00E2654F"/>
    <w:rsid w:val="00E26758"/>
    <w:rsid w:val="00E26AB1"/>
    <w:rsid w:val="00E26B51"/>
    <w:rsid w:val="00E26C21"/>
    <w:rsid w:val="00E26C26"/>
    <w:rsid w:val="00E26D57"/>
    <w:rsid w:val="00E26DA2"/>
    <w:rsid w:val="00E27049"/>
    <w:rsid w:val="00E270BE"/>
    <w:rsid w:val="00E27160"/>
    <w:rsid w:val="00E27168"/>
    <w:rsid w:val="00E271B9"/>
    <w:rsid w:val="00E271ED"/>
    <w:rsid w:val="00E27434"/>
    <w:rsid w:val="00E27461"/>
    <w:rsid w:val="00E2775A"/>
    <w:rsid w:val="00E2784B"/>
    <w:rsid w:val="00E2787D"/>
    <w:rsid w:val="00E27B09"/>
    <w:rsid w:val="00E27BE6"/>
    <w:rsid w:val="00E27D23"/>
    <w:rsid w:val="00E27D66"/>
    <w:rsid w:val="00E27E80"/>
    <w:rsid w:val="00E27F78"/>
    <w:rsid w:val="00E300AF"/>
    <w:rsid w:val="00E30134"/>
    <w:rsid w:val="00E30541"/>
    <w:rsid w:val="00E305A5"/>
    <w:rsid w:val="00E3081E"/>
    <w:rsid w:val="00E309E8"/>
    <w:rsid w:val="00E30C84"/>
    <w:rsid w:val="00E30CA3"/>
    <w:rsid w:val="00E30F7E"/>
    <w:rsid w:val="00E310BF"/>
    <w:rsid w:val="00E31188"/>
    <w:rsid w:val="00E311C9"/>
    <w:rsid w:val="00E312C6"/>
    <w:rsid w:val="00E3132D"/>
    <w:rsid w:val="00E313FE"/>
    <w:rsid w:val="00E31511"/>
    <w:rsid w:val="00E3159D"/>
    <w:rsid w:val="00E3169B"/>
    <w:rsid w:val="00E31702"/>
    <w:rsid w:val="00E3182B"/>
    <w:rsid w:val="00E3187B"/>
    <w:rsid w:val="00E318CB"/>
    <w:rsid w:val="00E3199F"/>
    <w:rsid w:val="00E31B40"/>
    <w:rsid w:val="00E31BC5"/>
    <w:rsid w:val="00E31CE0"/>
    <w:rsid w:val="00E31DF5"/>
    <w:rsid w:val="00E31DFA"/>
    <w:rsid w:val="00E31EDB"/>
    <w:rsid w:val="00E31FA6"/>
    <w:rsid w:val="00E3203D"/>
    <w:rsid w:val="00E32085"/>
    <w:rsid w:val="00E32131"/>
    <w:rsid w:val="00E32176"/>
    <w:rsid w:val="00E32303"/>
    <w:rsid w:val="00E3261B"/>
    <w:rsid w:val="00E32679"/>
    <w:rsid w:val="00E3275A"/>
    <w:rsid w:val="00E32766"/>
    <w:rsid w:val="00E32861"/>
    <w:rsid w:val="00E32DC0"/>
    <w:rsid w:val="00E331B8"/>
    <w:rsid w:val="00E331CA"/>
    <w:rsid w:val="00E33563"/>
    <w:rsid w:val="00E339A8"/>
    <w:rsid w:val="00E33E21"/>
    <w:rsid w:val="00E33F97"/>
    <w:rsid w:val="00E3405C"/>
    <w:rsid w:val="00E343C5"/>
    <w:rsid w:val="00E344BC"/>
    <w:rsid w:val="00E34A75"/>
    <w:rsid w:val="00E34C85"/>
    <w:rsid w:val="00E34CEA"/>
    <w:rsid w:val="00E34DED"/>
    <w:rsid w:val="00E34EA9"/>
    <w:rsid w:val="00E34EB9"/>
    <w:rsid w:val="00E34F04"/>
    <w:rsid w:val="00E35244"/>
    <w:rsid w:val="00E35264"/>
    <w:rsid w:val="00E3529F"/>
    <w:rsid w:val="00E352B7"/>
    <w:rsid w:val="00E35534"/>
    <w:rsid w:val="00E35656"/>
    <w:rsid w:val="00E3579F"/>
    <w:rsid w:val="00E35F8C"/>
    <w:rsid w:val="00E36171"/>
    <w:rsid w:val="00E36377"/>
    <w:rsid w:val="00E363D2"/>
    <w:rsid w:val="00E36427"/>
    <w:rsid w:val="00E365B3"/>
    <w:rsid w:val="00E36667"/>
    <w:rsid w:val="00E366D5"/>
    <w:rsid w:val="00E367EF"/>
    <w:rsid w:val="00E368F7"/>
    <w:rsid w:val="00E36A42"/>
    <w:rsid w:val="00E3707F"/>
    <w:rsid w:val="00E37203"/>
    <w:rsid w:val="00E3729B"/>
    <w:rsid w:val="00E37391"/>
    <w:rsid w:val="00E374D7"/>
    <w:rsid w:val="00E3753A"/>
    <w:rsid w:val="00E3753B"/>
    <w:rsid w:val="00E376E8"/>
    <w:rsid w:val="00E379B5"/>
    <w:rsid w:val="00E37A08"/>
    <w:rsid w:val="00E37A4E"/>
    <w:rsid w:val="00E37B08"/>
    <w:rsid w:val="00E37C3F"/>
    <w:rsid w:val="00E37CCC"/>
    <w:rsid w:val="00E37DA5"/>
    <w:rsid w:val="00E37E93"/>
    <w:rsid w:val="00E37EAD"/>
    <w:rsid w:val="00E37F5B"/>
    <w:rsid w:val="00E37FD9"/>
    <w:rsid w:val="00E40325"/>
    <w:rsid w:val="00E40363"/>
    <w:rsid w:val="00E404DF"/>
    <w:rsid w:val="00E40625"/>
    <w:rsid w:val="00E40684"/>
    <w:rsid w:val="00E406C6"/>
    <w:rsid w:val="00E406DB"/>
    <w:rsid w:val="00E40760"/>
    <w:rsid w:val="00E40786"/>
    <w:rsid w:val="00E407FC"/>
    <w:rsid w:val="00E40837"/>
    <w:rsid w:val="00E408C1"/>
    <w:rsid w:val="00E408DB"/>
    <w:rsid w:val="00E40B71"/>
    <w:rsid w:val="00E40C1A"/>
    <w:rsid w:val="00E40CFB"/>
    <w:rsid w:val="00E40EAE"/>
    <w:rsid w:val="00E40EC0"/>
    <w:rsid w:val="00E41079"/>
    <w:rsid w:val="00E4108D"/>
    <w:rsid w:val="00E410EC"/>
    <w:rsid w:val="00E411F1"/>
    <w:rsid w:val="00E41396"/>
    <w:rsid w:val="00E41548"/>
    <w:rsid w:val="00E415BD"/>
    <w:rsid w:val="00E41637"/>
    <w:rsid w:val="00E41D87"/>
    <w:rsid w:val="00E42000"/>
    <w:rsid w:val="00E42228"/>
    <w:rsid w:val="00E42394"/>
    <w:rsid w:val="00E423FD"/>
    <w:rsid w:val="00E42414"/>
    <w:rsid w:val="00E4243D"/>
    <w:rsid w:val="00E428C7"/>
    <w:rsid w:val="00E429B1"/>
    <w:rsid w:val="00E42A68"/>
    <w:rsid w:val="00E42AD0"/>
    <w:rsid w:val="00E42EFD"/>
    <w:rsid w:val="00E42F7E"/>
    <w:rsid w:val="00E43325"/>
    <w:rsid w:val="00E4343A"/>
    <w:rsid w:val="00E435B7"/>
    <w:rsid w:val="00E43756"/>
    <w:rsid w:val="00E4388E"/>
    <w:rsid w:val="00E439F6"/>
    <w:rsid w:val="00E43D68"/>
    <w:rsid w:val="00E43E73"/>
    <w:rsid w:val="00E43E95"/>
    <w:rsid w:val="00E4420D"/>
    <w:rsid w:val="00E44363"/>
    <w:rsid w:val="00E443CC"/>
    <w:rsid w:val="00E443CD"/>
    <w:rsid w:val="00E44547"/>
    <w:rsid w:val="00E44A58"/>
    <w:rsid w:val="00E44B0C"/>
    <w:rsid w:val="00E44D7E"/>
    <w:rsid w:val="00E44FE4"/>
    <w:rsid w:val="00E45001"/>
    <w:rsid w:val="00E450A0"/>
    <w:rsid w:val="00E451EE"/>
    <w:rsid w:val="00E452CB"/>
    <w:rsid w:val="00E453E4"/>
    <w:rsid w:val="00E4551B"/>
    <w:rsid w:val="00E45578"/>
    <w:rsid w:val="00E4565A"/>
    <w:rsid w:val="00E457C8"/>
    <w:rsid w:val="00E4598A"/>
    <w:rsid w:val="00E459B0"/>
    <w:rsid w:val="00E459E0"/>
    <w:rsid w:val="00E459F1"/>
    <w:rsid w:val="00E45A0C"/>
    <w:rsid w:val="00E45A9B"/>
    <w:rsid w:val="00E45AE8"/>
    <w:rsid w:val="00E45AF7"/>
    <w:rsid w:val="00E45C5E"/>
    <w:rsid w:val="00E45C8C"/>
    <w:rsid w:val="00E45DEA"/>
    <w:rsid w:val="00E45E09"/>
    <w:rsid w:val="00E4603F"/>
    <w:rsid w:val="00E46262"/>
    <w:rsid w:val="00E4626C"/>
    <w:rsid w:val="00E46355"/>
    <w:rsid w:val="00E46490"/>
    <w:rsid w:val="00E4653E"/>
    <w:rsid w:val="00E46651"/>
    <w:rsid w:val="00E4668B"/>
    <w:rsid w:val="00E467BC"/>
    <w:rsid w:val="00E467D3"/>
    <w:rsid w:val="00E46A72"/>
    <w:rsid w:val="00E46B3A"/>
    <w:rsid w:val="00E46BCB"/>
    <w:rsid w:val="00E46D16"/>
    <w:rsid w:val="00E46EA7"/>
    <w:rsid w:val="00E471AB"/>
    <w:rsid w:val="00E4731D"/>
    <w:rsid w:val="00E475B2"/>
    <w:rsid w:val="00E475E9"/>
    <w:rsid w:val="00E47AE2"/>
    <w:rsid w:val="00E47BDE"/>
    <w:rsid w:val="00E47C54"/>
    <w:rsid w:val="00E47CDA"/>
    <w:rsid w:val="00E47E88"/>
    <w:rsid w:val="00E47ECD"/>
    <w:rsid w:val="00E47F2B"/>
    <w:rsid w:val="00E47FA2"/>
    <w:rsid w:val="00E500EA"/>
    <w:rsid w:val="00E5078F"/>
    <w:rsid w:val="00E509AA"/>
    <w:rsid w:val="00E50A13"/>
    <w:rsid w:val="00E50A1E"/>
    <w:rsid w:val="00E50B30"/>
    <w:rsid w:val="00E50CB7"/>
    <w:rsid w:val="00E50CE3"/>
    <w:rsid w:val="00E51136"/>
    <w:rsid w:val="00E511E8"/>
    <w:rsid w:val="00E51235"/>
    <w:rsid w:val="00E5127A"/>
    <w:rsid w:val="00E51350"/>
    <w:rsid w:val="00E5137C"/>
    <w:rsid w:val="00E5145A"/>
    <w:rsid w:val="00E5147D"/>
    <w:rsid w:val="00E514D0"/>
    <w:rsid w:val="00E51588"/>
    <w:rsid w:val="00E51695"/>
    <w:rsid w:val="00E517AC"/>
    <w:rsid w:val="00E517BB"/>
    <w:rsid w:val="00E51800"/>
    <w:rsid w:val="00E51B1A"/>
    <w:rsid w:val="00E51B70"/>
    <w:rsid w:val="00E51BB9"/>
    <w:rsid w:val="00E51F50"/>
    <w:rsid w:val="00E51FB4"/>
    <w:rsid w:val="00E520E7"/>
    <w:rsid w:val="00E521A8"/>
    <w:rsid w:val="00E523AB"/>
    <w:rsid w:val="00E5270A"/>
    <w:rsid w:val="00E527B3"/>
    <w:rsid w:val="00E52D18"/>
    <w:rsid w:val="00E52D3C"/>
    <w:rsid w:val="00E52E3F"/>
    <w:rsid w:val="00E52F05"/>
    <w:rsid w:val="00E52FBA"/>
    <w:rsid w:val="00E530E2"/>
    <w:rsid w:val="00E53120"/>
    <w:rsid w:val="00E53383"/>
    <w:rsid w:val="00E534B0"/>
    <w:rsid w:val="00E5363C"/>
    <w:rsid w:val="00E5364E"/>
    <w:rsid w:val="00E53AF3"/>
    <w:rsid w:val="00E53DE6"/>
    <w:rsid w:val="00E53E1A"/>
    <w:rsid w:val="00E53FCF"/>
    <w:rsid w:val="00E54023"/>
    <w:rsid w:val="00E5402E"/>
    <w:rsid w:val="00E54319"/>
    <w:rsid w:val="00E54452"/>
    <w:rsid w:val="00E544AF"/>
    <w:rsid w:val="00E5457A"/>
    <w:rsid w:val="00E545EB"/>
    <w:rsid w:val="00E546D6"/>
    <w:rsid w:val="00E547EE"/>
    <w:rsid w:val="00E5489B"/>
    <w:rsid w:val="00E54ABA"/>
    <w:rsid w:val="00E54AE2"/>
    <w:rsid w:val="00E54FD8"/>
    <w:rsid w:val="00E5500E"/>
    <w:rsid w:val="00E55014"/>
    <w:rsid w:val="00E550B0"/>
    <w:rsid w:val="00E55554"/>
    <w:rsid w:val="00E55598"/>
    <w:rsid w:val="00E555E3"/>
    <w:rsid w:val="00E55651"/>
    <w:rsid w:val="00E5565F"/>
    <w:rsid w:val="00E556C7"/>
    <w:rsid w:val="00E55734"/>
    <w:rsid w:val="00E559A8"/>
    <w:rsid w:val="00E55C1A"/>
    <w:rsid w:val="00E55D4C"/>
    <w:rsid w:val="00E55DED"/>
    <w:rsid w:val="00E5612F"/>
    <w:rsid w:val="00E56166"/>
    <w:rsid w:val="00E563A9"/>
    <w:rsid w:val="00E563FB"/>
    <w:rsid w:val="00E56562"/>
    <w:rsid w:val="00E5661B"/>
    <w:rsid w:val="00E56695"/>
    <w:rsid w:val="00E56768"/>
    <w:rsid w:val="00E569F7"/>
    <w:rsid w:val="00E56C80"/>
    <w:rsid w:val="00E56E0E"/>
    <w:rsid w:val="00E56E45"/>
    <w:rsid w:val="00E56E75"/>
    <w:rsid w:val="00E57007"/>
    <w:rsid w:val="00E5727B"/>
    <w:rsid w:val="00E573B0"/>
    <w:rsid w:val="00E57436"/>
    <w:rsid w:val="00E574F3"/>
    <w:rsid w:val="00E576ED"/>
    <w:rsid w:val="00E57941"/>
    <w:rsid w:val="00E579A0"/>
    <w:rsid w:val="00E57C12"/>
    <w:rsid w:val="00E57CFF"/>
    <w:rsid w:val="00E57DD4"/>
    <w:rsid w:val="00E57E22"/>
    <w:rsid w:val="00E57F87"/>
    <w:rsid w:val="00E60010"/>
    <w:rsid w:val="00E604B8"/>
    <w:rsid w:val="00E6063D"/>
    <w:rsid w:val="00E60682"/>
    <w:rsid w:val="00E606A5"/>
    <w:rsid w:val="00E606B1"/>
    <w:rsid w:val="00E60CA8"/>
    <w:rsid w:val="00E61242"/>
    <w:rsid w:val="00E61289"/>
    <w:rsid w:val="00E612EB"/>
    <w:rsid w:val="00E61399"/>
    <w:rsid w:val="00E613F7"/>
    <w:rsid w:val="00E6152F"/>
    <w:rsid w:val="00E615E3"/>
    <w:rsid w:val="00E6164E"/>
    <w:rsid w:val="00E618AD"/>
    <w:rsid w:val="00E619D7"/>
    <w:rsid w:val="00E61C93"/>
    <w:rsid w:val="00E61CF9"/>
    <w:rsid w:val="00E61D01"/>
    <w:rsid w:val="00E61DE6"/>
    <w:rsid w:val="00E61E9B"/>
    <w:rsid w:val="00E62199"/>
    <w:rsid w:val="00E62215"/>
    <w:rsid w:val="00E622C4"/>
    <w:rsid w:val="00E6235E"/>
    <w:rsid w:val="00E62670"/>
    <w:rsid w:val="00E626D0"/>
    <w:rsid w:val="00E626D4"/>
    <w:rsid w:val="00E62984"/>
    <w:rsid w:val="00E629E6"/>
    <w:rsid w:val="00E62A9F"/>
    <w:rsid w:val="00E6308D"/>
    <w:rsid w:val="00E6365F"/>
    <w:rsid w:val="00E6366B"/>
    <w:rsid w:val="00E637E6"/>
    <w:rsid w:val="00E63894"/>
    <w:rsid w:val="00E63B27"/>
    <w:rsid w:val="00E63C83"/>
    <w:rsid w:val="00E63D04"/>
    <w:rsid w:val="00E6411B"/>
    <w:rsid w:val="00E641EB"/>
    <w:rsid w:val="00E642B4"/>
    <w:rsid w:val="00E64346"/>
    <w:rsid w:val="00E64391"/>
    <w:rsid w:val="00E64502"/>
    <w:rsid w:val="00E6473B"/>
    <w:rsid w:val="00E64751"/>
    <w:rsid w:val="00E647DB"/>
    <w:rsid w:val="00E6498D"/>
    <w:rsid w:val="00E64A25"/>
    <w:rsid w:val="00E64A3F"/>
    <w:rsid w:val="00E64C5E"/>
    <w:rsid w:val="00E64C9C"/>
    <w:rsid w:val="00E64D1C"/>
    <w:rsid w:val="00E64DC1"/>
    <w:rsid w:val="00E64EA2"/>
    <w:rsid w:val="00E64EFE"/>
    <w:rsid w:val="00E65202"/>
    <w:rsid w:val="00E65341"/>
    <w:rsid w:val="00E65377"/>
    <w:rsid w:val="00E6550B"/>
    <w:rsid w:val="00E65821"/>
    <w:rsid w:val="00E658DF"/>
    <w:rsid w:val="00E65917"/>
    <w:rsid w:val="00E65961"/>
    <w:rsid w:val="00E65A2E"/>
    <w:rsid w:val="00E65B24"/>
    <w:rsid w:val="00E65C34"/>
    <w:rsid w:val="00E65C9F"/>
    <w:rsid w:val="00E65CB5"/>
    <w:rsid w:val="00E65E02"/>
    <w:rsid w:val="00E65EA6"/>
    <w:rsid w:val="00E65FB0"/>
    <w:rsid w:val="00E661AC"/>
    <w:rsid w:val="00E6668B"/>
    <w:rsid w:val="00E6698B"/>
    <w:rsid w:val="00E66A8C"/>
    <w:rsid w:val="00E66EAA"/>
    <w:rsid w:val="00E66EE8"/>
    <w:rsid w:val="00E671F1"/>
    <w:rsid w:val="00E6727E"/>
    <w:rsid w:val="00E676AF"/>
    <w:rsid w:val="00E67857"/>
    <w:rsid w:val="00E678AD"/>
    <w:rsid w:val="00E67974"/>
    <w:rsid w:val="00E67A8F"/>
    <w:rsid w:val="00E67C49"/>
    <w:rsid w:val="00E67DDB"/>
    <w:rsid w:val="00E67F2B"/>
    <w:rsid w:val="00E70181"/>
    <w:rsid w:val="00E706F3"/>
    <w:rsid w:val="00E7070C"/>
    <w:rsid w:val="00E70837"/>
    <w:rsid w:val="00E708DA"/>
    <w:rsid w:val="00E70E50"/>
    <w:rsid w:val="00E70F08"/>
    <w:rsid w:val="00E70F37"/>
    <w:rsid w:val="00E71029"/>
    <w:rsid w:val="00E7105A"/>
    <w:rsid w:val="00E711D4"/>
    <w:rsid w:val="00E715D9"/>
    <w:rsid w:val="00E716F7"/>
    <w:rsid w:val="00E7197B"/>
    <w:rsid w:val="00E71D42"/>
    <w:rsid w:val="00E71FC8"/>
    <w:rsid w:val="00E7203A"/>
    <w:rsid w:val="00E720F1"/>
    <w:rsid w:val="00E7232A"/>
    <w:rsid w:val="00E7262B"/>
    <w:rsid w:val="00E7268C"/>
    <w:rsid w:val="00E726E3"/>
    <w:rsid w:val="00E72850"/>
    <w:rsid w:val="00E72BC2"/>
    <w:rsid w:val="00E72C36"/>
    <w:rsid w:val="00E72D84"/>
    <w:rsid w:val="00E72ED6"/>
    <w:rsid w:val="00E72FBE"/>
    <w:rsid w:val="00E7321A"/>
    <w:rsid w:val="00E7349A"/>
    <w:rsid w:val="00E735BD"/>
    <w:rsid w:val="00E7376B"/>
    <w:rsid w:val="00E73820"/>
    <w:rsid w:val="00E7399E"/>
    <w:rsid w:val="00E73A16"/>
    <w:rsid w:val="00E73BB0"/>
    <w:rsid w:val="00E73D45"/>
    <w:rsid w:val="00E73E25"/>
    <w:rsid w:val="00E73EF4"/>
    <w:rsid w:val="00E74019"/>
    <w:rsid w:val="00E74064"/>
    <w:rsid w:val="00E74224"/>
    <w:rsid w:val="00E74273"/>
    <w:rsid w:val="00E74736"/>
    <w:rsid w:val="00E74772"/>
    <w:rsid w:val="00E748E1"/>
    <w:rsid w:val="00E74964"/>
    <w:rsid w:val="00E74B54"/>
    <w:rsid w:val="00E74DA0"/>
    <w:rsid w:val="00E74EE9"/>
    <w:rsid w:val="00E7506D"/>
    <w:rsid w:val="00E7506F"/>
    <w:rsid w:val="00E751DD"/>
    <w:rsid w:val="00E75214"/>
    <w:rsid w:val="00E753E9"/>
    <w:rsid w:val="00E75594"/>
    <w:rsid w:val="00E755AD"/>
    <w:rsid w:val="00E7562C"/>
    <w:rsid w:val="00E75740"/>
    <w:rsid w:val="00E75AB8"/>
    <w:rsid w:val="00E75AF6"/>
    <w:rsid w:val="00E75AFC"/>
    <w:rsid w:val="00E75C06"/>
    <w:rsid w:val="00E75E87"/>
    <w:rsid w:val="00E76006"/>
    <w:rsid w:val="00E76083"/>
    <w:rsid w:val="00E7608B"/>
    <w:rsid w:val="00E760D1"/>
    <w:rsid w:val="00E761FA"/>
    <w:rsid w:val="00E763C1"/>
    <w:rsid w:val="00E763C9"/>
    <w:rsid w:val="00E763E5"/>
    <w:rsid w:val="00E76463"/>
    <w:rsid w:val="00E764E2"/>
    <w:rsid w:val="00E76532"/>
    <w:rsid w:val="00E76573"/>
    <w:rsid w:val="00E765E3"/>
    <w:rsid w:val="00E76738"/>
    <w:rsid w:val="00E76745"/>
    <w:rsid w:val="00E7678E"/>
    <w:rsid w:val="00E7682D"/>
    <w:rsid w:val="00E769C8"/>
    <w:rsid w:val="00E76A47"/>
    <w:rsid w:val="00E76B52"/>
    <w:rsid w:val="00E76C25"/>
    <w:rsid w:val="00E76C64"/>
    <w:rsid w:val="00E76CA1"/>
    <w:rsid w:val="00E76D9C"/>
    <w:rsid w:val="00E76E54"/>
    <w:rsid w:val="00E76EBC"/>
    <w:rsid w:val="00E76EF0"/>
    <w:rsid w:val="00E77079"/>
    <w:rsid w:val="00E77093"/>
    <w:rsid w:val="00E7738E"/>
    <w:rsid w:val="00E77403"/>
    <w:rsid w:val="00E77695"/>
    <w:rsid w:val="00E7770B"/>
    <w:rsid w:val="00E7792F"/>
    <w:rsid w:val="00E77AE8"/>
    <w:rsid w:val="00E77B71"/>
    <w:rsid w:val="00E77C37"/>
    <w:rsid w:val="00E77EFC"/>
    <w:rsid w:val="00E77FE3"/>
    <w:rsid w:val="00E80000"/>
    <w:rsid w:val="00E8037F"/>
    <w:rsid w:val="00E8053E"/>
    <w:rsid w:val="00E807F7"/>
    <w:rsid w:val="00E80AB6"/>
    <w:rsid w:val="00E80C9E"/>
    <w:rsid w:val="00E80E04"/>
    <w:rsid w:val="00E80F8D"/>
    <w:rsid w:val="00E80FE2"/>
    <w:rsid w:val="00E8118E"/>
    <w:rsid w:val="00E812C6"/>
    <w:rsid w:val="00E812EE"/>
    <w:rsid w:val="00E815D6"/>
    <w:rsid w:val="00E8167B"/>
    <w:rsid w:val="00E81706"/>
    <w:rsid w:val="00E817E6"/>
    <w:rsid w:val="00E81898"/>
    <w:rsid w:val="00E81A5B"/>
    <w:rsid w:val="00E81B34"/>
    <w:rsid w:val="00E81B57"/>
    <w:rsid w:val="00E81B8A"/>
    <w:rsid w:val="00E81D18"/>
    <w:rsid w:val="00E81D49"/>
    <w:rsid w:val="00E81F72"/>
    <w:rsid w:val="00E81FF7"/>
    <w:rsid w:val="00E8220D"/>
    <w:rsid w:val="00E823A7"/>
    <w:rsid w:val="00E824EF"/>
    <w:rsid w:val="00E825CF"/>
    <w:rsid w:val="00E8270F"/>
    <w:rsid w:val="00E828BB"/>
    <w:rsid w:val="00E82C3A"/>
    <w:rsid w:val="00E82C97"/>
    <w:rsid w:val="00E82DF5"/>
    <w:rsid w:val="00E83046"/>
    <w:rsid w:val="00E8319E"/>
    <w:rsid w:val="00E8353B"/>
    <w:rsid w:val="00E83543"/>
    <w:rsid w:val="00E836C2"/>
    <w:rsid w:val="00E83778"/>
    <w:rsid w:val="00E83AD5"/>
    <w:rsid w:val="00E83AED"/>
    <w:rsid w:val="00E83B28"/>
    <w:rsid w:val="00E83C10"/>
    <w:rsid w:val="00E83F89"/>
    <w:rsid w:val="00E83F9C"/>
    <w:rsid w:val="00E8408F"/>
    <w:rsid w:val="00E840BA"/>
    <w:rsid w:val="00E841FC"/>
    <w:rsid w:val="00E8434B"/>
    <w:rsid w:val="00E84405"/>
    <w:rsid w:val="00E84886"/>
    <w:rsid w:val="00E8489C"/>
    <w:rsid w:val="00E8490C"/>
    <w:rsid w:val="00E84C40"/>
    <w:rsid w:val="00E84F35"/>
    <w:rsid w:val="00E851AA"/>
    <w:rsid w:val="00E851F6"/>
    <w:rsid w:val="00E8526C"/>
    <w:rsid w:val="00E8539D"/>
    <w:rsid w:val="00E853F8"/>
    <w:rsid w:val="00E85452"/>
    <w:rsid w:val="00E85478"/>
    <w:rsid w:val="00E85482"/>
    <w:rsid w:val="00E854C6"/>
    <w:rsid w:val="00E858AD"/>
    <w:rsid w:val="00E85944"/>
    <w:rsid w:val="00E859F8"/>
    <w:rsid w:val="00E85AEA"/>
    <w:rsid w:val="00E85B99"/>
    <w:rsid w:val="00E85C25"/>
    <w:rsid w:val="00E85D46"/>
    <w:rsid w:val="00E85DB0"/>
    <w:rsid w:val="00E85F03"/>
    <w:rsid w:val="00E85F9C"/>
    <w:rsid w:val="00E8609A"/>
    <w:rsid w:val="00E860A3"/>
    <w:rsid w:val="00E86166"/>
    <w:rsid w:val="00E86303"/>
    <w:rsid w:val="00E86464"/>
    <w:rsid w:val="00E864CD"/>
    <w:rsid w:val="00E865C2"/>
    <w:rsid w:val="00E865E1"/>
    <w:rsid w:val="00E86610"/>
    <w:rsid w:val="00E86635"/>
    <w:rsid w:val="00E866C7"/>
    <w:rsid w:val="00E8685E"/>
    <w:rsid w:val="00E86B39"/>
    <w:rsid w:val="00E86C72"/>
    <w:rsid w:val="00E86D4C"/>
    <w:rsid w:val="00E86E8B"/>
    <w:rsid w:val="00E87134"/>
    <w:rsid w:val="00E8761C"/>
    <w:rsid w:val="00E87696"/>
    <w:rsid w:val="00E876FE"/>
    <w:rsid w:val="00E878E3"/>
    <w:rsid w:val="00E878E9"/>
    <w:rsid w:val="00E87908"/>
    <w:rsid w:val="00E879A9"/>
    <w:rsid w:val="00E87A7B"/>
    <w:rsid w:val="00E87B26"/>
    <w:rsid w:val="00E87B4D"/>
    <w:rsid w:val="00E87C13"/>
    <w:rsid w:val="00E87C23"/>
    <w:rsid w:val="00E87C67"/>
    <w:rsid w:val="00E87E02"/>
    <w:rsid w:val="00E87EED"/>
    <w:rsid w:val="00E87F31"/>
    <w:rsid w:val="00E900C5"/>
    <w:rsid w:val="00E903BA"/>
    <w:rsid w:val="00E90548"/>
    <w:rsid w:val="00E9059C"/>
    <w:rsid w:val="00E9070D"/>
    <w:rsid w:val="00E90832"/>
    <w:rsid w:val="00E9084B"/>
    <w:rsid w:val="00E90A46"/>
    <w:rsid w:val="00E90B01"/>
    <w:rsid w:val="00E90B23"/>
    <w:rsid w:val="00E90B3E"/>
    <w:rsid w:val="00E90B45"/>
    <w:rsid w:val="00E90B95"/>
    <w:rsid w:val="00E90F54"/>
    <w:rsid w:val="00E90F63"/>
    <w:rsid w:val="00E91208"/>
    <w:rsid w:val="00E9172D"/>
    <w:rsid w:val="00E917EB"/>
    <w:rsid w:val="00E91823"/>
    <w:rsid w:val="00E918F4"/>
    <w:rsid w:val="00E91B03"/>
    <w:rsid w:val="00E91D1F"/>
    <w:rsid w:val="00E91DB2"/>
    <w:rsid w:val="00E91F62"/>
    <w:rsid w:val="00E91FE6"/>
    <w:rsid w:val="00E92071"/>
    <w:rsid w:val="00E92102"/>
    <w:rsid w:val="00E9210C"/>
    <w:rsid w:val="00E92136"/>
    <w:rsid w:val="00E9245B"/>
    <w:rsid w:val="00E92621"/>
    <w:rsid w:val="00E926EA"/>
    <w:rsid w:val="00E9274B"/>
    <w:rsid w:val="00E927C1"/>
    <w:rsid w:val="00E92A96"/>
    <w:rsid w:val="00E92B3D"/>
    <w:rsid w:val="00E92BE3"/>
    <w:rsid w:val="00E92C6B"/>
    <w:rsid w:val="00E92D45"/>
    <w:rsid w:val="00E92F10"/>
    <w:rsid w:val="00E930C0"/>
    <w:rsid w:val="00E931B0"/>
    <w:rsid w:val="00E9346D"/>
    <w:rsid w:val="00E93681"/>
    <w:rsid w:val="00E9387F"/>
    <w:rsid w:val="00E938AA"/>
    <w:rsid w:val="00E93970"/>
    <w:rsid w:val="00E93B4A"/>
    <w:rsid w:val="00E93C02"/>
    <w:rsid w:val="00E93CAB"/>
    <w:rsid w:val="00E940D8"/>
    <w:rsid w:val="00E9438B"/>
    <w:rsid w:val="00E943A6"/>
    <w:rsid w:val="00E9441F"/>
    <w:rsid w:val="00E9444E"/>
    <w:rsid w:val="00E94526"/>
    <w:rsid w:val="00E947C2"/>
    <w:rsid w:val="00E947F3"/>
    <w:rsid w:val="00E948E9"/>
    <w:rsid w:val="00E94C0B"/>
    <w:rsid w:val="00E94C65"/>
    <w:rsid w:val="00E94CF2"/>
    <w:rsid w:val="00E94D99"/>
    <w:rsid w:val="00E94DB4"/>
    <w:rsid w:val="00E94DCA"/>
    <w:rsid w:val="00E94F40"/>
    <w:rsid w:val="00E94FEA"/>
    <w:rsid w:val="00E95004"/>
    <w:rsid w:val="00E95202"/>
    <w:rsid w:val="00E952E0"/>
    <w:rsid w:val="00E954C1"/>
    <w:rsid w:val="00E95624"/>
    <w:rsid w:val="00E95654"/>
    <w:rsid w:val="00E95740"/>
    <w:rsid w:val="00E9588E"/>
    <w:rsid w:val="00E9596A"/>
    <w:rsid w:val="00E95A84"/>
    <w:rsid w:val="00E95AF1"/>
    <w:rsid w:val="00E95BF1"/>
    <w:rsid w:val="00E95C2A"/>
    <w:rsid w:val="00E95C77"/>
    <w:rsid w:val="00E95E78"/>
    <w:rsid w:val="00E95E7F"/>
    <w:rsid w:val="00E95F53"/>
    <w:rsid w:val="00E96037"/>
    <w:rsid w:val="00E963FC"/>
    <w:rsid w:val="00E9662B"/>
    <w:rsid w:val="00E96672"/>
    <w:rsid w:val="00E966B2"/>
    <w:rsid w:val="00E966CB"/>
    <w:rsid w:val="00E9672A"/>
    <w:rsid w:val="00E96791"/>
    <w:rsid w:val="00E96826"/>
    <w:rsid w:val="00E968A9"/>
    <w:rsid w:val="00E96A38"/>
    <w:rsid w:val="00E96AE3"/>
    <w:rsid w:val="00E96BB3"/>
    <w:rsid w:val="00E96CEB"/>
    <w:rsid w:val="00E96F07"/>
    <w:rsid w:val="00E96F2B"/>
    <w:rsid w:val="00E9720F"/>
    <w:rsid w:val="00E97294"/>
    <w:rsid w:val="00E97377"/>
    <w:rsid w:val="00E9746B"/>
    <w:rsid w:val="00E9752E"/>
    <w:rsid w:val="00E97942"/>
    <w:rsid w:val="00E97965"/>
    <w:rsid w:val="00E97AF5"/>
    <w:rsid w:val="00E97ECC"/>
    <w:rsid w:val="00E97F2D"/>
    <w:rsid w:val="00E97FC1"/>
    <w:rsid w:val="00EA0147"/>
    <w:rsid w:val="00EA01A8"/>
    <w:rsid w:val="00EA0427"/>
    <w:rsid w:val="00EA04DA"/>
    <w:rsid w:val="00EA0531"/>
    <w:rsid w:val="00EA080C"/>
    <w:rsid w:val="00EA09DE"/>
    <w:rsid w:val="00EA0AB0"/>
    <w:rsid w:val="00EA0B8A"/>
    <w:rsid w:val="00EA0FA3"/>
    <w:rsid w:val="00EA1005"/>
    <w:rsid w:val="00EA138F"/>
    <w:rsid w:val="00EA139D"/>
    <w:rsid w:val="00EA14D0"/>
    <w:rsid w:val="00EA1525"/>
    <w:rsid w:val="00EA15D3"/>
    <w:rsid w:val="00EA19CB"/>
    <w:rsid w:val="00EA1B30"/>
    <w:rsid w:val="00EA1F13"/>
    <w:rsid w:val="00EA1F5B"/>
    <w:rsid w:val="00EA21ED"/>
    <w:rsid w:val="00EA2297"/>
    <w:rsid w:val="00EA23F8"/>
    <w:rsid w:val="00EA2448"/>
    <w:rsid w:val="00EA2527"/>
    <w:rsid w:val="00EA26BB"/>
    <w:rsid w:val="00EA274B"/>
    <w:rsid w:val="00EA28CC"/>
    <w:rsid w:val="00EA2968"/>
    <w:rsid w:val="00EA2A02"/>
    <w:rsid w:val="00EA2C0E"/>
    <w:rsid w:val="00EA2E8A"/>
    <w:rsid w:val="00EA2F0D"/>
    <w:rsid w:val="00EA3040"/>
    <w:rsid w:val="00EA311A"/>
    <w:rsid w:val="00EA3245"/>
    <w:rsid w:val="00EA351E"/>
    <w:rsid w:val="00EA37E8"/>
    <w:rsid w:val="00EA3935"/>
    <w:rsid w:val="00EA39A9"/>
    <w:rsid w:val="00EA3AB6"/>
    <w:rsid w:val="00EA3AD4"/>
    <w:rsid w:val="00EA3CDD"/>
    <w:rsid w:val="00EA3CDF"/>
    <w:rsid w:val="00EA3D00"/>
    <w:rsid w:val="00EA3E03"/>
    <w:rsid w:val="00EA3E28"/>
    <w:rsid w:val="00EA3F96"/>
    <w:rsid w:val="00EA402C"/>
    <w:rsid w:val="00EA4074"/>
    <w:rsid w:val="00EA40A4"/>
    <w:rsid w:val="00EA414F"/>
    <w:rsid w:val="00EA42EC"/>
    <w:rsid w:val="00EA431F"/>
    <w:rsid w:val="00EA4332"/>
    <w:rsid w:val="00EA4493"/>
    <w:rsid w:val="00EA4498"/>
    <w:rsid w:val="00EA4621"/>
    <w:rsid w:val="00EA4690"/>
    <w:rsid w:val="00EA48B7"/>
    <w:rsid w:val="00EA4EA9"/>
    <w:rsid w:val="00EA4FBC"/>
    <w:rsid w:val="00EA50FF"/>
    <w:rsid w:val="00EA51FF"/>
    <w:rsid w:val="00EA525D"/>
    <w:rsid w:val="00EA527D"/>
    <w:rsid w:val="00EA538D"/>
    <w:rsid w:val="00EA5395"/>
    <w:rsid w:val="00EA5602"/>
    <w:rsid w:val="00EA58DE"/>
    <w:rsid w:val="00EA5C2C"/>
    <w:rsid w:val="00EA5C61"/>
    <w:rsid w:val="00EA5CDD"/>
    <w:rsid w:val="00EA5D39"/>
    <w:rsid w:val="00EA5DC2"/>
    <w:rsid w:val="00EA600C"/>
    <w:rsid w:val="00EA6021"/>
    <w:rsid w:val="00EA61EF"/>
    <w:rsid w:val="00EA6651"/>
    <w:rsid w:val="00EA6AEE"/>
    <w:rsid w:val="00EA6C91"/>
    <w:rsid w:val="00EA6CA4"/>
    <w:rsid w:val="00EA6CFF"/>
    <w:rsid w:val="00EA6D6D"/>
    <w:rsid w:val="00EA6F3E"/>
    <w:rsid w:val="00EA7034"/>
    <w:rsid w:val="00EA711D"/>
    <w:rsid w:val="00EA726F"/>
    <w:rsid w:val="00EA737C"/>
    <w:rsid w:val="00EA7425"/>
    <w:rsid w:val="00EA7431"/>
    <w:rsid w:val="00EA74D3"/>
    <w:rsid w:val="00EA756E"/>
    <w:rsid w:val="00EA7849"/>
    <w:rsid w:val="00EA795B"/>
    <w:rsid w:val="00EA7A18"/>
    <w:rsid w:val="00EA7ACD"/>
    <w:rsid w:val="00EA7D11"/>
    <w:rsid w:val="00EA7D8D"/>
    <w:rsid w:val="00EA7DEE"/>
    <w:rsid w:val="00EA7ED9"/>
    <w:rsid w:val="00EB01F0"/>
    <w:rsid w:val="00EB0222"/>
    <w:rsid w:val="00EB0232"/>
    <w:rsid w:val="00EB040E"/>
    <w:rsid w:val="00EB052E"/>
    <w:rsid w:val="00EB056B"/>
    <w:rsid w:val="00EB06A0"/>
    <w:rsid w:val="00EB0990"/>
    <w:rsid w:val="00EB0C8D"/>
    <w:rsid w:val="00EB0CDE"/>
    <w:rsid w:val="00EB0D59"/>
    <w:rsid w:val="00EB0D93"/>
    <w:rsid w:val="00EB0E6B"/>
    <w:rsid w:val="00EB0F62"/>
    <w:rsid w:val="00EB0F65"/>
    <w:rsid w:val="00EB1094"/>
    <w:rsid w:val="00EB1099"/>
    <w:rsid w:val="00EB1154"/>
    <w:rsid w:val="00EB1184"/>
    <w:rsid w:val="00EB131B"/>
    <w:rsid w:val="00EB1463"/>
    <w:rsid w:val="00EB1728"/>
    <w:rsid w:val="00EB18DF"/>
    <w:rsid w:val="00EB1D64"/>
    <w:rsid w:val="00EB1D97"/>
    <w:rsid w:val="00EB1E80"/>
    <w:rsid w:val="00EB1EE3"/>
    <w:rsid w:val="00EB1F80"/>
    <w:rsid w:val="00EB1FE2"/>
    <w:rsid w:val="00EB201B"/>
    <w:rsid w:val="00EB2051"/>
    <w:rsid w:val="00EB2254"/>
    <w:rsid w:val="00EB236E"/>
    <w:rsid w:val="00EB24F7"/>
    <w:rsid w:val="00EB25BA"/>
    <w:rsid w:val="00EB2610"/>
    <w:rsid w:val="00EB26A1"/>
    <w:rsid w:val="00EB26BF"/>
    <w:rsid w:val="00EB26D4"/>
    <w:rsid w:val="00EB27AE"/>
    <w:rsid w:val="00EB2A0D"/>
    <w:rsid w:val="00EB2A13"/>
    <w:rsid w:val="00EB2BEC"/>
    <w:rsid w:val="00EB2CE2"/>
    <w:rsid w:val="00EB2E96"/>
    <w:rsid w:val="00EB2F72"/>
    <w:rsid w:val="00EB2FD8"/>
    <w:rsid w:val="00EB3039"/>
    <w:rsid w:val="00EB319E"/>
    <w:rsid w:val="00EB3384"/>
    <w:rsid w:val="00EB33F2"/>
    <w:rsid w:val="00EB3441"/>
    <w:rsid w:val="00EB3518"/>
    <w:rsid w:val="00EB35BF"/>
    <w:rsid w:val="00EB35D1"/>
    <w:rsid w:val="00EB3618"/>
    <w:rsid w:val="00EB3666"/>
    <w:rsid w:val="00EB374F"/>
    <w:rsid w:val="00EB380E"/>
    <w:rsid w:val="00EB3B7F"/>
    <w:rsid w:val="00EB3C1B"/>
    <w:rsid w:val="00EB3CB3"/>
    <w:rsid w:val="00EB3DED"/>
    <w:rsid w:val="00EB3FCC"/>
    <w:rsid w:val="00EB4059"/>
    <w:rsid w:val="00EB409E"/>
    <w:rsid w:val="00EB4245"/>
    <w:rsid w:val="00EB44DE"/>
    <w:rsid w:val="00EB4503"/>
    <w:rsid w:val="00EB45C9"/>
    <w:rsid w:val="00EB46FF"/>
    <w:rsid w:val="00EB47F5"/>
    <w:rsid w:val="00EB4909"/>
    <w:rsid w:val="00EB4952"/>
    <w:rsid w:val="00EB4974"/>
    <w:rsid w:val="00EB4E46"/>
    <w:rsid w:val="00EB4F7F"/>
    <w:rsid w:val="00EB50C1"/>
    <w:rsid w:val="00EB52E5"/>
    <w:rsid w:val="00EB5321"/>
    <w:rsid w:val="00EB55F5"/>
    <w:rsid w:val="00EB5838"/>
    <w:rsid w:val="00EB5859"/>
    <w:rsid w:val="00EB588D"/>
    <w:rsid w:val="00EB58C4"/>
    <w:rsid w:val="00EB5998"/>
    <w:rsid w:val="00EB5F91"/>
    <w:rsid w:val="00EB607B"/>
    <w:rsid w:val="00EB62AA"/>
    <w:rsid w:val="00EB62C1"/>
    <w:rsid w:val="00EB62CA"/>
    <w:rsid w:val="00EB6543"/>
    <w:rsid w:val="00EB664C"/>
    <w:rsid w:val="00EB67A3"/>
    <w:rsid w:val="00EB67B4"/>
    <w:rsid w:val="00EB67F5"/>
    <w:rsid w:val="00EB6925"/>
    <w:rsid w:val="00EB694F"/>
    <w:rsid w:val="00EB6C97"/>
    <w:rsid w:val="00EB6E16"/>
    <w:rsid w:val="00EB6E24"/>
    <w:rsid w:val="00EB6E41"/>
    <w:rsid w:val="00EB6F3C"/>
    <w:rsid w:val="00EB703D"/>
    <w:rsid w:val="00EB710D"/>
    <w:rsid w:val="00EB7529"/>
    <w:rsid w:val="00EB7533"/>
    <w:rsid w:val="00EB7706"/>
    <w:rsid w:val="00EB78A1"/>
    <w:rsid w:val="00EB7A43"/>
    <w:rsid w:val="00EB7AAD"/>
    <w:rsid w:val="00EB7B03"/>
    <w:rsid w:val="00EB7B4B"/>
    <w:rsid w:val="00EB7CDD"/>
    <w:rsid w:val="00EB7E16"/>
    <w:rsid w:val="00EB7E85"/>
    <w:rsid w:val="00EB7EA2"/>
    <w:rsid w:val="00EB7EF2"/>
    <w:rsid w:val="00EB7F04"/>
    <w:rsid w:val="00EC036A"/>
    <w:rsid w:val="00EC03EA"/>
    <w:rsid w:val="00EC0433"/>
    <w:rsid w:val="00EC0693"/>
    <w:rsid w:val="00EC07EB"/>
    <w:rsid w:val="00EC0815"/>
    <w:rsid w:val="00EC0826"/>
    <w:rsid w:val="00EC0849"/>
    <w:rsid w:val="00EC091D"/>
    <w:rsid w:val="00EC09CD"/>
    <w:rsid w:val="00EC0A2F"/>
    <w:rsid w:val="00EC0ABB"/>
    <w:rsid w:val="00EC0ADC"/>
    <w:rsid w:val="00EC0AE4"/>
    <w:rsid w:val="00EC0C08"/>
    <w:rsid w:val="00EC0CC8"/>
    <w:rsid w:val="00EC0E71"/>
    <w:rsid w:val="00EC0E92"/>
    <w:rsid w:val="00EC1004"/>
    <w:rsid w:val="00EC1316"/>
    <w:rsid w:val="00EC16C0"/>
    <w:rsid w:val="00EC16CE"/>
    <w:rsid w:val="00EC16FE"/>
    <w:rsid w:val="00EC1861"/>
    <w:rsid w:val="00EC1AE9"/>
    <w:rsid w:val="00EC1C63"/>
    <w:rsid w:val="00EC1DCA"/>
    <w:rsid w:val="00EC1F58"/>
    <w:rsid w:val="00EC202A"/>
    <w:rsid w:val="00EC205D"/>
    <w:rsid w:val="00EC20F8"/>
    <w:rsid w:val="00EC2129"/>
    <w:rsid w:val="00EC2174"/>
    <w:rsid w:val="00EC232C"/>
    <w:rsid w:val="00EC237F"/>
    <w:rsid w:val="00EC2413"/>
    <w:rsid w:val="00EC247B"/>
    <w:rsid w:val="00EC253B"/>
    <w:rsid w:val="00EC2542"/>
    <w:rsid w:val="00EC27A3"/>
    <w:rsid w:val="00EC2841"/>
    <w:rsid w:val="00EC2B12"/>
    <w:rsid w:val="00EC2E44"/>
    <w:rsid w:val="00EC2EF8"/>
    <w:rsid w:val="00EC2F7E"/>
    <w:rsid w:val="00EC301D"/>
    <w:rsid w:val="00EC30AA"/>
    <w:rsid w:val="00EC30CC"/>
    <w:rsid w:val="00EC33AC"/>
    <w:rsid w:val="00EC3503"/>
    <w:rsid w:val="00EC372F"/>
    <w:rsid w:val="00EC38B9"/>
    <w:rsid w:val="00EC3E81"/>
    <w:rsid w:val="00EC3FAE"/>
    <w:rsid w:val="00EC4151"/>
    <w:rsid w:val="00EC4188"/>
    <w:rsid w:val="00EC41FF"/>
    <w:rsid w:val="00EC42D7"/>
    <w:rsid w:val="00EC432F"/>
    <w:rsid w:val="00EC43BD"/>
    <w:rsid w:val="00EC441C"/>
    <w:rsid w:val="00EC4588"/>
    <w:rsid w:val="00EC48E9"/>
    <w:rsid w:val="00EC493A"/>
    <w:rsid w:val="00EC498F"/>
    <w:rsid w:val="00EC4B4B"/>
    <w:rsid w:val="00EC4D75"/>
    <w:rsid w:val="00EC4DA5"/>
    <w:rsid w:val="00EC4DD1"/>
    <w:rsid w:val="00EC4EDB"/>
    <w:rsid w:val="00EC4F12"/>
    <w:rsid w:val="00EC4F6C"/>
    <w:rsid w:val="00EC53A7"/>
    <w:rsid w:val="00EC53B4"/>
    <w:rsid w:val="00EC54D8"/>
    <w:rsid w:val="00EC551B"/>
    <w:rsid w:val="00EC56F5"/>
    <w:rsid w:val="00EC5923"/>
    <w:rsid w:val="00EC5B63"/>
    <w:rsid w:val="00EC5C24"/>
    <w:rsid w:val="00EC5CBF"/>
    <w:rsid w:val="00EC5D19"/>
    <w:rsid w:val="00EC5EB4"/>
    <w:rsid w:val="00EC616B"/>
    <w:rsid w:val="00EC616C"/>
    <w:rsid w:val="00EC6235"/>
    <w:rsid w:val="00EC639B"/>
    <w:rsid w:val="00EC63FB"/>
    <w:rsid w:val="00EC6444"/>
    <w:rsid w:val="00EC653D"/>
    <w:rsid w:val="00EC65F1"/>
    <w:rsid w:val="00EC66A5"/>
    <w:rsid w:val="00EC6AAF"/>
    <w:rsid w:val="00EC6B8C"/>
    <w:rsid w:val="00EC7328"/>
    <w:rsid w:val="00EC7359"/>
    <w:rsid w:val="00EC747D"/>
    <w:rsid w:val="00EC77F8"/>
    <w:rsid w:val="00EC7894"/>
    <w:rsid w:val="00EC7954"/>
    <w:rsid w:val="00EC7AF4"/>
    <w:rsid w:val="00EC7C04"/>
    <w:rsid w:val="00EC7C6F"/>
    <w:rsid w:val="00EC7F0A"/>
    <w:rsid w:val="00ED0117"/>
    <w:rsid w:val="00ED0874"/>
    <w:rsid w:val="00ED0948"/>
    <w:rsid w:val="00ED09E7"/>
    <w:rsid w:val="00ED0A00"/>
    <w:rsid w:val="00ED0B3C"/>
    <w:rsid w:val="00ED0BE2"/>
    <w:rsid w:val="00ED0CC6"/>
    <w:rsid w:val="00ED0DCF"/>
    <w:rsid w:val="00ED0DEC"/>
    <w:rsid w:val="00ED0EE0"/>
    <w:rsid w:val="00ED111A"/>
    <w:rsid w:val="00ED1127"/>
    <w:rsid w:val="00ED11E3"/>
    <w:rsid w:val="00ED1252"/>
    <w:rsid w:val="00ED1380"/>
    <w:rsid w:val="00ED13C5"/>
    <w:rsid w:val="00ED15F7"/>
    <w:rsid w:val="00ED163D"/>
    <w:rsid w:val="00ED1889"/>
    <w:rsid w:val="00ED1B39"/>
    <w:rsid w:val="00ED1DF3"/>
    <w:rsid w:val="00ED1EC6"/>
    <w:rsid w:val="00ED21CC"/>
    <w:rsid w:val="00ED2507"/>
    <w:rsid w:val="00ED2741"/>
    <w:rsid w:val="00ED289A"/>
    <w:rsid w:val="00ED28A5"/>
    <w:rsid w:val="00ED295F"/>
    <w:rsid w:val="00ED2AB5"/>
    <w:rsid w:val="00ED2BCA"/>
    <w:rsid w:val="00ED2CEF"/>
    <w:rsid w:val="00ED2D78"/>
    <w:rsid w:val="00ED2DA8"/>
    <w:rsid w:val="00ED2DBF"/>
    <w:rsid w:val="00ED2EE9"/>
    <w:rsid w:val="00ED2EF3"/>
    <w:rsid w:val="00ED2F2B"/>
    <w:rsid w:val="00ED306E"/>
    <w:rsid w:val="00ED3189"/>
    <w:rsid w:val="00ED3289"/>
    <w:rsid w:val="00ED3326"/>
    <w:rsid w:val="00ED3381"/>
    <w:rsid w:val="00ED33EB"/>
    <w:rsid w:val="00ED3447"/>
    <w:rsid w:val="00ED34E6"/>
    <w:rsid w:val="00ED3581"/>
    <w:rsid w:val="00ED35E2"/>
    <w:rsid w:val="00ED3820"/>
    <w:rsid w:val="00ED390E"/>
    <w:rsid w:val="00ED3C7F"/>
    <w:rsid w:val="00ED3CEB"/>
    <w:rsid w:val="00ED3D79"/>
    <w:rsid w:val="00ED3F7D"/>
    <w:rsid w:val="00ED4127"/>
    <w:rsid w:val="00ED4129"/>
    <w:rsid w:val="00ED4149"/>
    <w:rsid w:val="00ED421F"/>
    <w:rsid w:val="00ED440E"/>
    <w:rsid w:val="00ED442E"/>
    <w:rsid w:val="00ED45E4"/>
    <w:rsid w:val="00ED45E8"/>
    <w:rsid w:val="00ED462C"/>
    <w:rsid w:val="00ED46DC"/>
    <w:rsid w:val="00ED47A4"/>
    <w:rsid w:val="00ED48E3"/>
    <w:rsid w:val="00ED4AC7"/>
    <w:rsid w:val="00ED4B59"/>
    <w:rsid w:val="00ED4BEB"/>
    <w:rsid w:val="00ED4CE6"/>
    <w:rsid w:val="00ED4E3B"/>
    <w:rsid w:val="00ED4F1D"/>
    <w:rsid w:val="00ED5018"/>
    <w:rsid w:val="00ED52FE"/>
    <w:rsid w:val="00ED53D2"/>
    <w:rsid w:val="00ED557A"/>
    <w:rsid w:val="00ED55DA"/>
    <w:rsid w:val="00ED56FE"/>
    <w:rsid w:val="00ED58B0"/>
    <w:rsid w:val="00ED58B9"/>
    <w:rsid w:val="00ED59F8"/>
    <w:rsid w:val="00ED5D7F"/>
    <w:rsid w:val="00ED5DE8"/>
    <w:rsid w:val="00ED61D4"/>
    <w:rsid w:val="00ED63EE"/>
    <w:rsid w:val="00ED687B"/>
    <w:rsid w:val="00ED689B"/>
    <w:rsid w:val="00ED68AA"/>
    <w:rsid w:val="00ED6972"/>
    <w:rsid w:val="00ED6A19"/>
    <w:rsid w:val="00ED6BF5"/>
    <w:rsid w:val="00ED6D0D"/>
    <w:rsid w:val="00ED70B6"/>
    <w:rsid w:val="00ED717E"/>
    <w:rsid w:val="00ED71D3"/>
    <w:rsid w:val="00ED71E1"/>
    <w:rsid w:val="00ED71E5"/>
    <w:rsid w:val="00ED71E8"/>
    <w:rsid w:val="00ED73A5"/>
    <w:rsid w:val="00ED7459"/>
    <w:rsid w:val="00ED75BB"/>
    <w:rsid w:val="00ED7712"/>
    <w:rsid w:val="00ED77AE"/>
    <w:rsid w:val="00ED77B8"/>
    <w:rsid w:val="00ED7845"/>
    <w:rsid w:val="00ED78AD"/>
    <w:rsid w:val="00ED78D6"/>
    <w:rsid w:val="00ED7B04"/>
    <w:rsid w:val="00ED7B38"/>
    <w:rsid w:val="00ED7B7C"/>
    <w:rsid w:val="00ED7B7F"/>
    <w:rsid w:val="00ED7C18"/>
    <w:rsid w:val="00ED7CD1"/>
    <w:rsid w:val="00ED7E1B"/>
    <w:rsid w:val="00EE01AD"/>
    <w:rsid w:val="00EE04F8"/>
    <w:rsid w:val="00EE054A"/>
    <w:rsid w:val="00EE0866"/>
    <w:rsid w:val="00EE0A66"/>
    <w:rsid w:val="00EE0B4D"/>
    <w:rsid w:val="00EE0C07"/>
    <w:rsid w:val="00EE1097"/>
    <w:rsid w:val="00EE13A9"/>
    <w:rsid w:val="00EE13BB"/>
    <w:rsid w:val="00EE15D9"/>
    <w:rsid w:val="00EE15EC"/>
    <w:rsid w:val="00EE1690"/>
    <w:rsid w:val="00EE1A35"/>
    <w:rsid w:val="00EE1A6D"/>
    <w:rsid w:val="00EE1B7A"/>
    <w:rsid w:val="00EE1BC9"/>
    <w:rsid w:val="00EE1BFD"/>
    <w:rsid w:val="00EE1D19"/>
    <w:rsid w:val="00EE1D1B"/>
    <w:rsid w:val="00EE1DA1"/>
    <w:rsid w:val="00EE1EA7"/>
    <w:rsid w:val="00EE2060"/>
    <w:rsid w:val="00EE2203"/>
    <w:rsid w:val="00EE22B4"/>
    <w:rsid w:val="00EE22DB"/>
    <w:rsid w:val="00EE2393"/>
    <w:rsid w:val="00EE24B0"/>
    <w:rsid w:val="00EE335A"/>
    <w:rsid w:val="00EE33BE"/>
    <w:rsid w:val="00EE35A5"/>
    <w:rsid w:val="00EE37A0"/>
    <w:rsid w:val="00EE37E1"/>
    <w:rsid w:val="00EE3834"/>
    <w:rsid w:val="00EE388B"/>
    <w:rsid w:val="00EE3B9B"/>
    <w:rsid w:val="00EE3C58"/>
    <w:rsid w:val="00EE3C7C"/>
    <w:rsid w:val="00EE3C8B"/>
    <w:rsid w:val="00EE3DA7"/>
    <w:rsid w:val="00EE3DFB"/>
    <w:rsid w:val="00EE4090"/>
    <w:rsid w:val="00EE40FB"/>
    <w:rsid w:val="00EE416D"/>
    <w:rsid w:val="00EE4265"/>
    <w:rsid w:val="00EE42A6"/>
    <w:rsid w:val="00EE44D2"/>
    <w:rsid w:val="00EE48F6"/>
    <w:rsid w:val="00EE4904"/>
    <w:rsid w:val="00EE4986"/>
    <w:rsid w:val="00EE4AC1"/>
    <w:rsid w:val="00EE4B3B"/>
    <w:rsid w:val="00EE4CDC"/>
    <w:rsid w:val="00EE4DFF"/>
    <w:rsid w:val="00EE4F29"/>
    <w:rsid w:val="00EE4FE4"/>
    <w:rsid w:val="00EE5019"/>
    <w:rsid w:val="00EE52DA"/>
    <w:rsid w:val="00EE531A"/>
    <w:rsid w:val="00EE5345"/>
    <w:rsid w:val="00EE5749"/>
    <w:rsid w:val="00EE5910"/>
    <w:rsid w:val="00EE592F"/>
    <w:rsid w:val="00EE5953"/>
    <w:rsid w:val="00EE5A94"/>
    <w:rsid w:val="00EE5B75"/>
    <w:rsid w:val="00EE5C4F"/>
    <w:rsid w:val="00EE5D8F"/>
    <w:rsid w:val="00EE624F"/>
    <w:rsid w:val="00EE62D9"/>
    <w:rsid w:val="00EE63DF"/>
    <w:rsid w:val="00EE63FE"/>
    <w:rsid w:val="00EE646B"/>
    <w:rsid w:val="00EE6579"/>
    <w:rsid w:val="00EE66BD"/>
    <w:rsid w:val="00EE69C5"/>
    <w:rsid w:val="00EE6BAA"/>
    <w:rsid w:val="00EE6BD7"/>
    <w:rsid w:val="00EE6C7E"/>
    <w:rsid w:val="00EE6D62"/>
    <w:rsid w:val="00EE6E3E"/>
    <w:rsid w:val="00EE701C"/>
    <w:rsid w:val="00EE7367"/>
    <w:rsid w:val="00EE7BC0"/>
    <w:rsid w:val="00EE7DAC"/>
    <w:rsid w:val="00EF016B"/>
    <w:rsid w:val="00EF050E"/>
    <w:rsid w:val="00EF054D"/>
    <w:rsid w:val="00EF08C6"/>
    <w:rsid w:val="00EF0969"/>
    <w:rsid w:val="00EF0AA4"/>
    <w:rsid w:val="00EF0ACB"/>
    <w:rsid w:val="00EF0CFA"/>
    <w:rsid w:val="00EF0D73"/>
    <w:rsid w:val="00EF0D77"/>
    <w:rsid w:val="00EF0DB1"/>
    <w:rsid w:val="00EF0DB9"/>
    <w:rsid w:val="00EF0F51"/>
    <w:rsid w:val="00EF0FAA"/>
    <w:rsid w:val="00EF1108"/>
    <w:rsid w:val="00EF119D"/>
    <w:rsid w:val="00EF11D4"/>
    <w:rsid w:val="00EF12B7"/>
    <w:rsid w:val="00EF1390"/>
    <w:rsid w:val="00EF151F"/>
    <w:rsid w:val="00EF163C"/>
    <w:rsid w:val="00EF1656"/>
    <w:rsid w:val="00EF16C5"/>
    <w:rsid w:val="00EF172D"/>
    <w:rsid w:val="00EF19F2"/>
    <w:rsid w:val="00EF19FA"/>
    <w:rsid w:val="00EF1A8A"/>
    <w:rsid w:val="00EF1AD8"/>
    <w:rsid w:val="00EF1C79"/>
    <w:rsid w:val="00EF1EFA"/>
    <w:rsid w:val="00EF1FAC"/>
    <w:rsid w:val="00EF1FF8"/>
    <w:rsid w:val="00EF2855"/>
    <w:rsid w:val="00EF2EB3"/>
    <w:rsid w:val="00EF3244"/>
    <w:rsid w:val="00EF3492"/>
    <w:rsid w:val="00EF353E"/>
    <w:rsid w:val="00EF3686"/>
    <w:rsid w:val="00EF37A8"/>
    <w:rsid w:val="00EF381B"/>
    <w:rsid w:val="00EF3898"/>
    <w:rsid w:val="00EF391E"/>
    <w:rsid w:val="00EF394C"/>
    <w:rsid w:val="00EF39AE"/>
    <w:rsid w:val="00EF39C5"/>
    <w:rsid w:val="00EF3C3E"/>
    <w:rsid w:val="00EF3CB7"/>
    <w:rsid w:val="00EF3CCE"/>
    <w:rsid w:val="00EF3D78"/>
    <w:rsid w:val="00EF3D92"/>
    <w:rsid w:val="00EF3E91"/>
    <w:rsid w:val="00EF3F3B"/>
    <w:rsid w:val="00EF40CF"/>
    <w:rsid w:val="00EF41A4"/>
    <w:rsid w:val="00EF41CA"/>
    <w:rsid w:val="00EF42A3"/>
    <w:rsid w:val="00EF4399"/>
    <w:rsid w:val="00EF43D5"/>
    <w:rsid w:val="00EF448C"/>
    <w:rsid w:val="00EF4533"/>
    <w:rsid w:val="00EF4693"/>
    <w:rsid w:val="00EF470D"/>
    <w:rsid w:val="00EF48A5"/>
    <w:rsid w:val="00EF4993"/>
    <w:rsid w:val="00EF49F8"/>
    <w:rsid w:val="00EF4BF2"/>
    <w:rsid w:val="00EF4C0F"/>
    <w:rsid w:val="00EF4C22"/>
    <w:rsid w:val="00EF4D5F"/>
    <w:rsid w:val="00EF4D64"/>
    <w:rsid w:val="00EF4E9A"/>
    <w:rsid w:val="00EF4F8A"/>
    <w:rsid w:val="00EF51D2"/>
    <w:rsid w:val="00EF528A"/>
    <w:rsid w:val="00EF53A9"/>
    <w:rsid w:val="00EF54AD"/>
    <w:rsid w:val="00EF54F7"/>
    <w:rsid w:val="00EF551B"/>
    <w:rsid w:val="00EF55F9"/>
    <w:rsid w:val="00EF58A4"/>
    <w:rsid w:val="00EF5967"/>
    <w:rsid w:val="00EF5AC9"/>
    <w:rsid w:val="00EF5B32"/>
    <w:rsid w:val="00EF5C7B"/>
    <w:rsid w:val="00EF5E42"/>
    <w:rsid w:val="00EF5E99"/>
    <w:rsid w:val="00EF5F1E"/>
    <w:rsid w:val="00EF625C"/>
    <w:rsid w:val="00EF6311"/>
    <w:rsid w:val="00EF6456"/>
    <w:rsid w:val="00EF64F5"/>
    <w:rsid w:val="00EF657F"/>
    <w:rsid w:val="00EF65B9"/>
    <w:rsid w:val="00EF6998"/>
    <w:rsid w:val="00EF6BD5"/>
    <w:rsid w:val="00EF6EED"/>
    <w:rsid w:val="00EF6EF1"/>
    <w:rsid w:val="00EF6EF5"/>
    <w:rsid w:val="00EF6F01"/>
    <w:rsid w:val="00EF701E"/>
    <w:rsid w:val="00EF708F"/>
    <w:rsid w:val="00EF70B1"/>
    <w:rsid w:val="00EF7217"/>
    <w:rsid w:val="00EF7287"/>
    <w:rsid w:val="00EF7323"/>
    <w:rsid w:val="00EF758C"/>
    <w:rsid w:val="00EF7622"/>
    <w:rsid w:val="00EF76F0"/>
    <w:rsid w:val="00EF78BE"/>
    <w:rsid w:val="00EF78EE"/>
    <w:rsid w:val="00EF79F9"/>
    <w:rsid w:val="00EF7B14"/>
    <w:rsid w:val="00EF7BB3"/>
    <w:rsid w:val="00EF7BF8"/>
    <w:rsid w:val="00EF7C36"/>
    <w:rsid w:val="00F00074"/>
    <w:rsid w:val="00F00572"/>
    <w:rsid w:val="00F007F0"/>
    <w:rsid w:val="00F00884"/>
    <w:rsid w:val="00F00912"/>
    <w:rsid w:val="00F00A89"/>
    <w:rsid w:val="00F00D69"/>
    <w:rsid w:val="00F00D8E"/>
    <w:rsid w:val="00F00DCB"/>
    <w:rsid w:val="00F00EFC"/>
    <w:rsid w:val="00F00FA7"/>
    <w:rsid w:val="00F01005"/>
    <w:rsid w:val="00F011A4"/>
    <w:rsid w:val="00F011E1"/>
    <w:rsid w:val="00F0145C"/>
    <w:rsid w:val="00F015B6"/>
    <w:rsid w:val="00F0160E"/>
    <w:rsid w:val="00F017E6"/>
    <w:rsid w:val="00F01891"/>
    <w:rsid w:val="00F01AA5"/>
    <w:rsid w:val="00F01CC5"/>
    <w:rsid w:val="00F02001"/>
    <w:rsid w:val="00F020B2"/>
    <w:rsid w:val="00F02141"/>
    <w:rsid w:val="00F02316"/>
    <w:rsid w:val="00F0233A"/>
    <w:rsid w:val="00F023D0"/>
    <w:rsid w:val="00F02578"/>
    <w:rsid w:val="00F025A6"/>
    <w:rsid w:val="00F0268D"/>
    <w:rsid w:val="00F02894"/>
    <w:rsid w:val="00F02C84"/>
    <w:rsid w:val="00F02D32"/>
    <w:rsid w:val="00F02DAE"/>
    <w:rsid w:val="00F02E55"/>
    <w:rsid w:val="00F02EE1"/>
    <w:rsid w:val="00F030C6"/>
    <w:rsid w:val="00F03158"/>
    <w:rsid w:val="00F03424"/>
    <w:rsid w:val="00F035C9"/>
    <w:rsid w:val="00F03614"/>
    <w:rsid w:val="00F0371F"/>
    <w:rsid w:val="00F03871"/>
    <w:rsid w:val="00F039FF"/>
    <w:rsid w:val="00F03A23"/>
    <w:rsid w:val="00F03BA1"/>
    <w:rsid w:val="00F0413F"/>
    <w:rsid w:val="00F042E4"/>
    <w:rsid w:val="00F0434A"/>
    <w:rsid w:val="00F043B2"/>
    <w:rsid w:val="00F04570"/>
    <w:rsid w:val="00F0463C"/>
    <w:rsid w:val="00F0466F"/>
    <w:rsid w:val="00F0475D"/>
    <w:rsid w:val="00F0478F"/>
    <w:rsid w:val="00F047E5"/>
    <w:rsid w:val="00F0487F"/>
    <w:rsid w:val="00F04893"/>
    <w:rsid w:val="00F048E3"/>
    <w:rsid w:val="00F04A05"/>
    <w:rsid w:val="00F04A44"/>
    <w:rsid w:val="00F04A65"/>
    <w:rsid w:val="00F04C67"/>
    <w:rsid w:val="00F04CCD"/>
    <w:rsid w:val="00F04E64"/>
    <w:rsid w:val="00F04FFB"/>
    <w:rsid w:val="00F050DE"/>
    <w:rsid w:val="00F05306"/>
    <w:rsid w:val="00F054B4"/>
    <w:rsid w:val="00F054C1"/>
    <w:rsid w:val="00F055D6"/>
    <w:rsid w:val="00F055E5"/>
    <w:rsid w:val="00F0560C"/>
    <w:rsid w:val="00F05638"/>
    <w:rsid w:val="00F05683"/>
    <w:rsid w:val="00F056BF"/>
    <w:rsid w:val="00F05811"/>
    <w:rsid w:val="00F058CC"/>
    <w:rsid w:val="00F0596D"/>
    <w:rsid w:val="00F059A1"/>
    <w:rsid w:val="00F05BEF"/>
    <w:rsid w:val="00F05C85"/>
    <w:rsid w:val="00F05EC3"/>
    <w:rsid w:val="00F05F18"/>
    <w:rsid w:val="00F06064"/>
    <w:rsid w:val="00F0608A"/>
    <w:rsid w:val="00F061D3"/>
    <w:rsid w:val="00F06271"/>
    <w:rsid w:val="00F063C2"/>
    <w:rsid w:val="00F06585"/>
    <w:rsid w:val="00F06873"/>
    <w:rsid w:val="00F06C54"/>
    <w:rsid w:val="00F06CBC"/>
    <w:rsid w:val="00F06D5B"/>
    <w:rsid w:val="00F06E97"/>
    <w:rsid w:val="00F0709B"/>
    <w:rsid w:val="00F070D8"/>
    <w:rsid w:val="00F0722E"/>
    <w:rsid w:val="00F072CF"/>
    <w:rsid w:val="00F07371"/>
    <w:rsid w:val="00F073A9"/>
    <w:rsid w:val="00F073BE"/>
    <w:rsid w:val="00F07493"/>
    <w:rsid w:val="00F075D9"/>
    <w:rsid w:val="00F07926"/>
    <w:rsid w:val="00F07EBD"/>
    <w:rsid w:val="00F07F3E"/>
    <w:rsid w:val="00F07FD2"/>
    <w:rsid w:val="00F10261"/>
    <w:rsid w:val="00F1027D"/>
    <w:rsid w:val="00F102FC"/>
    <w:rsid w:val="00F1043A"/>
    <w:rsid w:val="00F105B5"/>
    <w:rsid w:val="00F1062D"/>
    <w:rsid w:val="00F10723"/>
    <w:rsid w:val="00F10729"/>
    <w:rsid w:val="00F10758"/>
    <w:rsid w:val="00F108A0"/>
    <w:rsid w:val="00F108C5"/>
    <w:rsid w:val="00F10A30"/>
    <w:rsid w:val="00F10B75"/>
    <w:rsid w:val="00F10B92"/>
    <w:rsid w:val="00F10CF9"/>
    <w:rsid w:val="00F10D4F"/>
    <w:rsid w:val="00F10F3A"/>
    <w:rsid w:val="00F10FF4"/>
    <w:rsid w:val="00F1104A"/>
    <w:rsid w:val="00F110C3"/>
    <w:rsid w:val="00F1132F"/>
    <w:rsid w:val="00F11346"/>
    <w:rsid w:val="00F114C2"/>
    <w:rsid w:val="00F11673"/>
    <w:rsid w:val="00F1177E"/>
    <w:rsid w:val="00F11A48"/>
    <w:rsid w:val="00F11B53"/>
    <w:rsid w:val="00F11C2A"/>
    <w:rsid w:val="00F11C6F"/>
    <w:rsid w:val="00F11E3E"/>
    <w:rsid w:val="00F11EA7"/>
    <w:rsid w:val="00F11FDF"/>
    <w:rsid w:val="00F12126"/>
    <w:rsid w:val="00F12267"/>
    <w:rsid w:val="00F12433"/>
    <w:rsid w:val="00F124EE"/>
    <w:rsid w:val="00F1265B"/>
    <w:rsid w:val="00F1269A"/>
    <w:rsid w:val="00F12984"/>
    <w:rsid w:val="00F129D1"/>
    <w:rsid w:val="00F12A9E"/>
    <w:rsid w:val="00F12BB7"/>
    <w:rsid w:val="00F12CEB"/>
    <w:rsid w:val="00F12E42"/>
    <w:rsid w:val="00F12EC6"/>
    <w:rsid w:val="00F13091"/>
    <w:rsid w:val="00F130AA"/>
    <w:rsid w:val="00F1316A"/>
    <w:rsid w:val="00F1330A"/>
    <w:rsid w:val="00F134B8"/>
    <w:rsid w:val="00F1353F"/>
    <w:rsid w:val="00F136E8"/>
    <w:rsid w:val="00F13730"/>
    <w:rsid w:val="00F13A70"/>
    <w:rsid w:val="00F13ABF"/>
    <w:rsid w:val="00F13AFF"/>
    <w:rsid w:val="00F13C63"/>
    <w:rsid w:val="00F13E4F"/>
    <w:rsid w:val="00F13E50"/>
    <w:rsid w:val="00F13F4A"/>
    <w:rsid w:val="00F14182"/>
    <w:rsid w:val="00F142EC"/>
    <w:rsid w:val="00F143B5"/>
    <w:rsid w:val="00F1448B"/>
    <w:rsid w:val="00F144C3"/>
    <w:rsid w:val="00F146FB"/>
    <w:rsid w:val="00F147C8"/>
    <w:rsid w:val="00F147D1"/>
    <w:rsid w:val="00F14817"/>
    <w:rsid w:val="00F1496D"/>
    <w:rsid w:val="00F14BDE"/>
    <w:rsid w:val="00F14CC0"/>
    <w:rsid w:val="00F14D17"/>
    <w:rsid w:val="00F1501D"/>
    <w:rsid w:val="00F15020"/>
    <w:rsid w:val="00F150C2"/>
    <w:rsid w:val="00F15162"/>
    <w:rsid w:val="00F15307"/>
    <w:rsid w:val="00F1533E"/>
    <w:rsid w:val="00F15355"/>
    <w:rsid w:val="00F15410"/>
    <w:rsid w:val="00F15B0E"/>
    <w:rsid w:val="00F15B83"/>
    <w:rsid w:val="00F15C9F"/>
    <w:rsid w:val="00F15EB8"/>
    <w:rsid w:val="00F15F7B"/>
    <w:rsid w:val="00F15FE7"/>
    <w:rsid w:val="00F160D4"/>
    <w:rsid w:val="00F16128"/>
    <w:rsid w:val="00F1612C"/>
    <w:rsid w:val="00F161F8"/>
    <w:rsid w:val="00F16245"/>
    <w:rsid w:val="00F16253"/>
    <w:rsid w:val="00F162F2"/>
    <w:rsid w:val="00F163A5"/>
    <w:rsid w:val="00F164FF"/>
    <w:rsid w:val="00F16538"/>
    <w:rsid w:val="00F165B5"/>
    <w:rsid w:val="00F168C2"/>
    <w:rsid w:val="00F16A15"/>
    <w:rsid w:val="00F16A8B"/>
    <w:rsid w:val="00F16ABA"/>
    <w:rsid w:val="00F16CEF"/>
    <w:rsid w:val="00F16DAE"/>
    <w:rsid w:val="00F16E83"/>
    <w:rsid w:val="00F16EA6"/>
    <w:rsid w:val="00F1708E"/>
    <w:rsid w:val="00F17516"/>
    <w:rsid w:val="00F17604"/>
    <w:rsid w:val="00F17812"/>
    <w:rsid w:val="00F17894"/>
    <w:rsid w:val="00F178F6"/>
    <w:rsid w:val="00F17B2D"/>
    <w:rsid w:val="00F17C7C"/>
    <w:rsid w:val="00F2009A"/>
    <w:rsid w:val="00F20212"/>
    <w:rsid w:val="00F202B9"/>
    <w:rsid w:val="00F20469"/>
    <w:rsid w:val="00F205F2"/>
    <w:rsid w:val="00F20660"/>
    <w:rsid w:val="00F206E4"/>
    <w:rsid w:val="00F2097A"/>
    <w:rsid w:val="00F20E82"/>
    <w:rsid w:val="00F20F77"/>
    <w:rsid w:val="00F210D6"/>
    <w:rsid w:val="00F21141"/>
    <w:rsid w:val="00F2119C"/>
    <w:rsid w:val="00F21228"/>
    <w:rsid w:val="00F212FF"/>
    <w:rsid w:val="00F213EF"/>
    <w:rsid w:val="00F2148A"/>
    <w:rsid w:val="00F21747"/>
    <w:rsid w:val="00F217EC"/>
    <w:rsid w:val="00F21A35"/>
    <w:rsid w:val="00F21ACB"/>
    <w:rsid w:val="00F21B28"/>
    <w:rsid w:val="00F21FED"/>
    <w:rsid w:val="00F220EA"/>
    <w:rsid w:val="00F22125"/>
    <w:rsid w:val="00F22228"/>
    <w:rsid w:val="00F2239D"/>
    <w:rsid w:val="00F22413"/>
    <w:rsid w:val="00F224A9"/>
    <w:rsid w:val="00F224B8"/>
    <w:rsid w:val="00F22556"/>
    <w:rsid w:val="00F2255D"/>
    <w:rsid w:val="00F22776"/>
    <w:rsid w:val="00F2299C"/>
    <w:rsid w:val="00F229A8"/>
    <w:rsid w:val="00F22C93"/>
    <w:rsid w:val="00F22CCD"/>
    <w:rsid w:val="00F23179"/>
    <w:rsid w:val="00F2319F"/>
    <w:rsid w:val="00F2329E"/>
    <w:rsid w:val="00F23353"/>
    <w:rsid w:val="00F23380"/>
    <w:rsid w:val="00F233DB"/>
    <w:rsid w:val="00F2388A"/>
    <w:rsid w:val="00F23D0B"/>
    <w:rsid w:val="00F23DAE"/>
    <w:rsid w:val="00F240E8"/>
    <w:rsid w:val="00F2438B"/>
    <w:rsid w:val="00F243B4"/>
    <w:rsid w:val="00F2446B"/>
    <w:rsid w:val="00F24545"/>
    <w:rsid w:val="00F2479C"/>
    <w:rsid w:val="00F2484F"/>
    <w:rsid w:val="00F248DE"/>
    <w:rsid w:val="00F24A12"/>
    <w:rsid w:val="00F24BC3"/>
    <w:rsid w:val="00F24CF5"/>
    <w:rsid w:val="00F24E2D"/>
    <w:rsid w:val="00F250B7"/>
    <w:rsid w:val="00F25353"/>
    <w:rsid w:val="00F25479"/>
    <w:rsid w:val="00F255E7"/>
    <w:rsid w:val="00F2571B"/>
    <w:rsid w:val="00F258ED"/>
    <w:rsid w:val="00F2592B"/>
    <w:rsid w:val="00F25AE3"/>
    <w:rsid w:val="00F25B4D"/>
    <w:rsid w:val="00F25BF9"/>
    <w:rsid w:val="00F25D69"/>
    <w:rsid w:val="00F26129"/>
    <w:rsid w:val="00F26142"/>
    <w:rsid w:val="00F26180"/>
    <w:rsid w:val="00F264A2"/>
    <w:rsid w:val="00F264D3"/>
    <w:rsid w:val="00F266B8"/>
    <w:rsid w:val="00F26A77"/>
    <w:rsid w:val="00F26C5C"/>
    <w:rsid w:val="00F26CF9"/>
    <w:rsid w:val="00F26EF4"/>
    <w:rsid w:val="00F26FBF"/>
    <w:rsid w:val="00F27068"/>
    <w:rsid w:val="00F27179"/>
    <w:rsid w:val="00F2731B"/>
    <w:rsid w:val="00F273FD"/>
    <w:rsid w:val="00F274DF"/>
    <w:rsid w:val="00F27766"/>
    <w:rsid w:val="00F277A7"/>
    <w:rsid w:val="00F27824"/>
    <w:rsid w:val="00F27B99"/>
    <w:rsid w:val="00F27C48"/>
    <w:rsid w:val="00F27C8E"/>
    <w:rsid w:val="00F27CAF"/>
    <w:rsid w:val="00F27CC3"/>
    <w:rsid w:val="00F27D84"/>
    <w:rsid w:val="00F27D9F"/>
    <w:rsid w:val="00F27F00"/>
    <w:rsid w:val="00F30358"/>
    <w:rsid w:val="00F30531"/>
    <w:rsid w:val="00F305BE"/>
    <w:rsid w:val="00F30620"/>
    <w:rsid w:val="00F3088E"/>
    <w:rsid w:val="00F30981"/>
    <w:rsid w:val="00F30CDD"/>
    <w:rsid w:val="00F30D45"/>
    <w:rsid w:val="00F30DD9"/>
    <w:rsid w:val="00F30E40"/>
    <w:rsid w:val="00F30EBA"/>
    <w:rsid w:val="00F30F19"/>
    <w:rsid w:val="00F3110C"/>
    <w:rsid w:val="00F31199"/>
    <w:rsid w:val="00F311C3"/>
    <w:rsid w:val="00F311DE"/>
    <w:rsid w:val="00F3133C"/>
    <w:rsid w:val="00F31429"/>
    <w:rsid w:val="00F3156C"/>
    <w:rsid w:val="00F315A3"/>
    <w:rsid w:val="00F31827"/>
    <w:rsid w:val="00F3185D"/>
    <w:rsid w:val="00F31B92"/>
    <w:rsid w:val="00F31DA1"/>
    <w:rsid w:val="00F31DB0"/>
    <w:rsid w:val="00F31DB9"/>
    <w:rsid w:val="00F31E12"/>
    <w:rsid w:val="00F31FC9"/>
    <w:rsid w:val="00F32077"/>
    <w:rsid w:val="00F32210"/>
    <w:rsid w:val="00F3234A"/>
    <w:rsid w:val="00F32522"/>
    <w:rsid w:val="00F32594"/>
    <w:rsid w:val="00F325D5"/>
    <w:rsid w:val="00F327BF"/>
    <w:rsid w:val="00F328FE"/>
    <w:rsid w:val="00F3295A"/>
    <w:rsid w:val="00F329F7"/>
    <w:rsid w:val="00F32A0F"/>
    <w:rsid w:val="00F32AA2"/>
    <w:rsid w:val="00F32E8E"/>
    <w:rsid w:val="00F32EF0"/>
    <w:rsid w:val="00F32F10"/>
    <w:rsid w:val="00F32F4E"/>
    <w:rsid w:val="00F33010"/>
    <w:rsid w:val="00F33043"/>
    <w:rsid w:val="00F330C3"/>
    <w:rsid w:val="00F331CE"/>
    <w:rsid w:val="00F33238"/>
    <w:rsid w:val="00F332E5"/>
    <w:rsid w:val="00F33329"/>
    <w:rsid w:val="00F33411"/>
    <w:rsid w:val="00F33423"/>
    <w:rsid w:val="00F3346E"/>
    <w:rsid w:val="00F33502"/>
    <w:rsid w:val="00F33615"/>
    <w:rsid w:val="00F33654"/>
    <w:rsid w:val="00F336AC"/>
    <w:rsid w:val="00F336AD"/>
    <w:rsid w:val="00F336DB"/>
    <w:rsid w:val="00F33967"/>
    <w:rsid w:val="00F33988"/>
    <w:rsid w:val="00F33A82"/>
    <w:rsid w:val="00F33D3E"/>
    <w:rsid w:val="00F33DCA"/>
    <w:rsid w:val="00F33DFD"/>
    <w:rsid w:val="00F33EDD"/>
    <w:rsid w:val="00F33FEC"/>
    <w:rsid w:val="00F33FF7"/>
    <w:rsid w:val="00F3401C"/>
    <w:rsid w:val="00F3419A"/>
    <w:rsid w:val="00F343EE"/>
    <w:rsid w:val="00F345CA"/>
    <w:rsid w:val="00F348FF"/>
    <w:rsid w:val="00F34A47"/>
    <w:rsid w:val="00F34C8E"/>
    <w:rsid w:val="00F34D69"/>
    <w:rsid w:val="00F34E31"/>
    <w:rsid w:val="00F3502E"/>
    <w:rsid w:val="00F35149"/>
    <w:rsid w:val="00F351E2"/>
    <w:rsid w:val="00F351E6"/>
    <w:rsid w:val="00F35221"/>
    <w:rsid w:val="00F3527F"/>
    <w:rsid w:val="00F355BF"/>
    <w:rsid w:val="00F355E3"/>
    <w:rsid w:val="00F35844"/>
    <w:rsid w:val="00F358AC"/>
    <w:rsid w:val="00F3591E"/>
    <w:rsid w:val="00F359EA"/>
    <w:rsid w:val="00F35B9F"/>
    <w:rsid w:val="00F35BAD"/>
    <w:rsid w:val="00F35C48"/>
    <w:rsid w:val="00F35C59"/>
    <w:rsid w:val="00F35D53"/>
    <w:rsid w:val="00F35E0C"/>
    <w:rsid w:val="00F35FAA"/>
    <w:rsid w:val="00F35FD6"/>
    <w:rsid w:val="00F36180"/>
    <w:rsid w:val="00F361A0"/>
    <w:rsid w:val="00F36394"/>
    <w:rsid w:val="00F363B2"/>
    <w:rsid w:val="00F363D2"/>
    <w:rsid w:val="00F363FB"/>
    <w:rsid w:val="00F3640C"/>
    <w:rsid w:val="00F364B2"/>
    <w:rsid w:val="00F369AC"/>
    <w:rsid w:val="00F36A62"/>
    <w:rsid w:val="00F36ACC"/>
    <w:rsid w:val="00F36C8A"/>
    <w:rsid w:val="00F37223"/>
    <w:rsid w:val="00F37242"/>
    <w:rsid w:val="00F3730A"/>
    <w:rsid w:val="00F37343"/>
    <w:rsid w:val="00F3752E"/>
    <w:rsid w:val="00F3767A"/>
    <w:rsid w:val="00F376C9"/>
    <w:rsid w:val="00F3781C"/>
    <w:rsid w:val="00F3791D"/>
    <w:rsid w:val="00F37BF8"/>
    <w:rsid w:val="00F37C2F"/>
    <w:rsid w:val="00F37CA3"/>
    <w:rsid w:val="00F37CED"/>
    <w:rsid w:val="00F40128"/>
    <w:rsid w:val="00F401CD"/>
    <w:rsid w:val="00F401DC"/>
    <w:rsid w:val="00F4047D"/>
    <w:rsid w:val="00F40524"/>
    <w:rsid w:val="00F40573"/>
    <w:rsid w:val="00F4075A"/>
    <w:rsid w:val="00F408DA"/>
    <w:rsid w:val="00F40917"/>
    <w:rsid w:val="00F40929"/>
    <w:rsid w:val="00F40B38"/>
    <w:rsid w:val="00F40C8A"/>
    <w:rsid w:val="00F40DCE"/>
    <w:rsid w:val="00F41033"/>
    <w:rsid w:val="00F410AF"/>
    <w:rsid w:val="00F414F3"/>
    <w:rsid w:val="00F4154B"/>
    <w:rsid w:val="00F41B92"/>
    <w:rsid w:val="00F41BEA"/>
    <w:rsid w:val="00F41D60"/>
    <w:rsid w:val="00F41DE8"/>
    <w:rsid w:val="00F41ED0"/>
    <w:rsid w:val="00F41F39"/>
    <w:rsid w:val="00F41F4C"/>
    <w:rsid w:val="00F41F8D"/>
    <w:rsid w:val="00F41FEE"/>
    <w:rsid w:val="00F42051"/>
    <w:rsid w:val="00F4205C"/>
    <w:rsid w:val="00F4250D"/>
    <w:rsid w:val="00F425F9"/>
    <w:rsid w:val="00F42873"/>
    <w:rsid w:val="00F42ACE"/>
    <w:rsid w:val="00F42CEE"/>
    <w:rsid w:val="00F42EA6"/>
    <w:rsid w:val="00F42F89"/>
    <w:rsid w:val="00F430E3"/>
    <w:rsid w:val="00F4311D"/>
    <w:rsid w:val="00F431BF"/>
    <w:rsid w:val="00F431CC"/>
    <w:rsid w:val="00F433DF"/>
    <w:rsid w:val="00F4340C"/>
    <w:rsid w:val="00F43472"/>
    <w:rsid w:val="00F434EB"/>
    <w:rsid w:val="00F43511"/>
    <w:rsid w:val="00F4360E"/>
    <w:rsid w:val="00F43687"/>
    <w:rsid w:val="00F436D1"/>
    <w:rsid w:val="00F4379F"/>
    <w:rsid w:val="00F437C0"/>
    <w:rsid w:val="00F437C3"/>
    <w:rsid w:val="00F439BB"/>
    <w:rsid w:val="00F439ED"/>
    <w:rsid w:val="00F43B8C"/>
    <w:rsid w:val="00F43B8E"/>
    <w:rsid w:val="00F43C75"/>
    <w:rsid w:val="00F43D21"/>
    <w:rsid w:val="00F43D5A"/>
    <w:rsid w:val="00F43F11"/>
    <w:rsid w:val="00F44493"/>
    <w:rsid w:val="00F4482B"/>
    <w:rsid w:val="00F44978"/>
    <w:rsid w:val="00F4499E"/>
    <w:rsid w:val="00F44C10"/>
    <w:rsid w:val="00F44C8E"/>
    <w:rsid w:val="00F44F6B"/>
    <w:rsid w:val="00F44F86"/>
    <w:rsid w:val="00F450C5"/>
    <w:rsid w:val="00F450DF"/>
    <w:rsid w:val="00F45146"/>
    <w:rsid w:val="00F45409"/>
    <w:rsid w:val="00F454EF"/>
    <w:rsid w:val="00F45531"/>
    <w:rsid w:val="00F45665"/>
    <w:rsid w:val="00F45CDE"/>
    <w:rsid w:val="00F45D9F"/>
    <w:rsid w:val="00F45E80"/>
    <w:rsid w:val="00F45F86"/>
    <w:rsid w:val="00F45FF1"/>
    <w:rsid w:val="00F46019"/>
    <w:rsid w:val="00F46032"/>
    <w:rsid w:val="00F46048"/>
    <w:rsid w:val="00F460CA"/>
    <w:rsid w:val="00F461C1"/>
    <w:rsid w:val="00F461F6"/>
    <w:rsid w:val="00F46438"/>
    <w:rsid w:val="00F4649C"/>
    <w:rsid w:val="00F4658C"/>
    <w:rsid w:val="00F46608"/>
    <w:rsid w:val="00F46869"/>
    <w:rsid w:val="00F46B3C"/>
    <w:rsid w:val="00F46B9F"/>
    <w:rsid w:val="00F46BD0"/>
    <w:rsid w:val="00F46DA1"/>
    <w:rsid w:val="00F47086"/>
    <w:rsid w:val="00F47104"/>
    <w:rsid w:val="00F471F6"/>
    <w:rsid w:val="00F473DB"/>
    <w:rsid w:val="00F47470"/>
    <w:rsid w:val="00F4750D"/>
    <w:rsid w:val="00F475E3"/>
    <w:rsid w:val="00F477BD"/>
    <w:rsid w:val="00F477D3"/>
    <w:rsid w:val="00F47A86"/>
    <w:rsid w:val="00F47AC1"/>
    <w:rsid w:val="00F47B2B"/>
    <w:rsid w:val="00F47C40"/>
    <w:rsid w:val="00F47CFB"/>
    <w:rsid w:val="00F47CFD"/>
    <w:rsid w:val="00F47D1E"/>
    <w:rsid w:val="00F47DAD"/>
    <w:rsid w:val="00F47EAC"/>
    <w:rsid w:val="00F47EFF"/>
    <w:rsid w:val="00F47FFD"/>
    <w:rsid w:val="00F50165"/>
    <w:rsid w:val="00F50368"/>
    <w:rsid w:val="00F505D8"/>
    <w:rsid w:val="00F506E1"/>
    <w:rsid w:val="00F506E8"/>
    <w:rsid w:val="00F50730"/>
    <w:rsid w:val="00F50838"/>
    <w:rsid w:val="00F50924"/>
    <w:rsid w:val="00F5096E"/>
    <w:rsid w:val="00F509AB"/>
    <w:rsid w:val="00F50B06"/>
    <w:rsid w:val="00F50B19"/>
    <w:rsid w:val="00F50BFF"/>
    <w:rsid w:val="00F50C3E"/>
    <w:rsid w:val="00F50C4B"/>
    <w:rsid w:val="00F50C4E"/>
    <w:rsid w:val="00F50EE8"/>
    <w:rsid w:val="00F50FFE"/>
    <w:rsid w:val="00F51034"/>
    <w:rsid w:val="00F5110B"/>
    <w:rsid w:val="00F5143E"/>
    <w:rsid w:val="00F514E8"/>
    <w:rsid w:val="00F51695"/>
    <w:rsid w:val="00F5182C"/>
    <w:rsid w:val="00F5183C"/>
    <w:rsid w:val="00F51B27"/>
    <w:rsid w:val="00F51E53"/>
    <w:rsid w:val="00F52009"/>
    <w:rsid w:val="00F52096"/>
    <w:rsid w:val="00F52365"/>
    <w:rsid w:val="00F524B9"/>
    <w:rsid w:val="00F526A4"/>
    <w:rsid w:val="00F526AD"/>
    <w:rsid w:val="00F5272B"/>
    <w:rsid w:val="00F5277C"/>
    <w:rsid w:val="00F52ABC"/>
    <w:rsid w:val="00F52BA8"/>
    <w:rsid w:val="00F52BF9"/>
    <w:rsid w:val="00F52C1D"/>
    <w:rsid w:val="00F52D12"/>
    <w:rsid w:val="00F52D1B"/>
    <w:rsid w:val="00F52DC8"/>
    <w:rsid w:val="00F52ED9"/>
    <w:rsid w:val="00F52EF4"/>
    <w:rsid w:val="00F53000"/>
    <w:rsid w:val="00F531AF"/>
    <w:rsid w:val="00F53418"/>
    <w:rsid w:val="00F538E6"/>
    <w:rsid w:val="00F5395E"/>
    <w:rsid w:val="00F53962"/>
    <w:rsid w:val="00F53A1A"/>
    <w:rsid w:val="00F53B09"/>
    <w:rsid w:val="00F53C4C"/>
    <w:rsid w:val="00F53EE0"/>
    <w:rsid w:val="00F540BD"/>
    <w:rsid w:val="00F54111"/>
    <w:rsid w:val="00F543B3"/>
    <w:rsid w:val="00F544F2"/>
    <w:rsid w:val="00F54566"/>
    <w:rsid w:val="00F5456C"/>
    <w:rsid w:val="00F54647"/>
    <w:rsid w:val="00F54812"/>
    <w:rsid w:val="00F5485F"/>
    <w:rsid w:val="00F54999"/>
    <w:rsid w:val="00F54A6D"/>
    <w:rsid w:val="00F54EEA"/>
    <w:rsid w:val="00F54FF3"/>
    <w:rsid w:val="00F551F9"/>
    <w:rsid w:val="00F552B3"/>
    <w:rsid w:val="00F55497"/>
    <w:rsid w:val="00F554BD"/>
    <w:rsid w:val="00F55536"/>
    <w:rsid w:val="00F55556"/>
    <w:rsid w:val="00F5556F"/>
    <w:rsid w:val="00F5558F"/>
    <w:rsid w:val="00F55635"/>
    <w:rsid w:val="00F55A4A"/>
    <w:rsid w:val="00F55A84"/>
    <w:rsid w:val="00F55B21"/>
    <w:rsid w:val="00F55E58"/>
    <w:rsid w:val="00F55F0E"/>
    <w:rsid w:val="00F55F51"/>
    <w:rsid w:val="00F56283"/>
    <w:rsid w:val="00F5636A"/>
    <w:rsid w:val="00F56391"/>
    <w:rsid w:val="00F56409"/>
    <w:rsid w:val="00F5662B"/>
    <w:rsid w:val="00F56657"/>
    <w:rsid w:val="00F566A8"/>
    <w:rsid w:val="00F566D0"/>
    <w:rsid w:val="00F5671E"/>
    <w:rsid w:val="00F56842"/>
    <w:rsid w:val="00F5688F"/>
    <w:rsid w:val="00F568F8"/>
    <w:rsid w:val="00F56911"/>
    <w:rsid w:val="00F56AFF"/>
    <w:rsid w:val="00F56B06"/>
    <w:rsid w:val="00F56F54"/>
    <w:rsid w:val="00F570ED"/>
    <w:rsid w:val="00F57169"/>
    <w:rsid w:val="00F57200"/>
    <w:rsid w:val="00F57598"/>
    <w:rsid w:val="00F5767A"/>
    <w:rsid w:val="00F57B3B"/>
    <w:rsid w:val="00F57BD4"/>
    <w:rsid w:val="00F57E7A"/>
    <w:rsid w:val="00F57F2E"/>
    <w:rsid w:val="00F60515"/>
    <w:rsid w:val="00F60550"/>
    <w:rsid w:val="00F6075A"/>
    <w:rsid w:val="00F607ED"/>
    <w:rsid w:val="00F60839"/>
    <w:rsid w:val="00F60899"/>
    <w:rsid w:val="00F60963"/>
    <w:rsid w:val="00F609E5"/>
    <w:rsid w:val="00F60A3C"/>
    <w:rsid w:val="00F60C95"/>
    <w:rsid w:val="00F60DD9"/>
    <w:rsid w:val="00F60E21"/>
    <w:rsid w:val="00F60E61"/>
    <w:rsid w:val="00F60ED6"/>
    <w:rsid w:val="00F60F24"/>
    <w:rsid w:val="00F60F89"/>
    <w:rsid w:val="00F60FC9"/>
    <w:rsid w:val="00F61052"/>
    <w:rsid w:val="00F6110D"/>
    <w:rsid w:val="00F61404"/>
    <w:rsid w:val="00F61426"/>
    <w:rsid w:val="00F614B1"/>
    <w:rsid w:val="00F614E3"/>
    <w:rsid w:val="00F61708"/>
    <w:rsid w:val="00F6181D"/>
    <w:rsid w:val="00F61A49"/>
    <w:rsid w:val="00F61B5A"/>
    <w:rsid w:val="00F62006"/>
    <w:rsid w:val="00F620B0"/>
    <w:rsid w:val="00F623E1"/>
    <w:rsid w:val="00F62420"/>
    <w:rsid w:val="00F62656"/>
    <w:rsid w:val="00F626BF"/>
    <w:rsid w:val="00F626CC"/>
    <w:rsid w:val="00F62862"/>
    <w:rsid w:val="00F629D6"/>
    <w:rsid w:val="00F62DE3"/>
    <w:rsid w:val="00F62E94"/>
    <w:rsid w:val="00F62FA2"/>
    <w:rsid w:val="00F62FF6"/>
    <w:rsid w:val="00F631E3"/>
    <w:rsid w:val="00F63575"/>
    <w:rsid w:val="00F63629"/>
    <w:rsid w:val="00F63648"/>
    <w:rsid w:val="00F63703"/>
    <w:rsid w:val="00F638E2"/>
    <w:rsid w:val="00F63930"/>
    <w:rsid w:val="00F6395D"/>
    <w:rsid w:val="00F6408B"/>
    <w:rsid w:val="00F64095"/>
    <w:rsid w:val="00F6410B"/>
    <w:rsid w:val="00F64180"/>
    <w:rsid w:val="00F64385"/>
    <w:rsid w:val="00F6439C"/>
    <w:rsid w:val="00F6448C"/>
    <w:rsid w:val="00F646B2"/>
    <w:rsid w:val="00F64843"/>
    <w:rsid w:val="00F64934"/>
    <w:rsid w:val="00F649ED"/>
    <w:rsid w:val="00F64C4C"/>
    <w:rsid w:val="00F64DAE"/>
    <w:rsid w:val="00F64E08"/>
    <w:rsid w:val="00F64EBE"/>
    <w:rsid w:val="00F6523B"/>
    <w:rsid w:val="00F655CF"/>
    <w:rsid w:val="00F657B8"/>
    <w:rsid w:val="00F6580E"/>
    <w:rsid w:val="00F65852"/>
    <w:rsid w:val="00F658AE"/>
    <w:rsid w:val="00F65923"/>
    <w:rsid w:val="00F65985"/>
    <w:rsid w:val="00F659F4"/>
    <w:rsid w:val="00F65A05"/>
    <w:rsid w:val="00F65B0E"/>
    <w:rsid w:val="00F65B7C"/>
    <w:rsid w:val="00F65E1D"/>
    <w:rsid w:val="00F65E8D"/>
    <w:rsid w:val="00F65EB3"/>
    <w:rsid w:val="00F65EC2"/>
    <w:rsid w:val="00F65FF7"/>
    <w:rsid w:val="00F66001"/>
    <w:rsid w:val="00F66098"/>
    <w:rsid w:val="00F661BA"/>
    <w:rsid w:val="00F661DE"/>
    <w:rsid w:val="00F662D9"/>
    <w:rsid w:val="00F663C2"/>
    <w:rsid w:val="00F66753"/>
    <w:rsid w:val="00F66842"/>
    <w:rsid w:val="00F668A3"/>
    <w:rsid w:val="00F66BA5"/>
    <w:rsid w:val="00F66F8A"/>
    <w:rsid w:val="00F66F9A"/>
    <w:rsid w:val="00F67040"/>
    <w:rsid w:val="00F670BB"/>
    <w:rsid w:val="00F6722E"/>
    <w:rsid w:val="00F676F9"/>
    <w:rsid w:val="00F6775B"/>
    <w:rsid w:val="00F67BAB"/>
    <w:rsid w:val="00F67DC2"/>
    <w:rsid w:val="00F67E67"/>
    <w:rsid w:val="00F67FC0"/>
    <w:rsid w:val="00F700BF"/>
    <w:rsid w:val="00F700EA"/>
    <w:rsid w:val="00F701E9"/>
    <w:rsid w:val="00F702B8"/>
    <w:rsid w:val="00F702F7"/>
    <w:rsid w:val="00F7033E"/>
    <w:rsid w:val="00F70383"/>
    <w:rsid w:val="00F703C7"/>
    <w:rsid w:val="00F7055F"/>
    <w:rsid w:val="00F7069C"/>
    <w:rsid w:val="00F707CB"/>
    <w:rsid w:val="00F70AB2"/>
    <w:rsid w:val="00F70D6E"/>
    <w:rsid w:val="00F70E41"/>
    <w:rsid w:val="00F71117"/>
    <w:rsid w:val="00F71285"/>
    <w:rsid w:val="00F7134B"/>
    <w:rsid w:val="00F715F9"/>
    <w:rsid w:val="00F71603"/>
    <w:rsid w:val="00F717AD"/>
    <w:rsid w:val="00F718AA"/>
    <w:rsid w:val="00F7196F"/>
    <w:rsid w:val="00F71B8E"/>
    <w:rsid w:val="00F71BEF"/>
    <w:rsid w:val="00F71C16"/>
    <w:rsid w:val="00F71D5C"/>
    <w:rsid w:val="00F7208B"/>
    <w:rsid w:val="00F720C2"/>
    <w:rsid w:val="00F720DC"/>
    <w:rsid w:val="00F720F0"/>
    <w:rsid w:val="00F72178"/>
    <w:rsid w:val="00F7244E"/>
    <w:rsid w:val="00F72554"/>
    <w:rsid w:val="00F72A8A"/>
    <w:rsid w:val="00F72B96"/>
    <w:rsid w:val="00F72CDE"/>
    <w:rsid w:val="00F72DCC"/>
    <w:rsid w:val="00F72DF1"/>
    <w:rsid w:val="00F72E11"/>
    <w:rsid w:val="00F72EF2"/>
    <w:rsid w:val="00F7300E"/>
    <w:rsid w:val="00F73035"/>
    <w:rsid w:val="00F73174"/>
    <w:rsid w:val="00F732FC"/>
    <w:rsid w:val="00F734A5"/>
    <w:rsid w:val="00F7369E"/>
    <w:rsid w:val="00F7376E"/>
    <w:rsid w:val="00F7383E"/>
    <w:rsid w:val="00F7389E"/>
    <w:rsid w:val="00F738B2"/>
    <w:rsid w:val="00F73B51"/>
    <w:rsid w:val="00F73B58"/>
    <w:rsid w:val="00F73F07"/>
    <w:rsid w:val="00F7402F"/>
    <w:rsid w:val="00F7436E"/>
    <w:rsid w:val="00F74384"/>
    <w:rsid w:val="00F74437"/>
    <w:rsid w:val="00F744A0"/>
    <w:rsid w:val="00F745CB"/>
    <w:rsid w:val="00F746C1"/>
    <w:rsid w:val="00F74859"/>
    <w:rsid w:val="00F74B22"/>
    <w:rsid w:val="00F74B6F"/>
    <w:rsid w:val="00F74C5E"/>
    <w:rsid w:val="00F74E16"/>
    <w:rsid w:val="00F750A0"/>
    <w:rsid w:val="00F753CA"/>
    <w:rsid w:val="00F7543C"/>
    <w:rsid w:val="00F7543D"/>
    <w:rsid w:val="00F75451"/>
    <w:rsid w:val="00F7547A"/>
    <w:rsid w:val="00F75683"/>
    <w:rsid w:val="00F7578B"/>
    <w:rsid w:val="00F75869"/>
    <w:rsid w:val="00F758A1"/>
    <w:rsid w:val="00F758A4"/>
    <w:rsid w:val="00F75A18"/>
    <w:rsid w:val="00F75A40"/>
    <w:rsid w:val="00F75B64"/>
    <w:rsid w:val="00F75C66"/>
    <w:rsid w:val="00F75F6B"/>
    <w:rsid w:val="00F7606B"/>
    <w:rsid w:val="00F761EC"/>
    <w:rsid w:val="00F762E7"/>
    <w:rsid w:val="00F764AB"/>
    <w:rsid w:val="00F7671F"/>
    <w:rsid w:val="00F76749"/>
    <w:rsid w:val="00F767CF"/>
    <w:rsid w:val="00F76ACE"/>
    <w:rsid w:val="00F76B06"/>
    <w:rsid w:val="00F76C5F"/>
    <w:rsid w:val="00F76ED4"/>
    <w:rsid w:val="00F76F23"/>
    <w:rsid w:val="00F77105"/>
    <w:rsid w:val="00F77164"/>
    <w:rsid w:val="00F771EB"/>
    <w:rsid w:val="00F7724D"/>
    <w:rsid w:val="00F77552"/>
    <w:rsid w:val="00F777C9"/>
    <w:rsid w:val="00F77A2E"/>
    <w:rsid w:val="00F77B47"/>
    <w:rsid w:val="00F77E92"/>
    <w:rsid w:val="00F77F05"/>
    <w:rsid w:val="00F8009A"/>
    <w:rsid w:val="00F8041D"/>
    <w:rsid w:val="00F804D4"/>
    <w:rsid w:val="00F80541"/>
    <w:rsid w:val="00F8054D"/>
    <w:rsid w:val="00F8066F"/>
    <w:rsid w:val="00F808B2"/>
    <w:rsid w:val="00F80928"/>
    <w:rsid w:val="00F80B40"/>
    <w:rsid w:val="00F80E63"/>
    <w:rsid w:val="00F8119E"/>
    <w:rsid w:val="00F811D0"/>
    <w:rsid w:val="00F8137D"/>
    <w:rsid w:val="00F81798"/>
    <w:rsid w:val="00F818C9"/>
    <w:rsid w:val="00F819F6"/>
    <w:rsid w:val="00F81B13"/>
    <w:rsid w:val="00F81B54"/>
    <w:rsid w:val="00F81C18"/>
    <w:rsid w:val="00F81D1C"/>
    <w:rsid w:val="00F8201A"/>
    <w:rsid w:val="00F82084"/>
    <w:rsid w:val="00F820C8"/>
    <w:rsid w:val="00F82178"/>
    <w:rsid w:val="00F82180"/>
    <w:rsid w:val="00F82486"/>
    <w:rsid w:val="00F824E0"/>
    <w:rsid w:val="00F82866"/>
    <w:rsid w:val="00F82A41"/>
    <w:rsid w:val="00F82A77"/>
    <w:rsid w:val="00F82AB8"/>
    <w:rsid w:val="00F82E01"/>
    <w:rsid w:val="00F82EC6"/>
    <w:rsid w:val="00F8304C"/>
    <w:rsid w:val="00F8329E"/>
    <w:rsid w:val="00F8385B"/>
    <w:rsid w:val="00F8397B"/>
    <w:rsid w:val="00F839EC"/>
    <w:rsid w:val="00F83A04"/>
    <w:rsid w:val="00F83BB8"/>
    <w:rsid w:val="00F84149"/>
    <w:rsid w:val="00F841FB"/>
    <w:rsid w:val="00F844AC"/>
    <w:rsid w:val="00F844D3"/>
    <w:rsid w:val="00F84720"/>
    <w:rsid w:val="00F847B0"/>
    <w:rsid w:val="00F847DD"/>
    <w:rsid w:val="00F8482F"/>
    <w:rsid w:val="00F84855"/>
    <w:rsid w:val="00F84A67"/>
    <w:rsid w:val="00F84BDA"/>
    <w:rsid w:val="00F84E14"/>
    <w:rsid w:val="00F84E20"/>
    <w:rsid w:val="00F84EFF"/>
    <w:rsid w:val="00F84F8B"/>
    <w:rsid w:val="00F8524E"/>
    <w:rsid w:val="00F85323"/>
    <w:rsid w:val="00F8539D"/>
    <w:rsid w:val="00F853DB"/>
    <w:rsid w:val="00F85657"/>
    <w:rsid w:val="00F8575A"/>
    <w:rsid w:val="00F858E2"/>
    <w:rsid w:val="00F8594B"/>
    <w:rsid w:val="00F85A19"/>
    <w:rsid w:val="00F85B9A"/>
    <w:rsid w:val="00F85DDD"/>
    <w:rsid w:val="00F85FD3"/>
    <w:rsid w:val="00F85FE3"/>
    <w:rsid w:val="00F86206"/>
    <w:rsid w:val="00F86223"/>
    <w:rsid w:val="00F864F5"/>
    <w:rsid w:val="00F8654D"/>
    <w:rsid w:val="00F865F3"/>
    <w:rsid w:val="00F86772"/>
    <w:rsid w:val="00F868AC"/>
    <w:rsid w:val="00F868B3"/>
    <w:rsid w:val="00F86D13"/>
    <w:rsid w:val="00F86D98"/>
    <w:rsid w:val="00F86DDC"/>
    <w:rsid w:val="00F86E2A"/>
    <w:rsid w:val="00F86EAB"/>
    <w:rsid w:val="00F86F2E"/>
    <w:rsid w:val="00F87006"/>
    <w:rsid w:val="00F8701E"/>
    <w:rsid w:val="00F87098"/>
    <w:rsid w:val="00F8722D"/>
    <w:rsid w:val="00F873E7"/>
    <w:rsid w:val="00F87406"/>
    <w:rsid w:val="00F87456"/>
    <w:rsid w:val="00F876ED"/>
    <w:rsid w:val="00F878BF"/>
    <w:rsid w:val="00F87960"/>
    <w:rsid w:val="00F87BE2"/>
    <w:rsid w:val="00F87C75"/>
    <w:rsid w:val="00F87C94"/>
    <w:rsid w:val="00F87D1C"/>
    <w:rsid w:val="00F90115"/>
    <w:rsid w:val="00F903CB"/>
    <w:rsid w:val="00F905FA"/>
    <w:rsid w:val="00F907F9"/>
    <w:rsid w:val="00F9091C"/>
    <w:rsid w:val="00F90AB6"/>
    <w:rsid w:val="00F90C20"/>
    <w:rsid w:val="00F90C32"/>
    <w:rsid w:val="00F90F83"/>
    <w:rsid w:val="00F910EC"/>
    <w:rsid w:val="00F911A3"/>
    <w:rsid w:val="00F911E3"/>
    <w:rsid w:val="00F911E4"/>
    <w:rsid w:val="00F91317"/>
    <w:rsid w:val="00F9149A"/>
    <w:rsid w:val="00F916BE"/>
    <w:rsid w:val="00F91717"/>
    <w:rsid w:val="00F917A3"/>
    <w:rsid w:val="00F917F9"/>
    <w:rsid w:val="00F9181B"/>
    <w:rsid w:val="00F91833"/>
    <w:rsid w:val="00F91E6C"/>
    <w:rsid w:val="00F92027"/>
    <w:rsid w:val="00F92282"/>
    <w:rsid w:val="00F9241D"/>
    <w:rsid w:val="00F9252F"/>
    <w:rsid w:val="00F925AB"/>
    <w:rsid w:val="00F927AE"/>
    <w:rsid w:val="00F92A19"/>
    <w:rsid w:val="00F92AED"/>
    <w:rsid w:val="00F92BF3"/>
    <w:rsid w:val="00F92E34"/>
    <w:rsid w:val="00F92FE1"/>
    <w:rsid w:val="00F92FF6"/>
    <w:rsid w:val="00F93122"/>
    <w:rsid w:val="00F931E0"/>
    <w:rsid w:val="00F9322D"/>
    <w:rsid w:val="00F932EC"/>
    <w:rsid w:val="00F93326"/>
    <w:rsid w:val="00F93408"/>
    <w:rsid w:val="00F937BD"/>
    <w:rsid w:val="00F937D0"/>
    <w:rsid w:val="00F93851"/>
    <w:rsid w:val="00F93B5D"/>
    <w:rsid w:val="00F93C39"/>
    <w:rsid w:val="00F93C5A"/>
    <w:rsid w:val="00F93E0A"/>
    <w:rsid w:val="00F93EF7"/>
    <w:rsid w:val="00F940E6"/>
    <w:rsid w:val="00F9426F"/>
    <w:rsid w:val="00F942F4"/>
    <w:rsid w:val="00F9438B"/>
    <w:rsid w:val="00F9439F"/>
    <w:rsid w:val="00F94435"/>
    <w:rsid w:val="00F944C4"/>
    <w:rsid w:val="00F94649"/>
    <w:rsid w:val="00F94928"/>
    <w:rsid w:val="00F94984"/>
    <w:rsid w:val="00F94A76"/>
    <w:rsid w:val="00F94B34"/>
    <w:rsid w:val="00F94FB0"/>
    <w:rsid w:val="00F94FE8"/>
    <w:rsid w:val="00F95046"/>
    <w:rsid w:val="00F95101"/>
    <w:rsid w:val="00F9514F"/>
    <w:rsid w:val="00F95250"/>
    <w:rsid w:val="00F95302"/>
    <w:rsid w:val="00F95506"/>
    <w:rsid w:val="00F955AF"/>
    <w:rsid w:val="00F9583F"/>
    <w:rsid w:val="00F95A9D"/>
    <w:rsid w:val="00F95E8E"/>
    <w:rsid w:val="00F96036"/>
    <w:rsid w:val="00F960C1"/>
    <w:rsid w:val="00F960EA"/>
    <w:rsid w:val="00F9612E"/>
    <w:rsid w:val="00F9617E"/>
    <w:rsid w:val="00F96321"/>
    <w:rsid w:val="00F964CD"/>
    <w:rsid w:val="00F96618"/>
    <w:rsid w:val="00F9681F"/>
    <w:rsid w:val="00F96966"/>
    <w:rsid w:val="00F969D6"/>
    <w:rsid w:val="00F96A05"/>
    <w:rsid w:val="00F96D5C"/>
    <w:rsid w:val="00F96DAD"/>
    <w:rsid w:val="00F96E07"/>
    <w:rsid w:val="00F97023"/>
    <w:rsid w:val="00F97033"/>
    <w:rsid w:val="00F97093"/>
    <w:rsid w:val="00F972FC"/>
    <w:rsid w:val="00F978C4"/>
    <w:rsid w:val="00F979E1"/>
    <w:rsid w:val="00F97B30"/>
    <w:rsid w:val="00F97B4B"/>
    <w:rsid w:val="00F97BCA"/>
    <w:rsid w:val="00FA01C7"/>
    <w:rsid w:val="00FA02EC"/>
    <w:rsid w:val="00FA0390"/>
    <w:rsid w:val="00FA043D"/>
    <w:rsid w:val="00FA0516"/>
    <w:rsid w:val="00FA07B1"/>
    <w:rsid w:val="00FA0B88"/>
    <w:rsid w:val="00FA0CE2"/>
    <w:rsid w:val="00FA0FA5"/>
    <w:rsid w:val="00FA0FA9"/>
    <w:rsid w:val="00FA104F"/>
    <w:rsid w:val="00FA1167"/>
    <w:rsid w:val="00FA131C"/>
    <w:rsid w:val="00FA1467"/>
    <w:rsid w:val="00FA1472"/>
    <w:rsid w:val="00FA1506"/>
    <w:rsid w:val="00FA1577"/>
    <w:rsid w:val="00FA1745"/>
    <w:rsid w:val="00FA194B"/>
    <w:rsid w:val="00FA1A04"/>
    <w:rsid w:val="00FA1B37"/>
    <w:rsid w:val="00FA1B71"/>
    <w:rsid w:val="00FA1C26"/>
    <w:rsid w:val="00FA1C3E"/>
    <w:rsid w:val="00FA1D7A"/>
    <w:rsid w:val="00FA1EBE"/>
    <w:rsid w:val="00FA1F49"/>
    <w:rsid w:val="00FA26BC"/>
    <w:rsid w:val="00FA2730"/>
    <w:rsid w:val="00FA28F4"/>
    <w:rsid w:val="00FA2914"/>
    <w:rsid w:val="00FA292E"/>
    <w:rsid w:val="00FA2956"/>
    <w:rsid w:val="00FA2A7A"/>
    <w:rsid w:val="00FA2B45"/>
    <w:rsid w:val="00FA2CCB"/>
    <w:rsid w:val="00FA2F10"/>
    <w:rsid w:val="00FA2FDD"/>
    <w:rsid w:val="00FA30B4"/>
    <w:rsid w:val="00FA30DC"/>
    <w:rsid w:val="00FA31EF"/>
    <w:rsid w:val="00FA3267"/>
    <w:rsid w:val="00FA3693"/>
    <w:rsid w:val="00FA37C8"/>
    <w:rsid w:val="00FA38C3"/>
    <w:rsid w:val="00FA3C26"/>
    <w:rsid w:val="00FA3C2C"/>
    <w:rsid w:val="00FA3D42"/>
    <w:rsid w:val="00FA3E34"/>
    <w:rsid w:val="00FA3EC1"/>
    <w:rsid w:val="00FA3F01"/>
    <w:rsid w:val="00FA3FA4"/>
    <w:rsid w:val="00FA3FD5"/>
    <w:rsid w:val="00FA412D"/>
    <w:rsid w:val="00FA4184"/>
    <w:rsid w:val="00FA4191"/>
    <w:rsid w:val="00FA42B7"/>
    <w:rsid w:val="00FA4312"/>
    <w:rsid w:val="00FA4783"/>
    <w:rsid w:val="00FA4859"/>
    <w:rsid w:val="00FA48AA"/>
    <w:rsid w:val="00FA48C6"/>
    <w:rsid w:val="00FA4909"/>
    <w:rsid w:val="00FA4BB3"/>
    <w:rsid w:val="00FA4D4F"/>
    <w:rsid w:val="00FA52A8"/>
    <w:rsid w:val="00FA5390"/>
    <w:rsid w:val="00FA5394"/>
    <w:rsid w:val="00FA55AA"/>
    <w:rsid w:val="00FA5618"/>
    <w:rsid w:val="00FA5644"/>
    <w:rsid w:val="00FA5716"/>
    <w:rsid w:val="00FA594A"/>
    <w:rsid w:val="00FA5A0A"/>
    <w:rsid w:val="00FA5A53"/>
    <w:rsid w:val="00FA5AF7"/>
    <w:rsid w:val="00FA5CE4"/>
    <w:rsid w:val="00FA5D15"/>
    <w:rsid w:val="00FA5F36"/>
    <w:rsid w:val="00FA600B"/>
    <w:rsid w:val="00FA6062"/>
    <w:rsid w:val="00FA60DE"/>
    <w:rsid w:val="00FA6249"/>
    <w:rsid w:val="00FA62D2"/>
    <w:rsid w:val="00FA63FE"/>
    <w:rsid w:val="00FA654D"/>
    <w:rsid w:val="00FA65E9"/>
    <w:rsid w:val="00FA65EA"/>
    <w:rsid w:val="00FA65F9"/>
    <w:rsid w:val="00FA6784"/>
    <w:rsid w:val="00FA698A"/>
    <w:rsid w:val="00FA69FB"/>
    <w:rsid w:val="00FA6C12"/>
    <w:rsid w:val="00FA6DF2"/>
    <w:rsid w:val="00FA7007"/>
    <w:rsid w:val="00FA7444"/>
    <w:rsid w:val="00FA76C2"/>
    <w:rsid w:val="00FA7728"/>
    <w:rsid w:val="00FA7743"/>
    <w:rsid w:val="00FA7803"/>
    <w:rsid w:val="00FA7925"/>
    <w:rsid w:val="00FA7948"/>
    <w:rsid w:val="00FA7D46"/>
    <w:rsid w:val="00FA7D5C"/>
    <w:rsid w:val="00FA7EDD"/>
    <w:rsid w:val="00FB001F"/>
    <w:rsid w:val="00FB0087"/>
    <w:rsid w:val="00FB014B"/>
    <w:rsid w:val="00FB0183"/>
    <w:rsid w:val="00FB0256"/>
    <w:rsid w:val="00FB02F0"/>
    <w:rsid w:val="00FB0528"/>
    <w:rsid w:val="00FB053E"/>
    <w:rsid w:val="00FB0608"/>
    <w:rsid w:val="00FB063D"/>
    <w:rsid w:val="00FB06A4"/>
    <w:rsid w:val="00FB06B9"/>
    <w:rsid w:val="00FB06BF"/>
    <w:rsid w:val="00FB074D"/>
    <w:rsid w:val="00FB0861"/>
    <w:rsid w:val="00FB0875"/>
    <w:rsid w:val="00FB08FC"/>
    <w:rsid w:val="00FB0936"/>
    <w:rsid w:val="00FB1063"/>
    <w:rsid w:val="00FB1161"/>
    <w:rsid w:val="00FB13B0"/>
    <w:rsid w:val="00FB1538"/>
    <w:rsid w:val="00FB15A8"/>
    <w:rsid w:val="00FB15DF"/>
    <w:rsid w:val="00FB169F"/>
    <w:rsid w:val="00FB17C3"/>
    <w:rsid w:val="00FB17DD"/>
    <w:rsid w:val="00FB1A2D"/>
    <w:rsid w:val="00FB1AE2"/>
    <w:rsid w:val="00FB1AFC"/>
    <w:rsid w:val="00FB1CDC"/>
    <w:rsid w:val="00FB1CE2"/>
    <w:rsid w:val="00FB1D6E"/>
    <w:rsid w:val="00FB1E0E"/>
    <w:rsid w:val="00FB1FB0"/>
    <w:rsid w:val="00FB2023"/>
    <w:rsid w:val="00FB2135"/>
    <w:rsid w:val="00FB2479"/>
    <w:rsid w:val="00FB2533"/>
    <w:rsid w:val="00FB26EB"/>
    <w:rsid w:val="00FB2AFF"/>
    <w:rsid w:val="00FB2E7E"/>
    <w:rsid w:val="00FB305C"/>
    <w:rsid w:val="00FB394A"/>
    <w:rsid w:val="00FB3A11"/>
    <w:rsid w:val="00FB3A5A"/>
    <w:rsid w:val="00FB3A88"/>
    <w:rsid w:val="00FB3D9F"/>
    <w:rsid w:val="00FB3DB2"/>
    <w:rsid w:val="00FB3FA4"/>
    <w:rsid w:val="00FB3FC3"/>
    <w:rsid w:val="00FB408F"/>
    <w:rsid w:val="00FB40A9"/>
    <w:rsid w:val="00FB4153"/>
    <w:rsid w:val="00FB41BA"/>
    <w:rsid w:val="00FB44A7"/>
    <w:rsid w:val="00FB44C0"/>
    <w:rsid w:val="00FB4592"/>
    <w:rsid w:val="00FB461F"/>
    <w:rsid w:val="00FB47BC"/>
    <w:rsid w:val="00FB4821"/>
    <w:rsid w:val="00FB4A8A"/>
    <w:rsid w:val="00FB4BA8"/>
    <w:rsid w:val="00FB4BEB"/>
    <w:rsid w:val="00FB4C68"/>
    <w:rsid w:val="00FB4CCE"/>
    <w:rsid w:val="00FB4D3B"/>
    <w:rsid w:val="00FB4ECB"/>
    <w:rsid w:val="00FB5586"/>
    <w:rsid w:val="00FB5824"/>
    <w:rsid w:val="00FB5C09"/>
    <w:rsid w:val="00FB5CC9"/>
    <w:rsid w:val="00FB5E68"/>
    <w:rsid w:val="00FB5EA8"/>
    <w:rsid w:val="00FB6163"/>
    <w:rsid w:val="00FB61DB"/>
    <w:rsid w:val="00FB6226"/>
    <w:rsid w:val="00FB626B"/>
    <w:rsid w:val="00FB6398"/>
    <w:rsid w:val="00FB64B0"/>
    <w:rsid w:val="00FB678E"/>
    <w:rsid w:val="00FB68FE"/>
    <w:rsid w:val="00FB6A14"/>
    <w:rsid w:val="00FB6AB0"/>
    <w:rsid w:val="00FB6B9D"/>
    <w:rsid w:val="00FB6CF1"/>
    <w:rsid w:val="00FB6DC9"/>
    <w:rsid w:val="00FB6F4D"/>
    <w:rsid w:val="00FB7084"/>
    <w:rsid w:val="00FB727A"/>
    <w:rsid w:val="00FB7311"/>
    <w:rsid w:val="00FB74FA"/>
    <w:rsid w:val="00FB7596"/>
    <w:rsid w:val="00FB7638"/>
    <w:rsid w:val="00FB77BB"/>
    <w:rsid w:val="00FB77C9"/>
    <w:rsid w:val="00FB7949"/>
    <w:rsid w:val="00FB7C07"/>
    <w:rsid w:val="00FB7D81"/>
    <w:rsid w:val="00FB7E70"/>
    <w:rsid w:val="00FC0286"/>
    <w:rsid w:val="00FC02D7"/>
    <w:rsid w:val="00FC03E3"/>
    <w:rsid w:val="00FC04D3"/>
    <w:rsid w:val="00FC056C"/>
    <w:rsid w:val="00FC059D"/>
    <w:rsid w:val="00FC073F"/>
    <w:rsid w:val="00FC0866"/>
    <w:rsid w:val="00FC0C5C"/>
    <w:rsid w:val="00FC0DC3"/>
    <w:rsid w:val="00FC102A"/>
    <w:rsid w:val="00FC103D"/>
    <w:rsid w:val="00FC1239"/>
    <w:rsid w:val="00FC125F"/>
    <w:rsid w:val="00FC139C"/>
    <w:rsid w:val="00FC1409"/>
    <w:rsid w:val="00FC140F"/>
    <w:rsid w:val="00FC1561"/>
    <w:rsid w:val="00FC1599"/>
    <w:rsid w:val="00FC160E"/>
    <w:rsid w:val="00FC16A5"/>
    <w:rsid w:val="00FC1962"/>
    <w:rsid w:val="00FC19EA"/>
    <w:rsid w:val="00FC1A58"/>
    <w:rsid w:val="00FC1C69"/>
    <w:rsid w:val="00FC1C75"/>
    <w:rsid w:val="00FC1D2A"/>
    <w:rsid w:val="00FC1E13"/>
    <w:rsid w:val="00FC1FBB"/>
    <w:rsid w:val="00FC20EB"/>
    <w:rsid w:val="00FC21AD"/>
    <w:rsid w:val="00FC21C2"/>
    <w:rsid w:val="00FC2802"/>
    <w:rsid w:val="00FC2A8A"/>
    <w:rsid w:val="00FC2AD1"/>
    <w:rsid w:val="00FC2B22"/>
    <w:rsid w:val="00FC2E9B"/>
    <w:rsid w:val="00FC30D4"/>
    <w:rsid w:val="00FC3276"/>
    <w:rsid w:val="00FC32CC"/>
    <w:rsid w:val="00FC3428"/>
    <w:rsid w:val="00FC34AF"/>
    <w:rsid w:val="00FC34E6"/>
    <w:rsid w:val="00FC3599"/>
    <w:rsid w:val="00FC3727"/>
    <w:rsid w:val="00FC38C7"/>
    <w:rsid w:val="00FC3C1B"/>
    <w:rsid w:val="00FC3C30"/>
    <w:rsid w:val="00FC3C7C"/>
    <w:rsid w:val="00FC3CAC"/>
    <w:rsid w:val="00FC3DCA"/>
    <w:rsid w:val="00FC3E33"/>
    <w:rsid w:val="00FC3F2D"/>
    <w:rsid w:val="00FC4170"/>
    <w:rsid w:val="00FC419D"/>
    <w:rsid w:val="00FC4290"/>
    <w:rsid w:val="00FC45C8"/>
    <w:rsid w:val="00FC460B"/>
    <w:rsid w:val="00FC494D"/>
    <w:rsid w:val="00FC4ADC"/>
    <w:rsid w:val="00FC4D10"/>
    <w:rsid w:val="00FC4D87"/>
    <w:rsid w:val="00FC4D98"/>
    <w:rsid w:val="00FC4DA4"/>
    <w:rsid w:val="00FC4DC5"/>
    <w:rsid w:val="00FC4F51"/>
    <w:rsid w:val="00FC4FCC"/>
    <w:rsid w:val="00FC5066"/>
    <w:rsid w:val="00FC529D"/>
    <w:rsid w:val="00FC5415"/>
    <w:rsid w:val="00FC54DE"/>
    <w:rsid w:val="00FC5772"/>
    <w:rsid w:val="00FC59BF"/>
    <w:rsid w:val="00FC5B63"/>
    <w:rsid w:val="00FC5CCC"/>
    <w:rsid w:val="00FC5D27"/>
    <w:rsid w:val="00FC5D62"/>
    <w:rsid w:val="00FC5E2C"/>
    <w:rsid w:val="00FC60C3"/>
    <w:rsid w:val="00FC61E4"/>
    <w:rsid w:val="00FC61EB"/>
    <w:rsid w:val="00FC6242"/>
    <w:rsid w:val="00FC63B0"/>
    <w:rsid w:val="00FC644D"/>
    <w:rsid w:val="00FC658F"/>
    <w:rsid w:val="00FC69CA"/>
    <w:rsid w:val="00FC6A02"/>
    <w:rsid w:val="00FC6CA3"/>
    <w:rsid w:val="00FC6CA6"/>
    <w:rsid w:val="00FC6D29"/>
    <w:rsid w:val="00FC6D56"/>
    <w:rsid w:val="00FC6D84"/>
    <w:rsid w:val="00FC6F6A"/>
    <w:rsid w:val="00FC6F75"/>
    <w:rsid w:val="00FC71FD"/>
    <w:rsid w:val="00FC72E3"/>
    <w:rsid w:val="00FC73F7"/>
    <w:rsid w:val="00FC75D8"/>
    <w:rsid w:val="00FC7DE5"/>
    <w:rsid w:val="00FD0016"/>
    <w:rsid w:val="00FD015B"/>
    <w:rsid w:val="00FD016F"/>
    <w:rsid w:val="00FD0197"/>
    <w:rsid w:val="00FD021D"/>
    <w:rsid w:val="00FD057F"/>
    <w:rsid w:val="00FD0A06"/>
    <w:rsid w:val="00FD0B39"/>
    <w:rsid w:val="00FD0B53"/>
    <w:rsid w:val="00FD0BA2"/>
    <w:rsid w:val="00FD0C51"/>
    <w:rsid w:val="00FD0DBD"/>
    <w:rsid w:val="00FD0DC2"/>
    <w:rsid w:val="00FD0F65"/>
    <w:rsid w:val="00FD10FF"/>
    <w:rsid w:val="00FD1117"/>
    <w:rsid w:val="00FD148B"/>
    <w:rsid w:val="00FD14C4"/>
    <w:rsid w:val="00FD15E1"/>
    <w:rsid w:val="00FD166A"/>
    <w:rsid w:val="00FD1B73"/>
    <w:rsid w:val="00FD1BB1"/>
    <w:rsid w:val="00FD1D29"/>
    <w:rsid w:val="00FD227D"/>
    <w:rsid w:val="00FD24F5"/>
    <w:rsid w:val="00FD28E8"/>
    <w:rsid w:val="00FD2D23"/>
    <w:rsid w:val="00FD2E32"/>
    <w:rsid w:val="00FD330F"/>
    <w:rsid w:val="00FD3388"/>
    <w:rsid w:val="00FD3444"/>
    <w:rsid w:val="00FD34A0"/>
    <w:rsid w:val="00FD36E7"/>
    <w:rsid w:val="00FD38B1"/>
    <w:rsid w:val="00FD3A99"/>
    <w:rsid w:val="00FD3BD9"/>
    <w:rsid w:val="00FD3CD3"/>
    <w:rsid w:val="00FD3F71"/>
    <w:rsid w:val="00FD421A"/>
    <w:rsid w:val="00FD42B1"/>
    <w:rsid w:val="00FD4424"/>
    <w:rsid w:val="00FD461C"/>
    <w:rsid w:val="00FD482D"/>
    <w:rsid w:val="00FD4879"/>
    <w:rsid w:val="00FD4BAB"/>
    <w:rsid w:val="00FD4BD3"/>
    <w:rsid w:val="00FD4CD2"/>
    <w:rsid w:val="00FD4D39"/>
    <w:rsid w:val="00FD4EE5"/>
    <w:rsid w:val="00FD4EE9"/>
    <w:rsid w:val="00FD507A"/>
    <w:rsid w:val="00FD50AE"/>
    <w:rsid w:val="00FD50C2"/>
    <w:rsid w:val="00FD5259"/>
    <w:rsid w:val="00FD52F6"/>
    <w:rsid w:val="00FD5462"/>
    <w:rsid w:val="00FD54E7"/>
    <w:rsid w:val="00FD56C5"/>
    <w:rsid w:val="00FD5738"/>
    <w:rsid w:val="00FD577B"/>
    <w:rsid w:val="00FD57C4"/>
    <w:rsid w:val="00FD582B"/>
    <w:rsid w:val="00FD58B6"/>
    <w:rsid w:val="00FD5A8E"/>
    <w:rsid w:val="00FD5C0E"/>
    <w:rsid w:val="00FD5C6E"/>
    <w:rsid w:val="00FD5E1A"/>
    <w:rsid w:val="00FD5EDF"/>
    <w:rsid w:val="00FD6431"/>
    <w:rsid w:val="00FD64A6"/>
    <w:rsid w:val="00FD6535"/>
    <w:rsid w:val="00FD683D"/>
    <w:rsid w:val="00FD68CE"/>
    <w:rsid w:val="00FD6C3E"/>
    <w:rsid w:val="00FD6C60"/>
    <w:rsid w:val="00FD6C7C"/>
    <w:rsid w:val="00FD6D25"/>
    <w:rsid w:val="00FD6F3D"/>
    <w:rsid w:val="00FD6F7A"/>
    <w:rsid w:val="00FD709D"/>
    <w:rsid w:val="00FD75B2"/>
    <w:rsid w:val="00FD788B"/>
    <w:rsid w:val="00FD7898"/>
    <w:rsid w:val="00FD795A"/>
    <w:rsid w:val="00FD7BBD"/>
    <w:rsid w:val="00FD7C8B"/>
    <w:rsid w:val="00FD7C98"/>
    <w:rsid w:val="00FD7E42"/>
    <w:rsid w:val="00FD7ED3"/>
    <w:rsid w:val="00FD7FAC"/>
    <w:rsid w:val="00FE016D"/>
    <w:rsid w:val="00FE024E"/>
    <w:rsid w:val="00FE026A"/>
    <w:rsid w:val="00FE0334"/>
    <w:rsid w:val="00FE0461"/>
    <w:rsid w:val="00FE04F3"/>
    <w:rsid w:val="00FE0554"/>
    <w:rsid w:val="00FE0805"/>
    <w:rsid w:val="00FE0A95"/>
    <w:rsid w:val="00FE0BEC"/>
    <w:rsid w:val="00FE0C08"/>
    <w:rsid w:val="00FE0CDE"/>
    <w:rsid w:val="00FE0D16"/>
    <w:rsid w:val="00FE0DE7"/>
    <w:rsid w:val="00FE0EA2"/>
    <w:rsid w:val="00FE0F28"/>
    <w:rsid w:val="00FE1013"/>
    <w:rsid w:val="00FE1057"/>
    <w:rsid w:val="00FE1111"/>
    <w:rsid w:val="00FE1335"/>
    <w:rsid w:val="00FE13F4"/>
    <w:rsid w:val="00FE140C"/>
    <w:rsid w:val="00FE145B"/>
    <w:rsid w:val="00FE15C7"/>
    <w:rsid w:val="00FE173F"/>
    <w:rsid w:val="00FE174A"/>
    <w:rsid w:val="00FE1855"/>
    <w:rsid w:val="00FE193F"/>
    <w:rsid w:val="00FE1B3A"/>
    <w:rsid w:val="00FE1B93"/>
    <w:rsid w:val="00FE1BAC"/>
    <w:rsid w:val="00FE1C40"/>
    <w:rsid w:val="00FE1C93"/>
    <w:rsid w:val="00FE1E96"/>
    <w:rsid w:val="00FE2114"/>
    <w:rsid w:val="00FE21CF"/>
    <w:rsid w:val="00FE232D"/>
    <w:rsid w:val="00FE23CF"/>
    <w:rsid w:val="00FE242C"/>
    <w:rsid w:val="00FE253D"/>
    <w:rsid w:val="00FE256E"/>
    <w:rsid w:val="00FE258E"/>
    <w:rsid w:val="00FE2644"/>
    <w:rsid w:val="00FE27E9"/>
    <w:rsid w:val="00FE2B43"/>
    <w:rsid w:val="00FE2B84"/>
    <w:rsid w:val="00FE2DF4"/>
    <w:rsid w:val="00FE2E04"/>
    <w:rsid w:val="00FE2FDB"/>
    <w:rsid w:val="00FE308E"/>
    <w:rsid w:val="00FE3129"/>
    <w:rsid w:val="00FE31D8"/>
    <w:rsid w:val="00FE3282"/>
    <w:rsid w:val="00FE329C"/>
    <w:rsid w:val="00FE334D"/>
    <w:rsid w:val="00FE33C9"/>
    <w:rsid w:val="00FE3523"/>
    <w:rsid w:val="00FE3610"/>
    <w:rsid w:val="00FE36BE"/>
    <w:rsid w:val="00FE36F7"/>
    <w:rsid w:val="00FE3880"/>
    <w:rsid w:val="00FE38DC"/>
    <w:rsid w:val="00FE39F8"/>
    <w:rsid w:val="00FE3AE2"/>
    <w:rsid w:val="00FE3E35"/>
    <w:rsid w:val="00FE3E70"/>
    <w:rsid w:val="00FE3F74"/>
    <w:rsid w:val="00FE3F7A"/>
    <w:rsid w:val="00FE3FA4"/>
    <w:rsid w:val="00FE4199"/>
    <w:rsid w:val="00FE421E"/>
    <w:rsid w:val="00FE4370"/>
    <w:rsid w:val="00FE44F2"/>
    <w:rsid w:val="00FE4568"/>
    <w:rsid w:val="00FE4752"/>
    <w:rsid w:val="00FE4B60"/>
    <w:rsid w:val="00FE4BC2"/>
    <w:rsid w:val="00FE4BEC"/>
    <w:rsid w:val="00FE4F18"/>
    <w:rsid w:val="00FE5078"/>
    <w:rsid w:val="00FE5306"/>
    <w:rsid w:val="00FE556F"/>
    <w:rsid w:val="00FE56C3"/>
    <w:rsid w:val="00FE57AF"/>
    <w:rsid w:val="00FE57B8"/>
    <w:rsid w:val="00FE593A"/>
    <w:rsid w:val="00FE5983"/>
    <w:rsid w:val="00FE5AB8"/>
    <w:rsid w:val="00FE5AE3"/>
    <w:rsid w:val="00FE6000"/>
    <w:rsid w:val="00FE6061"/>
    <w:rsid w:val="00FE6220"/>
    <w:rsid w:val="00FE6255"/>
    <w:rsid w:val="00FE635E"/>
    <w:rsid w:val="00FE63EA"/>
    <w:rsid w:val="00FE6469"/>
    <w:rsid w:val="00FE64E1"/>
    <w:rsid w:val="00FE66C6"/>
    <w:rsid w:val="00FE6703"/>
    <w:rsid w:val="00FE6784"/>
    <w:rsid w:val="00FE6DBE"/>
    <w:rsid w:val="00FE70B6"/>
    <w:rsid w:val="00FE73F9"/>
    <w:rsid w:val="00FE7409"/>
    <w:rsid w:val="00FE7687"/>
    <w:rsid w:val="00FE7706"/>
    <w:rsid w:val="00FE7717"/>
    <w:rsid w:val="00FE78DD"/>
    <w:rsid w:val="00FE7946"/>
    <w:rsid w:val="00FE79A4"/>
    <w:rsid w:val="00FE7A64"/>
    <w:rsid w:val="00FE7BCE"/>
    <w:rsid w:val="00FE7D12"/>
    <w:rsid w:val="00FE7EA6"/>
    <w:rsid w:val="00FF0091"/>
    <w:rsid w:val="00FF0280"/>
    <w:rsid w:val="00FF029F"/>
    <w:rsid w:val="00FF0364"/>
    <w:rsid w:val="00FF03E0"/>
    <w:rsid w:val="00FF0469"/>
    <w:rsid w:val="00FF0596"/>
    <w:rsid w:val="00FF0771"/>
    <w:rsid w:val="00FF0969"/>
    <w:rsid w:val="00FF097A"/>
    <w:rsid w:val="00FF0A29"/>
    <w:rsid w:val="00FF0D60"/>
    <w:rsid w:val="00FF0DF2"/>
    <w:rsid w:val="00FF13C9"/>
    <w:rsid w:val="00FF1746"/>
    <w:rsid w:val="00FF1765"/>
    <w:rsid w:val="00FF17DB"/>
    <w:rsid w:val="00FF1817"/>
    <w:rsid w:val="00FF1A90"/>
    <w:rsid w:val="00FF1F7A"/>
    <w:rsid w:val="00FF22DD"/>
    <w:rsid w:val="00FF24C7"/>
    <w:rsid w:val="00FF25BE"/>
    <w:rsid w:val="00FF2673"/>
    <w:rsid w:val="00FF2773"/>
    <w:rsid w:val="00FF2832"/>
    <w:rsid w:val="00FF2898"/>
    <w:rsid w:val="00FF28A8"/>
    <w:rsid w:val="00FF28FD"/>
    <w:rsid w:val="00FF2E50"/>
    <w:rsid w:val="00FF2F44"/>
    <w:rsid w:val="00FF30D2"/>
    <w:rsid w:val="00FF323F"/>
    <w:rsid w:val="00FF32C7"/>
    <w:rsid w:val="00FF332F"/>
    <w:rsid w:val="00FF3395"/>
    <w:rsid w:val="00FF33EE"/>
    <w:rsid w:val="00FF3422"/>
    <w:rsid w:val="00FF3570"/>
    <w:rsid w:val="00FF35FC"/>
    <w:rsid w:val="00FF3679"/>
    <w:rsid w:val="00FF3868"/>
    <w:rsid w:val="00FF38A6"/>
    <w:rsid w:val="00FF38C5"/>
    <w:rsid w:val="00FF38FF"/>
    <w:rsid w:val="00FF3AAA"/>
    <w:rsid w:val="00FF3C2F"/>
    <w:rsid w:val="00FF3E3D"/>
    <w:rsid w:val="00FF4010"/>
    <w:rsid w:val="00FF405C"/>
    <w:rsid w:val="00FF40BB"/>
    <w:rsid w:val="00FF4197"/>
    <w:rsid w:val="00FF4198"/>
    <w:rsid w:val="00FF421B"/>
    <w:rsid w:val="00FF4403"/>
    <w:rsid w:val="00FF4412"/>
    <w:rsid w:val="00FF4509"/>
    <w:rsid w:val="00FF47E6"/>
    <w:rsid w:val="00FF48CE"/>
    <w:rsid w:val="00FF4983"/>
    <w:rsid w:val="00FF4A22"/>
    <w:rsid w:val="00FF4B63"/>
    <w:rsid w:val="00FF4D6F"/>
    <w:rsid w:val="00FF4DB2"/>
    <w:rsid w:val="00FF4E7E"/>
    <w:rsid w:val="00FF5076"/>
    <w:rsid w:val="00FF50C5"/>
    <w:rsid w:val="00FF50D9"/>
    <w:rsid w:val="00FF51AD"/>
    <w:rsid w:val="00FF51C3"/>
    <w:rsid w:val="00FF5336"/>
    <w:rsid w:val="00FF538E"/>
    <w:rsid w:val="00FF571D"/>
    <w:rsid w:val="00FF5724"/>
    <w:rsid w:val="00FF584E"/>
    <w:rsid w:val="00FF5A29"/>
    <w:rsid w:val="00FF5A39"/>
    <w:rsid w:val="00FF5C71"/>
    <w:rsid w:val="00FF5D5F"/>
    <w:rsid w:val="00FF5E7E"/>
    <w:rsid w:val="00FF5E7F"/>
    <w:rsid w:val="00FF5F53"/>
    <w:rsid w:val="00FF5FE1"/>
    <w:rsid w:val="00FF614F"/>
    <w:rsid w:val="00FF6153"/>
    <w:rsid w:val="00FF63B8"/>
    <w:rsid w:val="00FF6437"/>
    <w:rsid w:val="00FF65CF"/>
    <w:rsid w:val="00FF67E2"/>
    <w:rsid w:val="00FF683B"/>
    <w:rsid w:val="00FF685F"/>
    <w:rsid w:val="00FF6901"/>
    <w:rsid w:val="00FF6962"/>
    <w:rsid w:val="00FF6A21"/>
    <w:rsid w:val="00FF6CE3"/>
    <w:rsid w:val="00FF6EA2"/>
    <w:rsid w:val="00FF6EF1"/>
    <w:rsid w:val="00FF70BD"/>
    <w:rsid w:val="00FF71A6"/>
    <w:rsid w:val="00FF729E"/>
    <w:rsid w:val="00FF7342"/>
    <w:rsid w:val="00FF73B7"/>
    <w:rsid w:val="00FF73C3"/>
    <w:rsid w:val="00FF783E"/>
    <w:rsid w:val="00FF7BB9"/>
    <w:rsid w:val="00FF7F8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88907489-B616-45AD-80AD-94BD2D33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w Cen MT" w:eastAsia="Tw Cen MT" w:hAnsi="Tw Cen MT" w:cs="Times New Roman"/>
        <w:lang w:val="en-NZ"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qFormat="1"/>
    <w:lsdException w:name="Intense Quote" w:uiPriority="30" w:qFormat="1"/>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FED"/>
    <w:pPr>
      <w:spacing w:after="180" w:line="264" w:lineRule="auto"/>
      <w:ind w:firstLine="284"/>
    </w:pPr>
    <w:rPr>
      <w:rFonts w:eastAsia="Times New Roman"/>
      <w:sz w:val="23"/>
      <w:szCs w:val="23"/>
      <w:lang w:val="de-DE" w:eastAsia="en-US"/>
    </w:rPr>
  </w:style>
  <w:style w:type="paragraph" w:styleId="Heading1">
    <w:name w:val="heading 1"/>
    <w:basedOn w:val="Normal"/>
    <w:next w:val="Normal"/>
    <w:link w:val="Heading1Char"/>
    <w:qFormat/>
    <w:rsid w:val="00F74FED"/>
    <w:pPr>
      <w:spacing w:before="300" w:after="80" w:line="240" w:lineRule="auto"/>
      <w:outlineLvl w:val="0"/>
    </w:pPr>
    <w:rPr>
      <w:caps/>
      <w:color w:val="775F55"/>
      <w:sz w:val="32"/>
      <w:szCs w:val="32"/>
      <w:lang w:val="x-none" w:eastAsia="x-none"/>
    </w:rPr>
  </w:style>
  <w:style w:type="paragraph" w:styleId="Heading2">
    <w:name w:val="heading 2"/>
    <w:basedOn w:val="Normal"/>
    <w:next w:val="Normal"/>
    <w:link w:val="Heading2Char"/>
    <w:uiPriority w:val="9"/>
    <w:qFormat/>
    <w:rsid w:val="00F74FED"/>
    <w:pPr>
      <w:spacing w:before="240" w:after="80"/>
      <w:outlineLvl w:val="1"/>
    </w:pPr>
    <w:rPr>
      <w:rFonts w:eastAsia="Tw Cen MT"/>
      <w:b/>
      <w:bCs/>
      <w:color w:val="94B6D2"/>
      <w:spacing w:val="20"/>
      <w:sz w:val="28"/>
      <w:szCs w:val="28"/>
      <w:lang w:val="x-none" w:eastAsia="x-none"/>
    </w:rPr>
  </w:style>
  <w:style w:type="paragraph" w:styleId="Heading3">
    <w:name w:val="heading 3"/>
    <w:basedOn w:val="Normal"/>
    <w:next w:val="Normal"/>
    <w:link w:val="Heading3Char"/>
    <w:qFormat/>
    <w:rsid w:val="00F74FED"/>
    <w:pPr>
      <w:spacing w:before="240" w:after="60"/>
      <w:outlineLvl w:val="2"/>
    </w:pPr>
    <w:rPr>
      <w:rFonts w:eastAsia="Tw Cen MT"/>
      <w:b/>
      <w:bCs/>
      <w:color w:val="000000"/>
      <w:spacing w:val="10"/>
      <w:szCs w:val="20"/>
      <w:lang w:val="x-none" w:eastAsia="x-none"/>
    </w:rPr>
  </w:style>
  <w:style w:type="paragraph" w:styleId="Heading4">
    <w:name w:val="heading 4"/>
    <w:basedOn w:val="Normal"/>
    <w:next w:val="Normal"/>
    <w:link w:val="Heading4Char"/>
    <w:uiPriority w:val="9"/>
    <w:qFormat/>
    <w:rsid w:val="00F74FED"/>
    <w:pPr>
      <w:spacing w:before="240" w:after="0"/>
      <w:outlineLvl w:val="3"/>
    </w:pPr>
    <w:rPr>
      <w:rFonts w:eastAsia="Tw Cen MT"/>
      <w:caps/>
      <w:spacing w:val="14"/>
      <w:sz w:val="20"/>
      <w:szCs w:val="20"/>
      <w:lang w:val="x-none" w:eastAsia="x-none"/>
    </w:rPr>
  </w:style>
  <w:style w:type="paragraph" w:styleId="Heading5">
    <w:name w:val="heading 5"/>
    <w:basedOn w:val="Normal"/>
    <w:next w:val="Normal"/>
    <w:link w:val="Heading5Char"/>
    <w:uiPriority w:val="9"/>
    <w:qFormat/>
    <w:rsid w:val="00F74FED"/>
    <w:pPr>
      <w:spacing w:before="200" w:after="0"/>
      <w:outlineLvl w:val="4"/>
    </w:pPr>
    <w:rPr>
      <w:rFonts w:eastAsia="Tw Cen MT"/>
      <w:b/>
      <w:bCs/>
      <w:color w:val="775F55"/>
      <w:spacing w:val="10"/>
      <w:szCs w:val="20"/>
      <w:lang w:val="x-none" w:eastAsia="x-none"/>
    </w:rPr>
  </w:style>
  <w:style w:type="paragraph" w:styleId="Heading6">
    <w:name w:val="heading 6"/>
    <w:basedOn w:val="Normal"/>
    <w:next w:val="Normal"/>
    <w:link w:val="Heading6Char"/>
    <w:uiPriority w:val="9"/>
    <w:qFormat/>
    <w:rsid w:val="00F74FED"/>
    <w:pPr>
      <w:spacing w:after="0"/>
      <w:outlineLvl w:val="5"/>
    </w:pPr>
    <w:rPr>
      <w:rFonts w:eastAsia="Tw Cen MT"/>
      <w:b/>
      <w:bCs/>
      <w:color w:val="DD8047"/>
      <w:spacing w:val="10"/>
      <w:szCs w:val="20"/>
      <w:lang w:val="x-none" w:eastAsia="x-none"/>
    </w:rPr>
  </w:style>
  <w:style w:type="paragraph" w:styleId="Heading7">
    <w:name w:val="heading 7"/>
    <w:basedOn w:val="Normal"/>
    <w:next w:val="Normal"/>
    <w:link w:val="Heading7Char"/>
    <w:uiPriority w:val="9"/>
    <w:qFormat/>
    <w:rsid w:val="00F74FED"/>
    <w:pPr>
      <w:spacing w:after="0"/>
      <w:outlineLvl w:val="6"/>
    </w:pPr>
    <w:rPr>
      <w:rFonts w:eastAsia="Tw Cen MT"/>
      <w:smallCaps/>
      <w:color w:val="000000"/>
      <w:spacing w:val="10"/>
      <w:szCs w:val="20"/>
      <w:lang w:val="x-none" w:eastAsia="x-none"/>
    </w:rPr>
  </w:style>
  <w:style w:type="paragraph" w:styleId="Heading8">
    <w:name w:val="heading 8"/>
    <w:basedOn w:val="Normal"/>
    <w:next w:val="Normal"/>
    <w:link w:val="Heading8Char"/>
    <w:uiPriority w:val="9"/>
    <w:qFormat/>
    <w:rsid w:val="00F74FED"/>
    <w:pPr>
      <w:spacing w:after="0"/>
      <w:outlineLvl w:val="7"/>
    </w:pPr>
    <w:rPr>
      <w:rFonts w:eastAsia="Tw Cen MT"/>
      <w:b/>
      <w:bCs/>
      <w:i/>
      <w:iCs/>
      <w:color w:val="94B6D2"/>
      <w:spacing w:val="10"/>
      <w:sz w:val="24"/>
      <w:szCs w:val="24"/>
      <w:lang w:val="x-none" w:eastAsia="x-none"/>
    </w:rPr>
  </w:style>
  <w:style w:type="paragraph" w:styleId="Heading9">
    <w:name w:val="heading 9"/>
    <w:basedOn w:val="Normal"/>
    <w:next w:val="Normal"/>
    <w:link w:val="Heading9Char"/>
    <w:uiPriority w:val="9"/>
    <w:qFormat/>
    <w:rsid w:val="00F74FED"/>
    <w:pPr>
      <w:spacing w:after="0"/>
      <w:outlineLvl w:val="8"/>
    </w:pPr>
    <w:rPr>
      <w:rFonts w:eastAsia="Tw Cen MT"/>
      <w:b/>
      <w:bCs/>
      <w:caps/>
      <w:color w:val="A5AB81"/>
      <w:spacing w:val="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74FED"/>
    <w:rPr>
      <w:rFonts w:ascii="Tw Cen MT" w:eastAsia="Times New Roman" w:hAnsi="Tw Cen MT" w:cs="Times New Roman"/>
      <w:caps/>
      <w:color w:val="775F55"/>
      <w:sz w:val="32"/>
      <w:szCs w:val="32"/>
    </w:rPr>
  </w:style>
  <w:style w:type="character" w:customStyle="1" w:styleId="Heading2Char">
    <w:name w:val="Heading 2 Char"/>
    <w:link w:val="Heading2"/>
    <w:uiPriority w:val="9"/>
    <w:rsid w:val="00F74FED"/>
    <w:rPr>
      <w:b/>
      <w:bCs/>
      <w:color w:val="94B6D2"/>
      <w:spacing w:val="20"/>
      <w:sz w:val="28"/>
      <w:szCs w:val="28"/>
    </w:rPr>
  </w:style>
  <w:style w:type="character" w:customStyle="1" w:styleId="Heading3Char">
    <w:name w:val="Heading 3 Char"/>
    <w:link w:val="Heading3"/>
    <w:rsid w:val="00F74FED"/>
    <w:rPr>
      <w:b/>
      <w:bCs/>
      <w:color w:val="000000"/>
      <w:spacing w:val="10"/>
      <w:sz w:val="23"/>
    </w:rPr>
  </w:style>
  <w:style w:type="paragraph" w:styleId="Footer">
    <w:name w:val="footer"/>
    <w:basedOn w:val="Normal"/>
    <w:link w:val="FooterChar"/>
    <w:uiPriority w:val="99"/>
    <w:unhideWhenUsed/>
    <w:rsid w:val="00F74FED"/>
    <w:pPr>
      <w:tabs>
        <w:tab w:val="center" w:pos="4320"/>
        <w:tab w:val="right" w:pos="8640"/>
      </w:tabs>
    </w:pPr>
    <w:rPr>
      <w:rFonts w:eastAsia="Tw Cen MT"/>
      <w:szCs w:val="20"/>
      <w:lang w:val="x-none" w:eastAsia="x-none"/>
    </w:rPr>
  </w:style>
  <w:style w:type="character" w:customStyle="1" w:styleId="FooterChar">
    <w:name w:val="Footer Char"/>
    <w:link w:val="Footer"/>
    <w:uiPriority w:val="99"/>
    <w:rsid w:val="00F74FED"/>
    <w:rPr>
      <w:sz w:val="23"/>
    </w:rPr>
  </w:style>
  <w:style w:type="paragraph" w:styleId="Header">
    <w:name w:val="header"/>
    <w:basedOn w:val="Normal"/>
    <w:link w:val="HeaderChar"/>
    <w:uiPriority w:val="99"/>
    <w:unhideWhenUsed/>
    <w:rsid w:val="00F74FED"/>
    <w:pPr>
      <w:tabs>
        <w:tab w:val="center" w:pos="4320"/>
        <w:tab w:val="right" w:pos="8640"/>
      </w:tabs>
    </w:pPr>
    <w:rPr>
      <w:rFonts w:eastAsia="Tw Cen MT"/>
      <w:szCs w:val="20"/>
      <w:lang w:val="x-none" w:eastAsia="x-none"/>
    </w:rPr>
  </w:style>
  <w:style w:type="character" w:customStyle="1" w:styleId="HeaderChar">
    <w:name w:val="Header Char"/>
    <w:link w:val="Header"/>
    <w:uiPriority w:val="99"/>
    <w:rsid w:val="00F74FED"/>
    <w:rPr>
      <w:sz w:val="23"/>
    </w:rPr>
  </w:style>
  <w:style w:type="paragraph" w:customStyle="1" w:styleId="MediumShading2-Accent31">
    <w:name w:val="Medium Shading 2 - Accent 31"/>
    <w:basedOn w:val="Normal"/>
    <w:link w:val="MediumShading2-Accent3Char"/>
    <w:uiPriority w:val="30"/>
    <w:qFormat/>
    <w:rsid w:val="00F74FED"/>
    <w:pPr>
      <w:pBdr>
        <w:top w:val="double" w:sz="12" w:space="10" w:color="DD8047"/>
        <w:left w:val="double" w:sz="12" w:space="10" w:color="DD8047"/>
        <w:bottom w:val="double" w:sz="12" w:space="10" w:color="DD8047"/>
        <w:right w:val="double" w:sz="12" w:space="10" w:color="DD8047"/>
      </w:pBdr>
      <w:shd w:val="clear" w:color="auto" w:fill="FFFFFF"/>
      <w:spacing w:before="300" w:after="300"/>
      <w:ind w:left="720" w:right="720"/>
      <w:contextualSpacing/>
    </w:pPr>
    <w:rPr>
      <w:rFonts w:eastAsia="Tw Cen MT"/>
      <w:b/>
      <w:bCs/>
      <w:color w:val="DD8047"/>
      <w:szCs w:val="20"/>
      <w:lang w:val="x-none" w:eastAsia="x-none"/>
    </w:rPr>
  </w:style>
  <w:style w:type="character" w:customStyle="1" w:styleId="MediumShading2-Accent3Char">
    <w:name w:val="Medium Shading 2 - Accent 3 Char"/>
    <w:link w:val="MediumShading2-Accent31"/>
    <w:uiPriority w:val="30"/>
    <w:rsid w:val="00F74FED"/>
    <w:rPr>
      <w:b/>
      <w:bCs/>
      <w:color w:val="DD8047"/>
      <w:sz w:val="23"/>
      <w:shd w:val="clear" w:color="auto" w:fill="FFFFFF"/>
    </w:rPr>
  </w:style>
  <w:style w:type="paragraph" w:styleId="Subtitle">
    <w:name w:val="Subtitle"/>
    <w:basedOn w:val="Normal"/>
    <w:link w:val="SubtitleChar"/>
    <w:uiPriority w:val="11"/>
    <w:qFormat/>
    <w:rsid w:val="00F74FED"/>
    <w:pPr>
      <w:spacing w:after="720" w:line="240" w:lineRule="auto"/>
    </w:pPr>
    <w:rPr>
      <w:b/>
      <w:bCs/>
      <w:caps/>
      <w:color w:val="DD8047"/>
      <w:spacing w:val="50"/>
      <w:sz w:val="24"/>
      <w:szCs w:val="24"/>
      <w:lang w:val="x-none" w:eastAsia="x-none"/>
    </w:rPr>
  </w:style>
  <w:style w:type="character" w:customStyle="1" w:styleId="SubtitleChar">
    <w:name w:val="Subtitle Char"/>
    <w:link w:val="Subtitle"/>
    <w:uiPriority w:val="11"/>
    <w:rsid w:val="00F74FED"/>
    <w:rPr>
      <w:rFonts w:ascii="Tw Cen MT" w:eastAsia="Times New Roman" w:hAnsi="Tw Cen MT" w:cs="Times New Roman"/>
      <w:b/>
      <w:bCs/>
      <w:caps/>
      <w:color w:val="DD8047"/>
      <w:spacing w:val="50"/>
      <w:sz w:val="24"/>
      <w:szCs w:val="24"/>
    </w:rPr>
  </w:style>
  <w:style w:type="paragraph" w:styleId="Title">
    <w:name w:val="Title"/>
    <w:basedOn w:val="Normal"/>
    <w:link w:val="TitleChar"/>
    <w:uiPriority w:val="10"/>
    <w:qFormat/>
    <w:rsid w:val="00F74FED"/>
    <w:pPr>
      <w:spacing w:after="0" w:line="240" w:lineRule="auto"/>
    </w:pPr>
    <w:rPr>
      <w:rFonts w:eastAsia="Tw Cen MT"/>
      <w:color w:val="775F55"/>
      <w:sz w:val="72"/>
      <w:szCs w:val="72"/>
      <w:lang w:val="x-none" w:eastAsia="x-none"/>
    </w:rPr>
  </w:style>
  <w:style w:type="character" w:customStyle="1" w:styleId="TitleChar">
    <w:name w:val="Title Char"/>
    <w:link w:val="Title"/>
    <w:uiPriority w:val="10"/>
    <w:rsid w:val="00F74FED"/>
    <w:rPr>
      <w:color w:val="775F55"/>
      <w:sz w:val="72"/>
      <w:szCs w:val="72"/>
    </w:rPr>
  </w:style>
  <w:style w:type="paragraph" w:styleId="BalloonText">
    <w:name w:val="Balloon Text"/>
    <w:basedOn w:val="Normal"/>
    <w:link w:val="BalloonTextChar"/>
    <w:uiPriority w:val="99"/>
    <w:semiHidden/>
    <w:unhideWhenUsed/>
    <w:rsid w:val="00F74FED"/>
    <w:rPr>
      <w:rFonts w:hAnsi="Tahoma"/>
      <w:sz w:val="16"/>
      <w:szCs w:val="16"/>
      <w:lang w:eastAsia="x-none"/>
    </w:rPr>
  </w:style>
  <w:style w:type="character" w:customStyle="1" w:styleId="BalloonTextChar">
    <w:name w:val="Balloon Text Char"/>
    <w:link w:val="BalloonText"/>
    <w:uiPriority w:val="99"/>
    <w:semiHidden/>
    <w:rsid w:val="00F74FED"/>
    <w:rPr>
      <w:rFonts w:eastAsia="Times New Roman" w:hAnsi="Tahoma"/>
      <w:sz w:val="16"/>
      <w:szCs w:val="16"/>
      <w:lang w:val="de-DE"/>
    </w:rPr>
  </w:style>
  <w:style w:type="character" w:customStyle="1" w:styleId="BookTitle1">
    <w:name w:val="Book Title1"/>
    <w:uiPriority w:val="33"/>
    <w:qFormat/>
    <w:rsid w:val="00F74FED"/>
    <w:rPr>
      <w:rFonts w:ascii="Tw Cen MT" w:eastAsia="Times New Roman" w:hAnsi="Tw Cen MT" w:cs="Times New Roman"/>
      <w:bCs w:val="0"/>
      <w:i/>
      <w:iCs/>
      <w:color w:val="775F55"/>
      <w:sz w:val="23"/>
      <w:szCs w:val="23"/>
      <w:lang w:val="de-DE"/>
    </w:rPr>
  </w:style>
  <w:style w:type="paragraph" w:styleId="Caption">
    <w:name w:val="caption"/>
    <w:basedOn w:val="Normal"/>
    <w:next w:val="Normal"/>
    <w:uiPriority w:val="35"/>
    <w:qFormat/>
    <w:rsid w:val="00F74FED"/>
    <w:rPr>
      <w:b/>
      <w:bCs/>
      <w:caps/>
      <w:sz w:val="16"/>
      <w:szCs w:val="16"/>
    </w:rPr>
  </w:style>
  <w:style w:type="character" w:styleId="Emphasis">
    <w:name w:val="Emphasis"/>
    <w:uiPriority w:val="20"/>
    <w:qFormat/>
    <w:rsid w:val="00F74FED"/>
    <w:rPr>
      <w:rFonts w:ascii="Tw Cen MT" w:eastAsia="Times New Roman" w:hAnsi="Tw Cen MT" w:cs="Times New Roman"/>
      <w:b/>
      <w:bCs/>
      <w:i/>
      <w:iCs/>
      <w:color w:val="775F55"/>
      <w:spacing w:val="10"/>
      <w:sz w:val="23"/>
      <w:szCs w:val="23"/>
      <w:lang w:val="de-DE"/>
    </w:rPr>
  </w:style>
  <w:style w:type="character" w:customStyle="1" w:styleId="Heading4Char">
    <w:name w:val="Heading 4 Char"/>
    <w:link w:val="Heading4"/>
    <w:uiPriority w:val="9"/>
    <w:semiHidden/>
    <w:rsid w:val="00F74FED"/>
    <w:rPr>
      <w:caps/>
      <w:spacing w:val="14"/>
    </w:rPr>
  </w:style>
  <w:style w:type="character" w:customStyle="1" w:styleId="Heading5Char">
    <w:name w:val="Heading 5 Char"/>
    <w:link w:val="Heading5"/>
    <w:uiPriority w:val="9"/>
    <w:semiHidden/>
    <w:rsid w:val="00F74FED"/>
    <w:rPr>
      <w:b/>
      <w:bCs/>
      <w:color w:val="775F55"/>
      <w:spacing w:val="10"/>
      <w:sz w:val="23"/>
    </w:rPr>
  </w:style>
  <w:style w:type="character" w:customStyle="1" w:styleId="Heading6Char">
    <w:name w:val="Heading 6 Char"/>
    <w:link w:val="Heading6"/>
    <w:uiPriority w:val="9"/>
    <w:semiHidden/>
    <w:rsid w:val="00F74FED"/>
    <w:rPr>
      <w:b/>
      <w:bCs/>
      <w:color w:val="DD8047"/>
      <w:spacing w:val="10"/>
      <w:sz w:val="23"/>
    </w:rPr>
  </w:style>
  <w:style w:type="character" w:customStyle="1" w:styleId="Heading7Char">
    <w:name w:val="Heading 7 Char"/>
    <w:link w:val="Heading7"/>
    <w:uiPriority w:val="9"/>
    <w:semiHidden/>
    <w:rsid w:val="00F74FED"/>
    <w:rPr>
      <w:smallCaps/>
      <w:color w:val="000000"/>
      <w:spacing w:val="10"/>
      <w:sz w:val="23"/>
    </w:rPr>
  </w:style>
  <w:style w:type="character" w:customStyle="1" w:styleId="Heading8Char">
    <w:name w:val="Heading 8 Char"/>
    <w:link w:val="Heading8"/>
    <w:uiPriority w:val="9"/>
    <w:semiHidden/>
    <w:rsid w:val="00F74FED"/>
    <w:rPr>
      <w:b/>
      <w:bCs/>
      <w:i/>
      <w:iCs/>
      <w:color w:val="94B6D2"/>
      <w:spacing w:val="10"/>
      <w:sz w:val="24"/>
      <w:szCs w:val="24"/>
    </w:rPr>
  </w:style>
  <w:style w:type="character" w:customStyle="1" w:styleId="Heading9Char">
    <w:name w:val="Heading 9 Char"/>
    <w:link w:val="Heading9"/>
    <w:uiPriority w:val="9"/>
    <w:semiHidden/>
    <w:rsid w:val="00F74FED"/>
    <w:rPr>
      <w:b/>
      <w:bCs/>
      <w:caps/>
      <w:color w:val="A5AB81"/>
      <w:spacing w:val="40"/>
      <w:sz w:val="20"/>
      <w:szCs w:val="20"/>
    </w:rPr>
  </w:style>
  <w:style w:type="character" w:styleId="Hyperlink">
    <w:name w:val="Hyperlink"/>
    <w:uiPriority w:val="99"/>
    <w:unhideWhenUsed/>
    <w:rsid w:val="00F74FED"/>
    <w:rPr>
      <w:color w:val="F7B615"/>
      <w:u w:val="single"/>
    </w:rPr>
  </w:style>
  <w:style w:type="character" w:customStyle="1" w:styleId="IntenseEmphasis1">
    <w:name w:val="Intense Emphasis1"/>
    <w:uiPriority w:val="21"/>
    <w:qFormat/>
    <w:rsid w:val="00F74FED"/>
    <w:rPr>
      <w:rFonts w:ascii="Tw Cen MT" w:hAnsi="Tw Cen MT"/>
      <w:b/>
      <w:bCs/>
      <w:dstrike w:val="0"/>
      <w:color w:val="DD8047"/>
      <w:spacing w:val="10"/>
      <w:w w:val="100"/>
      <w:kern w:val="0"/>
      <w:position w:val="0"/>
      <w:sz w:val="23"/>
      <w:vertAlign w:val="baseline"/>
    </w:rPr>
  </w:style>
  <w:style w:type="character" w:customStyle="1" w:styleId="IntenseReference1">
    <w:name w:val="Intense Reference1"/>
    <w:uiPriority w:val="32"/>
    <w:qFormat/>
    <w:rsid w:val="00F74FED"/>
    <w:rPr>
      <w:rFonts w:ascii="Tw Cen MT" w:hAnsi="Tw Cen MT"/>
      <w:b/>
      <w:bCs/>
      <w:caps/>
      <w:color w:val="94B6D2"/>
      <w:spacing w:val="10"/>
      <w:w w:val="100"/>
      <w:position w:val="0"/>
      <w:sz w:val="20"/>
      <w:szCs w:val="20"/>
      <w:u w:val="single" w:color="94B6D2"/>
      <w:bdr w:val="none" w:sz="0" w:space="0" w:color="auto"/>
    </w:rPr>
  </w:style>
  <w:style w:type="paragraph" w:styleId="List">
    <w:name w:val="List"/>
    <w:basedOn w:val="Normal"/>
    <w:uiPriority w:val="99"/>
    <w:semiHidden/>
    <w:unhideWhenUsed/>
    <w:rsid w:val="00F74FED"/>
    <w:pPr>
      <w:ind w:left="360" w:hanging="360"/>
    </w:pPr>
  </w:style>
  <w:style w:type="paragraph" w:styleId="List2">
    <w:name w:val="List 2"/>
    <w:basedOn w:val="Normal"/>
    <w:uiPriority w:val="99"/>
    <w:semiHidden/>
    <w:unhideWhenUsed/>
    <w:rsid w:val="00F74FED"/>
    <w:pPr>
      <w:ind w:left="720" w:hanging="360"/>
    </w:pPr>
  </w:style>
  <w:style w:type="paragraph" w:styleId="ListBullet">
    <w:name w:val="List Bullet"/>
    <w:basedOn w:val="Normal"/>
    <w:uiPriority w:val="36"/>
    <w:unhideWhenUsed/>
    <w:qFormat/>
    <w:rsid w:val="00F74FED"/>
    <w:pPr>
      <w:numPr>
        <w:numId w:val="12"/>
      </w:numPr>
    </w:pPr>
    <w:rPr>
      <w:sz w:val="24"/>
      <w:szCs w:val="24"/>
    </w:rPr>
  </w:style>
  <w:style w:type="paragraph" w:styleId="ListBullet2">
    <w:name w:val="List Bullet 2"/>
    <w:basedOn w:val="Normal"/>
    <w:uiPriority w:val="36"/>
    <w:unhideWhenUsed/>
    <w:qFormat/>
    <w:rsid w:val="00F74FED"/>
    <w:pPr>
      <w:numPr>
        <w:numId w:val="13"/>
      </w:numPr>
    </w:pPr>
    <w:rPr>
      <w:color w:val="94B6D2"/>
    </w:rPr>
  </w:style>
  <w:style w:type="paragraph" w:styleId="ListBullet3">
    <w:name w:val="List Bullet 3"/>
    <w:basedOn w:val="Normal"/>
    <w:uiPriority w:val="36"/>
    <w:unhideWhenUsed/>
    <w:qFormat/>
    <w:rsid w:val="00F74FED"/>
    <w:pPr>
      <w:numPr>
        <w:numId w:val="14"/>
      </w:numPr>
    </w:pPr>
    <w:rPr>
      <w:color w:val="DD8047"/>
    </w:rPr>
  </w:style>
  <w:style w:type="paragraph" w:styleId="ListBullet4">
    <w:name w:val="List Bullet 4"/>
    <w:basedOn w:val="Normal"/>
    <w:uiPriority w:val="36"/>
    <w:unhideWhenUsed/>
    <w:qFormat/>
    <w:rsid w:val="00F74FED"/>
    <w:pPr>
      <w:numPr>
        <w:numId w:val="15"/>
      </w:numPr>
    </w:pPr>
    <w:rPr>
      <w:caps/>
      <w:spacing w:val="4"/>
    </w:rPr>
  </w:style>
  <w:style w:type="paragraph" w:styleId="ListBullet5">
    <w:name w:val="List Bullet 5"/>
    <w:basedOn w:val="Normal"/>
    <w:uiPriority w:val="36"/>
    <w:unhideWhenUsed/>
    <w:qFormat/>
    <w:rsid w:val="00F74FED"/>
    <w:pPr>
      <w:numPr>
        <w:numId w:val="16"/>
      </w:numPr>
    </w:pPr>
  </w:style>
  <w:style w:type="paragraph" w:customStyle="1" w:styleId="LightGrid-Accent31">
    <w:name w:val="Light Grid - Accent 31"/>
    <w:basedOn w:val="Normal"/>
    <w:uiPriority w:val="34"/>
    <w:unhideWhenUsed/>
    <w:qFormat/>
    <w:rsid w:val="00F74FED"/>
    <w:pPr>
      <w:ind w:left="720"/>
      <w:contextualSpacing/>
    </w:pPr>
  </w:style>
  <w:style w:type="numbering" w:customStyle="1" w:styleId="Galathea-Listentyp">
    <w:name w:val="Galathea-Listentyp"/>
    <w:uiPriority w:val="99"/>
    <w:rsid w:val="00F74FED"/>
    <w:pPr>
      <w:numPr>
        <w:numId w:val="11"/>
      </w:numPr>
    </w:pPr>
  </w:style>
  <w:style w:type="paragraph" w:customStyle="1" w:styleId="NoSpacing2">
    <w:name w:val="No Spacing2"/>
    <w:basedOn w:val="Normal"/>
    <w:link w:val="NoSpacingChar"/>
    <w:uiPriority w:val="1"/>
    <w:qFormat/>
    <w:rsid w:val="00F74FED"/>
    <w:pPr>
      <w:spacing w:after="0" w:line="240" w:lineRule="auto"/>
    </w:pPr>
    <w:rPr>
      <w:rFonts w:eastAsia="Tw Cen MT"/>
      <w:szCs w:val="20"/>
      <w:lang w:val="x-none" w:eastAsia="x-none"/>
    </w:rPr>
  </w:style>
  <w:style w:type="paragraph" w:customStyle="1" w:styleId="MediumShading1-Accent31">
    <w:name w:val="Medium Shading 1 - Accent 31"/>
    <w:basedOn w:val="Normal"/>
    <w:link w:val="MediumShading1-Accent3Char"/>
    <w:uiPriority w:val="29"/>
    <w:qFormat/>
    <w:rsid w:val="00F74FED"/>
    <w:rPr>
      <w:rFonts w:eastAsia="Tw Cen MT"/>
      <w:i/>
      <w:iCs/>
      <w:smallCaps/>
      <w:color w:val="775F55"/>
      <w:spacing w:val="6"/>
      <w:szCs w:val="20"/>
      <w:lang w:val="x-none" w:eastAsia="x-none"/>
    </w:rPr>
  </w:style>
  <w:style w:type="character" w:customStyle="1" w:styleId="MediumShading1-Accent3Char">
    <w:name w:val="Medium Shading 1 - Accent 3 Char"/>
    <w:link w:val="MediumShading1-Accent31"/>
    <w:uiPriority w:val="29"/>
    <w:rsid w:val="00F74FED"/>
    <w:rPr>
      <w:i/>
      <w:iCs/>
      <w:smallCaps/>
      <w:color w:val="775F55"/>
      <w:spacing w:val="6"/>
      <w:sz w:val="23"/>
    </w:rPr>
  </w:style>
  <w:style w:type="character" w:styleId="Strong">
    <w:name w:val="Strong"/>
    <w:uiPriority w:val="22"/>
    <w:qFormat/>
    <w:rsid w:val="00F74FED"/>
    <w:rPr>
      <w:rFonts w:ascii="Tw Cen MT" w:eastAsia="Times New Roman" w:hAnsi="Tw Cen MT" w:cs="Times New Roman"/>
      <w:b/>
      <w:bCs/>
      <w:iCs w:val="0"/>
      <w:color w:val="DD8047"/>
      <w:szCs w:val="23"/>
      <w:lang w:val="de-DE"/>
    </w:rPr>
  </w:style>
  <w:style w:type="character" w:customStyle="1" w:styleId="SubtleEmphasis1">
    <w:name w:val="Subtle Emphasis1"/>
    <w:uiPriority w:val="19"/>
    <w:qFormat/>
    <w:rsid w:val="00F74FED"/>
    <w:rPr>
      <w:rFonts w:ascii="Tw Cen MT" w:hAnsi="Tw Cen MT"/>
      <w:i/>
      <w:iCs/>
      <w:sz w:val="23"/>
    </w:rPr>
  </w:style>
  <w:style w:type="character" w:customStyle="1" w:styleId="SubtleReference1">
    <w:name w:val="Subtle Reference1"/>
    <w:uiPriority w:val="31"/>
    <w:qFormat/>
    <w:rsid w:val="00F74FED"/>
    <w:rPr>
      <w:rFonts w:ascii="Tw Cen MT" w:hAnsi="Tw Cen MT"/>
      <w:b/>
      <w:bCs/>
      <w:i/>
      <w:iCs/>
      <w:color w:val="775F55"/>
      <w:sz w:val="23"/>
    </w:rPr>
  </w:style>
  <w:style w:type="table" w:styleId="TableGrid">
    <w:name w:val="Table Grid"/>
    <w:basedOn w:val="TableNormal"/>
    <w:uiPriority w:val="1"/>
    <w:rsid w:val="00F74FED"/>
    <w:rPr>
      <w:rFonts w:eastAsia="Times New Roman"/>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uiPriority w:val="99"/>
    <w:semiHidden/>
    <w:unhideWhenUsed/>
    <w:rsid w:val="00F74FED"/>
    <w:pPr>
      <w:ind w:left="220" w:hanging="220"/>
    </w:pPr>
  </w:style>
  <w:style w:type="paragraph" w:styleId="TOC1">
    <w:name w:val="toc 1"/>
    <w:basedOn w:val="Normal"/>
    <w:next w:val="Normal"/>
    <w:autoRedefine/>
    <w:uiPriority w:val="39"/>
    <w:unhideWhenUsed/>
    <w:rsid w:val="00F74FED"/>
    <w:pPr>
      <w:tabs>
        <w:tab w:val="right" w:leader="dot" w:pos="8630"/>
      </w:tabs>
      <w:spacing w:before="180" w:after="40" w:line="240" w:lineRule="auto"/>
    </w:pPr>
    <w:rPr>
      <w:b/>
      <w:bCs/>
      <w:caps/>
      <w:noProof/>
      <w:color w:val="775F55"/>
    </w:rPr>
  </w:style>
  <w:style w:type="paragraph" w:styleId="TOC2">
    <w:name w:val="toc 2"/>
    <w:basedOn w:val="Normal"/>
    <w:next w:val="Normal"/>
    <w:autoRedefine/>
    <w:uiPriority w:val="39"/>
    <w:unhideWhenUsed/>
    <w:rsid w:val="00F74FED"/>
    <w:pPr>
      <w:tabs>
        <w:tab w:val="right" w:leader="dot" w:pos="8630"/>
      </w:tabs>
      <w:spacing w:after="40" w:line="240" w:lineRule="auto"/>
      <w:ind w:left="144"/>
    </w:pPr>
    <w:rPr>
      <w:noProof/>
    </w:rPr>
  </w:style>
  <w:style w:type="paragraph" w:styleId="TOC3">
    <w:name w:val="toc 3"/>
    <w:basedOn w:val="Normal"/>
    <w:next w:val="Normal"/>
    <w:autoRedefine/>
    <w:uiPriority w:val="39"/>
    <w:unhideWhenUsed/>
    <w:qFormat/>
    <w:rsid w:val="00F74FED"/>
    <w:pPr>
      <w:tabs>
        <w:tab w:val="right" w:leader="dot" w:pos="8630"/>
      </w:tabs>
      <w:spacing w:after="40" w:line="240" w:lineRule="auto"/>
      <w:ind w:left="288"/>
    </w:pPr>
    <w:rPr>
      <w:noProof/>
    </w:rPr>
  </w:style>
  <w:style w:type="paragraph" w:styleId="TOC4">
    <w:name w:val="toc 4"/>
    <w:basedOn w:val="Normal"/>
    <w:next w:val="Normal"/>
    <w:autoRedefine/>
    <w:uiPriority w:val="39"/>
    <w:unhideWhenUsed/>
    <w:qFormat/>
    <w:rsid w:val="00F74FED"/>
    <w:pPr>
      <w:tabs>
        <w:tab w:val="right" w:leader="dot" w:pos="8630"/>
      </w:tabs>
      <w:spacing w:after="40" w:line="240" w:lineRule="auto"/>
      <w:ind w:left="432"/>
    </w:pPr>
    <w:rPr>
      <w:noProof/>
    </w:rPr>
  </w:style>
  <w:style w:type="paragraph" w:styleId="TOC5">
    <w:name w:val="toc 5"/>
    <w:basedOn w:val="Normal"/>
    <w:next w:val="Normal"/>
    <w:autoRedefine/>
    <w:uiPriority w:val="39"/>
    <w:unhideWhenUsed/>
    <w:qFormat/>
    <w:rsid w:val="00F74FED"/>
    <w:pPr>
      <w:tabs>
        <w:tab w:val="right" w:leader="dot" w:pos="8630"/>
      </w:tabs>
      <w:spacing w:after="40" w:line="240" w:lineRule="auto"/>
      <w:ind w:left="576"/>
    </w:pPr>
    <w:rPr>
      <w:noProof/>
    </w:rPr>
  </w:style>
  <w:style w:type="paragraph" w:styleId="TOC6">
    <w:name w:val="toc 6"/>
    <w:basedOn w:val="Normal"/>
    <w:next w:val="Normal"/>
    <w:autoRedefine/>
    <w:uiPriority w:val="39"/>
    <w:unhideWhenUsed/>
    <w:qFormat/>
    <w:rsid w:val="00F74FED"/>
    <w:pPr>
      <w:tabs>
        <w:tab w:val="right" w:leader="dot" w:pos="8630"/>
      </w:tabs>
      <w:spacing w:after="40" w:line="240" w:lineRule="auto"/>
      <w:ind w:left="720"/>
    </w:pPr>
    <w:rPr>
      <w:noProof/>
    </w:rPr>
  </w:style>
  <w:style w:type="paragraph" w:styleId="TOC7">
    <w:name w:val="toc 7"/>
    <w:basedOn w:val="Normal"/>
    <w:next w:val="Normal"/>
    <w:autoRedefine/>
    <w:uiPriority w:val="39"/>
    <w:unhideWhenUsed/>
    <w:qFormat/>
    <w:rsid w:val="00F74FED"/>
    <w:pPr>
      <w:tabs>
        <w:tab w:val="right" w:leader="dot" w:pos="8630"/>
      </w:tabs>
      <w:spacing w:after="40" w:line="240" w:lineRule="auto"/>
      <w:ind w:left="864"/>
    </w:pPr>
    <w:rPr>
      <w:noProof/>
    </w:rPr>
  </w:style>
  <w:style w:type="paragraph" w:styleId="TOC8">
    <w:name w:val="toc 8"/>
    <w:basedOn w:val="Normal"/>
    <w:next w:val="Normal"/>
    <w:autoRedefine/>
    <w:uiPriority w:val="39"/>
    <w:unhideWhenUsed/>
    <w:qFormat/>
    <w:rsid w:val="00F74FED"/>
    <w:pPr>
      <w:tabs>
        <w:tab w:val="right" w:leader="dot" w:pos="8630"/>
      </w:tabs>
      <w:spacing w:after="40" w:line="240" w:lineRule="auto"/>
      <w:ind w:left="1008"/>
    </w:pPr>
    <w:rPr>
      <w:noProof/>
    </w:rPr>
  </w:style>
  <w:style w:type="paragraph" w:styleId="TOC9">
    <w:name w:val="toc 9"/>
    <w:basedOn w:val="Normal"/>
    <w:next w:val="Normal"/>
    <w:autoRedefine/>
    <w:uiPriority w:val="39"/>
    <w:unhideWhenUsed/>
    <w:qFormat/>
    <w:rsid w:val="00F74FED"/>
    <w:pPr>
      <w:tabs>
        <w:tab w:val="right" w:leader="dot" w:pos="8630"/>
      </w:tabs>
      <w:spacing w:after="40" w:line="240" w:lineRule="auto"/>
      <w:ind w:left="1152"/>
    </w:pPr>
    <w:rPr>
      <w:noProof/>
    </w:rPr>
  </w:style>
  <w:style w:type="character" w:customStyle="1" w:styleId="NoSpacingChar">
    <w:name w:val="No Spacing Char"/>
    <w:link w:val="NoSpacing2"/>
    <w:uiPriority w:val="1"/>
    <w:rsid w:val="00F74FED"/>
    <w:rPr>
      <w:sz w:val="23"/>
    </w:rPr>
  </w:style>
  <w:style w:type="paragraph" w:customStyle="1" w:styleId="Kopfzeile-Gerade">
    <w:name w:val="Kopfzeile - Gerade"/>
    <w:basedOn w:val="Normal"/>
    <w:uiPriority w:val="39"/>
    <w:unhideWhenUsed/>
    <w:qFormat/>
    <w:rsid w:val="00F74FED"/>
    <w:pPr>
      <w:pBdr>
        <w:bottom w:val="single" w:sz="4" w:space="1" w:color="94B6D2"/>
      </w:pBdr>
      <w:spacing w:after="0" w:line="240" w:lineRule="auto"/>
    </w:pPr>
    <w:rPr>
      <w:b/>
      <w:bCs/>
      <w:color w:val="775F55"/>
      <w:sz w:val="20"/>
    </w:rPr>
  </w:style>
  <w:style w:type="paragraph" w:customStyle="1" w:styleId="Fuzeile-Gerade">
    <w:name w:val="Fußzeile - Gerade"/>
    <w:basedOn w:val="Normal"/>
    <w:uiPriority w:val="49"/>
    <w:semiHidden/>
    <w:unhideWhenUsed/>
    <w:rsid w:val="00F74FED"/>
    <w:pPr>
      <w:pBdr>
        <w:top w:val="single" w:sz="4" w:space="1" w:color="94B6D2"/>
      </w:pBdr>
    </w:pPr>
    <w:rPr>
      <w:color w:val="775F55"/>
      <w:sz w:val="20"/>
    </w:rPr>
  </w:style>
  <w:style w:type="paragraph" w:customStyle="1" w:styleId="Kopfzeile-Ungerade">
    <w:name w:val="Kopfzeile - Ungerade"/>
    <w:basedOn w:val="Normal"/>
    <w:uiPriority w:val="39"/>
    <w:semiHidden/>
    <w:unhideWhenUsed/>
    <w:qFormat/>
    <w:rsid w:val="00F74FED"/>
    <w:pPr>
      <w:pBdr>
        <w:bottom w:val="single" w:sz="4" w:space="1" w:color="94B6D2"/>
      </w:pBdr>
      <w:spacing w:after="0" w:line="240" w:lineRule="auto"/>
      <w:jc w:val="right"/>
    </w:pPr>
    <w:rPr>
      <w:b/>
      <w:bCs/>
      <w:color w:val="775F55"/>
      <w:sz w:val="20"/>
    </w:rPr>
  </w:style>
  <w:style w:type="paragraph" w:customStyle="1" w:styleId="Fuzeile-Ungerade">
    <w:name w:val="Fußzeile - Ungerade"/>
    <w:basedOn w:val="Normal"/>
    <w:uiPriority w:val="39"/>
    <w:semiHidden/>
    <w:unhideWhenUsed/>
    <w:qFormat/>
    <w:rsid w:val="00F74FED"/>
    <w:pPr>
      <w:pBdr>
        <w:top w:val="single" w:sz="4" w:space="1" w:color="94B6D2"/>
      </w:pBdr>
      <w:jc w:val="right"/>
    </w:pPr>
    <w:rPr>
      <w:color w:val="775F55"/>
      <w:sz w:val="20"/>
    </w:rPr>
  </w:style>
  <w:style w:type="character" w:customStyle="1" w:styleId="PlaceholderText1">
    <w:name w:val="Placeholder Text1"/>
    <w:uiPriority w:val="99"/>
    <w:semiHidden/>
    <w:rsid w:val="00F74FED"/>
    <w:rPr>
      <w:color w:val="808080"/>
    </w:rPr>
  </w:style>
  <w:style w:type="paragraph" w:customStyle="1" w:styleId="TOCHeading1">
    <w:name w:val="TOC Heading1"/>
    <w:basedOn w:val="Heading1"/>
    <w:next w:val="Normal"/>
    <w:uiPriority w:val="39"/>
    <w:unhideWhenUsed/>
    <w:qFormat/>
    <w:rsid w:val="009A4832"/>
    <w:pPr>
      <w:keepNext/>
      <w:keepLines/>
      <w:spacing w:before="480" w:after="0" w:line="276" w:lineRule="auto"/>
      <w:outlineLvl w:val="9"/>
    </w:pPr>
    <w:rPr>
      <w:b/>
      <w:bCs/>
      <w:caps w:val="0"/>
      <w:color w:val="548AB7"/>
      <w:sz w:val="28"/>
      <w:szCs w:val="28"/>
    </w:rPr>
  </w:style>
  <w:style w:type="paragraph" w:customStyle="1" w:styleId="Formatvorlageberschrift3TimesNewRoman14ptKursiv">
    <w:name w:val="Formatvorlage Überschrift 3 + Times New Roman 14 pt Kursiv"/>
    <w:basedOn w:val="Heading3"/>
    <w:autoRedefine/>
    <w:rsid w:val="009D5DA1"/>
    <w:pPr>
      <w:keepNext/>
      <w:spacing w:line="240" w:lineRule="auto"/>
      <w:ind w:firstLine="0"/>
    </w:pPr>
    <w:rPr>
      <w:rFonts w:ascii="Times New Roman" w:eastAsia="Times New Roman" w:hAnsi="Times New Roman" w:cs="Arial"/>
      <w:i/>
      <w:iCs/>
      <w:color w:val="auto"/>
      <w:spacing w:val="0"/>
      <w:sz w:val="28"/>
      <w:szCs w:val="26"/>
      <w:lang w:eastAsia="de-DE"/>
    </w:rPr>
  </w:style>
  <w:style w:type="paragraph" w:customStyle="1" w:styleId="NoSpacing1">
    <w:name w:val="No Spacing1"/>
    <w:autoRedefine/>
    <w:uiPriority w:val="1"/>
    <w:qFormat/>
    <w:rsid w:val="001611B0"/>
    <w:pPr>
      <w:ind w:firstLine="288"/>
    </w:pPr>
    <w:rPr>
      <w:rFonts w:ascii="Times New Roman" w:eastAsia="Calibri" w:hAnsi="Times New Roman"/>
      <w:sz w:val="24"/>
      <w:szCs w:val="22"/>
      <w:lang w:val="en-US" w:eastAsia="en-US" w:bidi="en-US"/>
    </w:rPr>
  </w:style>
  <w:style w:type="character" w:styleId="LineNumber">
    <w:name w:val="line number"/>
    <w:uiPriority w:val="99"/>
    <w:semiHidden/>
    <w:unhideWhenUsed/>
    <w:rsid w:val="008B7C55"/>
  </w:style>
  <w:style w:type="paragraph" w:styleId="NormalWeb">
    <w:name w:val="Normal (Web)"/>
    <w:basedOn w:val="Normal"/>
    <w:uiPriority w:val="99"/>
    <w:unhideWhenUsed/>
    <w:rsid w:val="0018025C"/>
    <w:pPr>
      <w:spacing w:before="100" w:beforeAutospacing="1" w:after="100" w:afterAutospacing="1" w:line="240" w:lineRule="auto"/>
      <w:ind w:firstLine="0"/>
    </w:pPr>
    <w:rPr>
      <w:rFonts w:ascii="Times New Roman" w:hAnsi="Times New Roman"/>
      <w:sz w:val="24"/>
      <w:szCs w:val="24"/>
      <w:lang w:eastAsia="de-DE"/>
    </w:rPr>
  </w:style>
  <w:style w:type="paragraph" w:styleId="FootnoteText">
    <w:name w:val="footnote text"/>
    <w:basedOn w:val="Normal"/>
    <w:link w:val="FootnoteTextChar"/>
    <w:uiPriority w:val="99"/>
    <w:semiHidden/>
    <w:unhideWhenUsed/>
    <w:rsid w:val="00125DCB"/>
    <w:rPr>
      <w:sz w:val="20"/>
      <w:szCs w:val="20"/>
      <w:lang w:val="x-none"/>
    </w:rPr>
  </w:style>
  <w:style w:type="character" w:customStyle="1" w:styleId="FootnoteTextChar">
    <w:name w:val="Footnote Text Char"/>
    <w:link w:val="FootnoteText"/>
    <w:uiPriority w:val="99"/>
    <w:semiHidden/>
    <w:rsid w:val="00125DCB"/>
    <w:rPr>
      <w:rFonts w:eastAsia="Times New Roman"/>
      <w:lang w:eastAsia="en-US"/>
    </w:rPr>
  </w:style>
  <w:style w:type="character" w:styleId="FootnoteReference">
    <w:name w:val="footnote reference"/>
    <w:uiPriority w:val="99"/>
    <w:semiHidden/>
    <w:unhideWhenUsed/>
    <w:rsid w:val="00125DCB"/>
    <w:rPr>
      <w:vertAlign w:val="superscript"/>
    </w:rPr>
  </w:style>
  <w:style w:type="character" w:customStyle="1" w:styleId="woj">
    <w:name w:val="woj"/>
    <w:basedOn w:val="DefaultParagraphFont"/>
    <w:rsid w:val="003D11C5"/>
  </w:style>
  <w:style w:type="character" w:customStyle="1" w:styleId="text">
    <w:name w:val="text"/>
    <w:rsid w:val="0004204D"/>
  </w:style>
  <w:style w:type="character" w:customStyle="1" w:styleId="indent-1-breaks">
    <w:name w:val="indent-1-breaks"/>
    <w:rsid w:val="0004204D"/>
  </w:style>
  <w:style w:type="character" w:customStyle="1" w:styleId="small-caps">
    <w:name w:val="small-caps"/>
    <w:rsid w:val="0004204D"/>
  </w:style>
  <w:style w:type="paragraph" w:customStyle="1" w:styleId="first-line-none">
    <w:name w:val="first-line-none"/>
    <w:basedOn w:val="Normal"/>
    <w:rsid w:val="0004204D"/>
    <w:pPr>
      <w:spacing w:before="100" w:beforeAutospacing="1" w:after="100" w:afterAutospacing="1" w:line="240" w:lineRule="auto"/>
      <w:ind w:firstLine="0"/>
    </w:pPr>
    <w:rPr>
      <w:rFonts w:ascii="Times New Roman" w:hAnsi="Times New Roman"/>
      <w:sz w:val="24"/>
      <w:szCs w:val="24"/>
      <w:lang w:val="en-US"/>
    </w:rPr>
  </w:style>
  <w:style w:type="character" w:styleId="FollowedHyperlink">
    <w:name w:val="FollowedHyperlink"/>
    <w:uiPriority w:val="99"/>
    <w:semiHidden/>
    <w:unhideWhenUsed/>
    <w:rsid w:val="00C52367"/>
    <w:rPr>
      <w:color w:val="800080"/>
      <w:u w:val="single"/>
    </w:rPr>
  </w:style>
  <w:style w:type="character" w:customStyle="1" w:styleId="apple-converted-space">
    <w:name w:val="apple-converted-space"/>
    <w:rsid w:val="00BE195E"/>
  </w:style>
  <w:style w:type="paragraph" w:customStyle="1" w:styleId="chapter-2">
    <w:name w:val="chapter-2"/>
    <w:basedOn w:val="Normal"/>
    <w:rsid w:val="00CB7B26"/>
    <w:pPr>
      <w:spacing w:before="100" w:beforeAutospacing="1" w:after="100" w:afterAutospacing="1" w:line="240" w:lineRule="auto"/>
      <w:ind w:firstLine="0"/>
    </w:pPr>
    <w:rPr>
      <w:rFonts w:ascii="Times New Roman" w:hAnsi="Times New Roman"/>
      <w:sz w:val="24"/>
      <w:szCs w:val="24"/>
      <w:lang w:val="en-NZ" w:eastAsia="en-NZ"/>
    </w:rPr>
  </w:style>
  <w:style w:type="paragraph" w:customStyle="1" w:styleId="Standard1">
    <w:name w:val="Standard1"/>
    <w:rsid w:val="001E450B"/>
    <w:pPr>
      <w:suppressAutoHyphens/>
      <w:autoSpaceDN w:val="0"/>
      <w:spacing w:after="200" w:line="276" w:lineRule="auto"/>
      <w:textAlignment w:val="baseline"/>
    </w:pPr>
    <w:rPr>
      <w:rFonts w:ascii="Calibri" w:eastAsia="SimSun" w:hAnsi="Calibri" w:cs="Calibri"/>
      <w:kern w:val="3"/>
      <w:sz w:val="22"/>
      <w:szCs w:val="22"/>
      <w:lang w:val="en-US" w:eastAsia="en-US"/>
    </w:rPr>
  </w:style>
  <w:style w:type="paragraph" w:customStyle="1" w:styleId="Textbody">
    <w:name w:val="Text body"/>
    <w:basedOn w:val="Standard1"/>
    <w:rsid w:val="001E450B"/>
    <w:pPr>
      <w:spacing w:after="120"/>
    </w:pPr>
  </w:style>
  <w:style w:type="paragraph" w:styleId="ListParagraph">
    <w:name w:val="List Paragraph"/>
    <w:basedOn w:val="Normal"/>
    <w:uiPriority w:val="34"/>
    <w:qFormat/>
    <w:rsid w:val="002B5BF7"/>
    <w:pPr>
      <w:spacing w:after="200" w:line="276" w:lineRule="auto"/>
      <w:ind w:left="720" w:firstLine="0"/>
      <w:contextualSpacing/>
    </w:pPr>
    <w:rPr>
      <w:rFonts w:ascii="Calibri" w:eastAsia="Calibri" w:hAnsi="Calibri"/>
      <w:sz w:val="22"/>
      <w:szCs w:val="22"/>
    </w:rPr>
  </w:style>
  <w:style w:type="paragraph" w:customStyle="1" w:styleId="chapter-1">
    <w:name w:val="chapter-1"/>
    <w:basedOn w:val="Normal"/>
    <w:rsid w:val="00F50730"/>
    <w:pPr>
      <w:spacing w:before="100" w:beforeAutospacing="1" w:after="100" w:afterAutospacing="1" w:line="240" w:lineRule="auto"/>
      <w:ind w:firstLine="0"/>
    </w:pPr>
    <w:rPr>
      <w:rFonts w:ascii="Times New Roman" w:hAnsi="Times New Roman"/>
      <w:sz w:val="24"/>
      <w:szCs w:val="24"/>
      <w:lang w:val="en-US"/>
    </w:rPr>
  </w:style>
  <w:style w:type="character" w:customStyle="1" w:styleId="chapternum">
    <w:name w:val="chapternum"/>
    <w:rsid w:val="00F7244E"/>
  </w:style>
  <w:style w:type="paragraph" w:customStyle="1" w:styleId="center">
    <w:name w:val="center"/>
    <w:basedOn w:val="Normal"/>
    <w:rsid w:val="00F7244E"/>
    <w:pPr>
      <w:spacing w:before="100" w:beforeAutospacing="1" w:after="100" w:afterAutospacing="1" w:line="240" w:lineRule="auto"/>
      <w:ind w:firstLine="0"/>
    </w:pPr>
    <w:rPr>
      <w:rFonts w:ascii="Times New Roman" w:hAnsi="Times New Roman"/>
      <w:sz w:val="24"/>
      <w:szCs w:val="24"/>
      <w:lang w:val="en-US"/>
    </w:rPr>
  </w:style>
  <w:style w:type="character" w:customStyle="1" w:styleId="footnote-text">
    <w:name w:val="footnote-text"/>
    <w:rsid w:val="006044B0"/>
  </w:style>
  <w:style w:type="paragraph" w:styleId="Revision">
    <w:name w:val="Revision"/>
    <w:hidden/>
    <w:uiPriority w:val="99"/>
    <w:semiHidden/>
    <w:rsid w:val="00C90A7D"/>
    <w:rPr>
      <w:rFonts w:eastAsia="Times New Roman"/>
      <w:sz w:val="23"/>
      <w:szCs w:val="23"/>
      <w:lang w:val="de-DE" w:eastAsia="en-US"/>
    </w:rPr>
  </w:style>
  <w:style w:type="character" w:customStyle="1" w:styleId="oblique">
    <w:name w:val="oblique"/>
    <w:rsid w:val="00C17DB7"/>
  </w:style>
  <w:style w:type="character" w:styleId="CommentReference">
    <w:name w:val="annotation reference"/>
    <w:uiPriority w:val="99"/>
    <w:semiHidden/>
    <w:unhideWhenUsed/>
    <w:rsid w:val="00DB096D"/>
    <w:rPr>
      <w:sz w:val="16"/>
      <w:szCs w:val="16"/>
    </w:rPr>
  </w:style>
  <w:style w:type="paragraph" w:styleId="CommentText">
    <w:name w:val="annotation text"/>
    <w:basedOn w:val="Normal"/>
    <w:link w:val="CommentTextChar"/>
    <w:uiPriority w:val="99"/>
    <w:semiHidden/>
    <w:unhideWhenUsed/>
    <w:rsid w:val="00DB096D"/>
    <w:rPr>
      <w:sz w:val="20"/>
      <w:szCs w:val="20"/>
    </w:rPr>
  </w:style>
  <w:style w:type="character" w:customStyle="1" w:styleId="CommentTextChar">
    <w:name w:val="Comment Text Char"/>
    <w:link w:val="CommentText"/>
    <w:uiPriority w:val="99"/>
    <w:semiHidden/>
    <w:rsid w:val="00DB096D"/>
    <w:rPr>
      <w:rFonts w:eastAsia="Times New Roman"/>
      <w:lang w:val="de-DE"/>
    </w:rPr>
  </w:style>
  <w:style w:type="paragraph" w:styleId="CommentSubject">
    <w:name w:val="annotation subject"/>
    <w:basedOn w:val="CommentText"/>
    <w:next w:val="CommentText"/>
    <w:link w:val="CommentSubjectChar"/>
    <w:uiPriority w:val="99"/>
    <w:semiHidden/>
    <w:unhideWhenUsed/>
    <w:rsid w:val="00DB096D"/>
    <w:rPr>
      <w:b/>
      <w:bCs/>
    </w:rPr>
  </w:style>
  <w:style w:type="character" w:customStyle="1" w:styleId="CommentSubjectChar">
    <w:name w:val="Comment Subject Char"/>
    <w:link w:val="CommentSubject"/>
    <w:uiPriority w:val="99"/>
    <w:semiHidden/>
    <w:rsid w:val="00DB096D"/>
    <w:rPr>
      <w:rFonts w:eastAsia="Times New Roman"/>
      <w:b/>
      <w:bCs/>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507">
      <w:bodyDiv w:val="1"/>
      <w:marLeft w:val="0"/>
      <w:marRight w:val="0"/>
      <w:marTop w:val="0"/>
      <w:marBottom w:val="0"/>
      <w:divBdr>
        <w:top w:val="none" w:sz="0" w:space="0" w:color="auto"/>
        <w:left w:val="none" w:sz="0" w:space="0" w:color="auto"/>
        <w:bottom w:val="none" w:sz="0" w:space="0" w:color="auto"/>
        <w:right w:val="none" w:sz="0" w:space="0" w:color="auto"/>
      </w:divBdr>
    </w:div>
    <w:div w:id="3096150">
      <w:bodyDiv w:val="1"/>
      <w:marLeft w:val="0"/>
      <w:marRight w:val="0"/>
      <w:marTop w:val="0"/>
      <w:marBottom w:val="0"/>
      <w:divBdr>
        <w:top w:val="none" w:sz="0" w:space="0" w:color="auto"/>
        <w:left w:val="none" w:sz="0" w:space="0" w:color="auto"/>
        <w:bottom w:val="none" w:sz="0" w:space="0" w:color="auto"/>
        <w:right w:val="none" w:sz="0" w:space="0" w:color="auto"/>
      </w:divBdr>
    </w:div>
    <w:div w:id="24598506">
      <w:bodyDiv w:val="1"/>
      <w:marLeft w:val="0"/>
      <w:marRight w:val="0"/>
      <w:marTop w:val="0"/>
      <w:marBottom w:val="0"/>
      <w:divBdr>
        <w:top w:val="none" w:sz="0" w:space="0" w:color="auto"/>
        <w:left w:val="none" w:sz="0" w:space="0" w:color="auto"/>
        <w:bottom w:val="none" w:sz="0" w:space="0" w:color="auto"/>
        <w:right w:val="none" w:sz="0" w:space="0" w:color="auto"/>
      </w:divBdr>
    </w:div>
    <w:div w:id="43911564">
      <w:bodyDiv w:val="1"/>
      <w:marLeft w:val="0"/>
      <w:marRight w:val="0"/>
      <w:marTop w:val="0"/>
      <w:marBottom w:val="0"/>
      <w:divBdr>
        <w:top w:val="none" w:sz="0" w:space="0" w:color="auto"/>
        <w:left w:val="none" w:sz="0" w:space="0" w:color="auto"/>
        <w:bottom w:val="none" w:sz="0" w:space="0" w:color="auto"/>
        <w:right w:val="none" w:sz="0" w:space="0" w:color="auto"/>
      </w:divBdr>
    </w:div>
    <w:div w:id="61829857">
      <w:bodyDiv w:val="1"/>
      <w:marLeft w:val="0"/>
      <w:marRight w:val="0"/>
      <w:marTop w:val="0"/>
      <w:marBottom w:val="0"/>
      <w:divBdr>
        <w:top w:val="none" w:sz="0" w:space="0" w:color="auto"/>
        <w:left w:val="none" w:sz="0" w:space="0" w:color="auto"/>
        <w:bottom w:val="none" w:sz="0" w:space="0" w:color="auto"/>
        <w:right w:val="none" w:sz="0" w:space="0" w:color="auto"/>
      </w:divBdr>
    </w:div>
    <w:div w:id="64303789">
      <w:bodyDiv w:val="1"/>
      <w:marLeft w:val="0"/>
      <w:marRight w:val="0"/>
      <w:marTop w:val="0"/>
      <w:marBottom w:val="0"/>
      <w:divBdr>
        <w:top w:val="none" w:sz="0" w:space="0" w:color="auto"/>
        <w:left w:val="none" w:sz="0" w:space="0" w:color="auto"/>
        <w:bottom w:val="none" w:sz="0" w:space="0" w:color="auto"/>
        <w:right w:val="none" w:sz="0" w:space="0" w:color="auto"/>
      </w:divBdr>
    </w:div>
    <w:div w:id="73552865">
      <w:bodyDiv w:val="1"/>
      <w:marLeft w:val="0"/>
      <w:marRight w:val="0"/>
      <w:marTop w:val="0"/>
      <w:marBottom w:val="0"/>
      <w:divBdr>
        <w:top w:val="none" w:sz="0" w:space="0" w:color="auto"/>
        <w:left w:val="none" w:sz="0" w:space="0" w:color="auto"/>
        <w:bottom w:val="none" w:sz="0" w:space="0" w:color="auto"/>
        <w:right w:val="none" w:sz="0" w:space="0" w:color="auto"/>
      </w:divBdr>
    </w:div>
    <w:div w:id="74514647">
      <w:bodyDiv w:val="1"/>
      <w:marLeft w:val="0"/>
      <w:marRight w:val="0"/>
      <w:marTop w:val="0"/>
      <w:marBottom w:val="0"/>
      <w:divBdr>
        <w:top w:val="none" w:sz="0" w:space="0" w:color="auto"/>
        <w:left w:val="none" w:sz="0" w:space="0" w:color="auto"/>
        <w:bottom w:val="none" w:sz="0" w:space="0" w:color="auto"/>
        <w:right w:val="none" w:sz="0" w:space="0" w:color="auto"/>
      </w:divBdr>
    </w:div>
    <w:div w:id="74982963">
      <w:bodyDiv w:val="1"/>
      <w:marLeft w:val="0"/>
      <w:marRight w:val="0"/>
      <w:marTop w:val="0"/>
      <w:marBottom w:val="0"/>
      <w:divBdr>
        <w:top w:val="none" w:sz="0" w:space="0" w:color="auto"/>
        <w:left w:val="none" w:sz="0" w:space="0" w:color="auto"/>
        <w:bottom w:val="none" w:sz="0" w:space="0" w:color="auto"/>
        <w:right w:val="none" w:sz="0" w:space="0" w:color="auto"/>
      </w:divBdr>
    </w:div>
    <w:div w:id="80417526">
      <w:bodyDiv w:val="1"/>
      <w:marLeft w:val="0"/>
      <w:marRight w:val="0"/>
      <w:marTop w:val="0"/>
      <w:marBottom w:val="0"/>
      <w:divBdr>
        <w:top w:val="none" w:sz="0" w:space="0" w:color="auto"/>
        <w:left w:val="none" w:sz="0" w:space="0" w:color="auto"/>
        <w:bottom w:val="none" w:sz="0" w:space="0" w:color="auto"/>
        <w:right w:val="none" w:sz="0" w:space="0" w:color="auto"/>
      </w:divBdr>
    </w:div>
    <w:div w:id="89619237">
      <w:bodyDiv w:val="1"/>
      <w:marLeft w:val="0"/>
      <w:marRight w:val="0"/>
      <w:marTop w:val="0"/>
      <w:marBottom w:val="0"/>
      <w:divBdr>
        <w:top w:val="none" w:sz="0" w:space="0" w:color="auto"/>
        <w:left w:val="none" w:sz="0" w:space="0" w:color="auto"/>
        <w:bottom w:val="none" w:sz="0" w:space="0" w:color="auto"/>
        <w:right w:val="none" w:sz="0" w:space="0" w:color="auto"/>
      </w:divBdr>
    </w:div>
    <w:div w:id="94403553">
      <w:bodyDiv w:val="1"/>
      <w:marLeft w:val="0"/>
      <w:marRight w:val="0"/>
      <w:marTop w:val="0"/>
      <w:marBottom w:val="0"/>
      <w:divBdr>
        <w:top w:val="none" w:sz="0" w:space="0" w:color="auto"/>
        <w:left w:val="none" w:sz="0" w:space="0" w:color="auto"/>
        <w:bottom w:val="none" w:sz="0" w:space="0" w:color="auto"/>
        <w:right w:val="none" w:sz="0" w:space="0" w:color="auto"/>
      </w:divBdr>
    </w:div>
    <w:div w:id="105347159">
      <w:bodyDiv w:val="1"/>
      <w:marLeft w:val="0"/>
      <w:marRight w:val="0"/>
      <w:marTop w:val="0"/>
      <w:marBottom w:val="0"/>
      <w:divBdr>
        <w:top w:val="none" w:sz="0" w:space="0" w:color="auto"/>
        <w:left w:val="none" w:sz="0" w:space="0" w:color="auto"/>
        <w:bottom w:val="none" w:sz="0" w:space="0" w:color="auto"/>
        <w:right w:val="none" w:sz="0" w:space="0" w:color="auto"/>
      </w:divBdr>
    </w:div>
    <w:div w:id="112596765">
      <w:bodyDiv w:val="1"/>
      <w:marLeft w:val="0"/>
      <w:marRight w:val="0"/>
      <w:marTop w:val="0"/>
      <w:marBottom w:val="0"/>
      <w:divBdr>
        <w:top w:val="none" w:sz="0" w:space="0" w:color="auto"/>
        <w:left w:val="none" w:sz="0" w:space="0" w:color="auto"/>
        <w:bottom w:val="none" w:sz="0" w:space="0" w:color="auto"/>
        <w:right w:val="none" w:sz="0" w:space="0" w:color="auto"/>
      </w:divBdr>
    </w:div>
    <w:div w:id="113332469">
      <w:bodyDiv w:val="1"/>
      <w:marLeft w:val="0"/>
      <w:marRight w:val="0"/>
      <w:marTop w:val="0"/>
      <w:marBottom w:val="0"/>
      <w:divBdr>
        <w:top w:val="none" w:sz="0" w:space="0" w:color="auto"/>
        <w:left w:val="none" w:sz="0" w:space="0" w:color="auto"/>
        <w:bottom w:val="none" w:sz="0" w:space="0" w:color="auto"/>
        <w:right w:val="none" w:sz="0" w:space="0" w:color="auto"/>
      </w:divBdr>
    </w:div>
    <w:div w:id="119150115">
      <w:bodyDiv w:val="1"/>
      <w:marLeft w:val="0"/>
      <w:marRight w:val="0"/>
      <w:marTop w:val="0"/>
      <w:marBottom w:val="0"/>
      <w:divBdr>
        <w:top w:val="none" w:sz="0" w:space="0" w:color="auto"/>
        <w:left w:val="none" w:sz="0" w:space="0" w:color="auto"/>
        <w:bottom w:val="none" w:sz="0" w:space="0" w:color="auto"/>
        <w:right w:val="none" w:sz="0" w:space="0" w:color="auto"/>
      </w:divBdr>
    </w:div>
    <w:div w:id="132989635">
      <w:bodyDiv w:val="1"/>
      <w:marLeft w:val="0"/>
      <w:marRight w:val="0"/>
      <w:marTop w:val="0"/>
      <w:marBottom w:val="0"/>
      <w:divBdr>
        <w:top w:val="none" w:sz="0" w:space="0" w:color="auto"/>
        <w:left w:val="none" w:sz="0" w:space="0" w:color="auto"/>
        <w:bottom w:val="none" w:sz="0" w:space="0" w:color="auto"/>
        <w:right w:val="none" w:sz="0" w:space="0" w:color="auto"/>
      </w:divBdr>
      <w:divsChild>
        <w:div w:id="7294788">
          <w:marLeft w:val="1166"/>
          <w:marRight w:val="0"/>
          <w:marTop w:val="96"/>
          <w:marBottom w:val="0"/>
          <w:divBdr>
            <w:top w:val="none" w:sz="0" w:space="0" w:color="auto"/>
            <w:left w:val="none" w:sz="0" w:space="0" w:color="auto"/>
            <w:bottom w:val="none" w:sz="0" w:space="0" w:color="auto"/>
            <w:right w:val="none" w:sz="0" w:space="0" w:color="auto"/>
          </w:divBdr>
        </w:div>
      </w:divsChild>
    </w:div>
    <w:div w:id="159390988">
      <w:bodyDiv w:val="1"/>
      <w:marLeft w:val="0"/>
      <w:marRight w:val="0"/>
      <w:marTop w:val="0"/>
      <w:marBottom w:val="0"/>
      <w:divBdr>
        <w:top w:val="none" w:sz="0" w:space="0" w:color="auto"/>
        <w:left w:val="none" w:sz="0" w:space="0" w:color="auto"/>
        <w:bottom w:val="none" w:sz="0" w:space="0" w:color="auto"/>
        <w:right w:val="none" w:sz="0" w:space="0" w:color="auto"/>
      </w:divBdr>
    </w:div>
    <w:div w:id="170072544">
      <w:bodyDiv w:val="1"/>
      <w:marLeft w:val="0"/>
      <w:marRight w:val="0"/>
      <w:marTop w:val="0"/>
      <w:marBottom w:val="0"/>
      <w:divBdr>
        <w:top w:val="none" w:sz="0" w:space="0" w:color="auto"/>
        <w:left w:val="none" w:sz="0" w:space="0" w:color="auto"/>
        <w:bottom w:val="none" w:sz="0" w:space="0" w:color="auto"/>
        <w:right w:val="none" w:sz="0" w:space="0" w:color="auto"/>
      </w:divBdr>
    </w:div>
    <w:div w:id="175309201">
      <w:bodyDiv w:val="1"/>
      <w:marLeft w:val="0"/>
      <w:marRight w:val="0"/>
      <w:marTop w:val="0"/>
      <w:marBottom w:val="0"/>
      <w:divBdr>
        <w:top w:val="none" w:sz="0" w:space="0" w:color="auto"/>
        <w:left w:val="none" w:sz="0" w:space="0" w:color="auto"/>
        <w:bottom w:val="none" w:sz="0" w:space="0" w:color="auto"/>
        <w:right w:val="none" w:sz="0" w:space="0" w:color="auto"/>
      </w:divBdr>
    </w:div>
    <w:div w:id="177700761">
      <w:bodyDiv w:val="1"/>
      <w:marLeft w:val="0"/>
      <w:marRight w:val="0"/>
      <w:marTop w:val="0"/>
      <w:marBottom w:val="0"/>
      <w:divBdr>
        <w:top w:val="none" w:sz="0" w:space="0" w:color="auto"/>
        <w:left w:val="none" w:sz="0" w:space="0" w:color="auto"/>
        <w:bottom w:val="none" w:sz="0" w:space="0" w:color="auto"/>
        <w:right w:val="none" w:sz="0" w:space="0" w:color="auto"/>
      </w:divBdr>
    </w:div>
    <w:div w:id="187792650">
      <w:bodyDiv w:val="1"/>
      <w:marLeft w:val="0"/>
      <w:marRight w:val="0"/>
      <w:marTop w:val="0"/>
      <w:marBottom w:val="0"/>
      <w:divBdr>
        <w:top w:val="none" w:sz="0" w:space="0" w:color="auto"/>
        <w:left w:val="none" w:sz="0" w:space="0" w:color="auto"/>
        <w:bottom w:val="none" w:sz="0" w:space="0" w:color="auto"/>
        <w:right w:val="none" w:sz="0" w:space="0" w:color="auto"/>
      </w:divBdr>
    </w:div>
    <w:div w:id="196966520">
      <w:bodyDiv w:val="1"/>
      <w:marLeft w:val="0"/>
      <w:marRight w:val="0"/>
      <w:marTop w:val="0"/>
      <w:marBottom w:val="0"/>
      <w:divBdr>
        <w:top w:val="none" w:sz="0" w:space="0" w:color="auto"/>
        <w:left w:val="none" w:sz="0" w:space="0" w:color="auto"/>
        <w:bottom w:val="none" w:sz="0" w:space="0" w:color="auto"/>
        <w:right w:val="none" w:sz="0" w:space="0" w:color="auto"/>
      </w:divBdr>
    </w:div>
    <w:div w:id="210313310">
      <w:bodyDiv w:val="1"/>
      <w:marLeft w:val="0"/>
      <w:marRight w:val="0"/>
      <w:marTop w:val="0"/>
      <w:marBottom w:val="0"/>
      <w:divBdr>
        <w:top w:val="none" w:sz="0" w:space="0" w:color="auto"/>
        <w:left w:val="none" w:sz="0" w:space="0" w:color="auto"/>
        <w:bottom w:val="none" w:sz="0" w:space="0" w:color="auto"/>
        <w:right w:val="none" w:sz="0" w:space="0" w:color="auto"/>
      </w:divBdr>
    </w:div>
    <w:div w:id="218327726">
      <w:bodyDiv w:val="1"/>
      <w:marLeft w:val="0"/>
      <w:marRight w:val="0"/>
      <w:marTop w:val="0"/>
      <w:marBottom w:val="0"/>
      <w:divBdr>
        <w:top w:val="none" w:sz="0" w:space="0" w:color="auto"/>
        <w:left w:val="none" w:sz="0" w:space="0" w:color="auto"/>
        <w:bottom w:val="none" w:sz="0" w:space="0" w:color="auto"/>
        <w:right w:val="none" w:sz="0" w:space="0" w:color="auto"/>
      </w:divBdr>
    </w:div>
    <w:div w:id="228076208">
      <w:bodyDiv w:val="1"/>
      <w:marLeft w:val="0"/>
      <w:marRight w:val="0"/>
      <w:marTop w:val="0"/>
      <w:marBottom w:val="0"/>
      <w:divBdr>
        <w:top w:val="none" w:sz="0" w:space="0" w:color="auto"/>
        <w:left w:val="none" w:sz="0" w:space="0" w:color="auto"/>
        <w:bottom w:val="none" w:sz="0" w:space="0" w:color="auto"/>
        <w:right w:val="none" w:sz="0" w:space="0" w:color="auto"/>
      </w:divBdr>
    </w:div>
    <w:div w:id="243343514">
      <w:bodyDiv w:val="1"/>
      <w:marLeft w:val="0"/>
      <w:marRight w:val="0"/>
      <w:marTop w:val="0"/>
      <w:marBottom w:val="0"/>
      <w:divBdr>
        <w:top w:val="none" w:sz="0" w:space="0" w:color="auto"/>
        <w:left w:val="none" w:sz="0" w:space="0" w:color="auto"/>
        <w:bottom w:val="none" w:sz="0" w:space="0" w:color="auto"/>
        <w:right w:val="none" w:sz="0" w:space="0" w:color="auto"/>
      </w:divBdr>
    </w:div>
    <w:div w:id="245696987">
      <w:bodyDiv w:val="1"/>
      <w:marLeft w:val="0"/>
      <w:marRight w:val="0"/>
      <w:marTop w:val="0"/>
      <w:marBottom w:val="0"/>
      <w:divBdr>
        <w:top w:val="none" w:sz="0" w:space="0" w:color="auto"/>
        <w:left w:val="none" w:sz="0" w:space="0" w:color="auto"/>
        <w:bottom w:val="none" w:sz="0" w:space="0" w:color="auto"/>
        <w:right w:val="none" w:sz="0" w:space="0" w:color="auto"/>
      </w:divBdr>
    </w:div>
    <w:div w:id="254946443">
      <w:bodyDiv w:val="1"/>
      <w:marLeft w:val="0"/>
      <w:marRight w:val="0"/>
      <w:marTop w:val="0"/>
      <w:marBottom w:val="0"/>
      <w:divBdr>
        <w:top w:val="none" w:sz="0" w:space="0" w:color="auto"/>
        <w:left w:val="none" w:sz="0" w:space="0" w:color="auto"/>
        <w:bottom w:val="none" w:sz="0" w:space="0" w:color="auto"/>
        <w:right w:val="none" w:sz="0" w:space="0" w:color="auto"/>
      </w:divBdr>
    </w:div>
    <w:div w:id="262155370">
      <w:bodyDiv w:val="1"/>
      <w:marLeft w:val="0"/>
      <w:marRight w:val="0"/>
      <w:marTop w:val="0"/>
      <w:marBottom w:val="0"/>
      <w:divBdr>
        <w:top w:val="none" w:sz="0" w:space="0" w:color="auto"/>
        <w:left w:val="none" w:sz="0" w:space="0" w:color="auto"/>
        <w:bottom w:val="none" w:sz="0" w:space="0" w:color="auto"/>
        <w:right w:val="none" w:sz="0" w:space="0" w:color="auto"/>
      </w:divBdr>
    </w:div>
    <w:div w:id="266156155">
      <w:bodyDiv w:val="1"/>
      <w:marLeft w:val="0"/>
      <w:marRight w:val="0"/>
      <w:marTop w:val="0"/>
      <w:marBottom w:val="0"/>
      <w:divBdr>
        <w:top w:val="none" w:sz="0" w:space="0" w:color="auto"/>
        <w:left w:val="none" w:sz="0" w:space="0" w:color="auto"/>
        <w:bottom w:val="none" w:sz="0" w:space="0" w:color="auto"/>
        <w:right w:val="none" w:sz="0" w:space="0" w:color="auto"/>
      </w:divBdr>
    </w:div>
    <w:div w:id="268392931">
      <w:bodyDiv w:val="1"/>
      <w:marLeft w:val="0"/>
      <w:marRight w:val="0"/>
      <w:marTop w:val="0"/>
      <w:marBottom w:val="0"/>
      <w:divBdr>
        <w:top w:val="none" w:sz="0" w:space="0" w:color="auto"/>
        <w:left w:val="none" w:sz="0" w:space="0" w:color="auto"/>
        <w:bottom w:val="none" w:sz="0" w:space="0" w:color="auto"/>
        <w:right w:val="none" w:sz="0" w:space="0" w:color="auto"/>
      </w:divBdr>
    </w:div>
    <w:div w:id="276528786">
      <w:bodyDiv w:val="1"/>
      <w:marLeft w:val="0"/>
      <w:marRight w:val="0"/>
      <w:marTop w:val="0"/>
      <w:marBottom w:val="0"/>
      <w:divBdr>
        <w:top w:val="none" w:sz="0" w:space="0" w:color="auto"/>
        <w:left w:val="none" w:sz="0" w:space="0" w:color="auto"/>
        <w:bottom w:val="none" w:sz="0" w:space="0" w:color="auto"/>
        <w:right w:val="none" w:sz="0" w:space="0" w:color="auto"/>
      </w:divBdr>
    </w:div>
    <w:div w:id="277495588">
      <w:bodyDiv w:val="1"/>
      <w:marLeft w:val="0"/>
      <w:marRight w:val="0"/>
      <w:marTop w:val="0"/>
      <w:marBottom w:val="0"/>
      <w:divBdr>
        <w:top w:val="none" w:sz="0" w:space="0" w:color="auto"/>
        <w:left w:val="none" w:sz="0" w:space="0" w:color="auto"/>
        <w:bottom w:val="none" w:sz="0" w:space="0" w:color="auto"/>
        <w:right w:val="none" w:sz="0" w:space="0" w:color="auto"/>
      </w:divBdr>
    </w:div>
    <w:div w:id="277831528">
      <w:bodyDiv w:val="1"/>
      <w:marLeft w:val="0"/>
      <w:marRight w:val="0"/>
      <w:marTop w:val="0"/>
      <w:marBottom w:val="0"/>
      <w:divBdr>
        <w:top w:val="none" w:sz="0" w:space="0" w:color="auto"/>
        <w:left w:val="none" w:sz="0" w:space="0" w:color="auto"/>
        <w:bottom w:val="none" w:sz="0" w:space="0" w:color="auto"/>
        <w:right w:val="none" w:sz="0" w:space="0" w:color="auto"/>
      </w:divBdr>
    </w:div>
    <w:div w:id="298612105">
      <w:bodyDiv w:val="1"/>
      <w:marLeft w:val="0"/>
      <w:marRight w:val="0"/>
      <w:marTop w:val="0"/>
      <w:marBottom w:val="0"/>
      <w:divBdr>
        <w:top w:val="none" w:sz="0" w:space="0" w:color="auto"/>
        <w:left w:val="none" w:sz="0" w:space="0" w:color="auto"/>
        <w:bottom w:val="none" w:sz="0" w:space="0" w:color="auto"/>
        <w:right w:val="none" w:sz="0" w:space="0" w:color="auto"/>
      </w:divBdr>
    </w:div>
    <w:div w:id="300811251">
      <w:bodyDiv w:val="1"/>
      <w:marLeft w:val="0"/>
      <w:marRight w:val="0"/>
      <w:marTop w:val="0"/>
      <w:marBottom w:val="0"/>
      <w:divBdr>
        <w:top w:val="none" w:sz="0" w:space="0" w:color="auto"/>
        <w:left w:val="none" w:sz="0" w:space="0" w:color="auto"/>
        <w:bottom w:val="none" w:sz="0" w:space="0" w:color="auto"/>
        <w:right w:val="none" w:sz="0" w:space="0" w:color="auto"/>
      </w:divBdr>
    </w:div>
    <w:div w:id="309210966">
      <w:bodyDiv w:val="1"/>
      <w:marLeft w:val="0"/>
      <w:marRight w:val="0"/>
      <w:marTop w:val="0"/>
      <w:marBottom w:val="0"/>
      <w:divBdr>
        <w:top w:val="none" w:sz="0" w:space="0" w:color="auto"/>
        <w:left w:val="none" w:sz="0" w:space="0" w:color="auto"/>
        <w:bottom w:val="none" w:sz="0" w:space="0" w:color="auto"/>
        <w:right w:val="none" w:sz="0" w:space="0" w:color="auto"/>
      </w:divBdr>
    </w:div>
    <w:div w:id="314144071">
      <w:bodyDiv w:val="1"/>
      <w:marLeft w:val="0"/>
      <w:marRight w:val="0"/>
      <w:marTop w:val="0"/>
      <w:marBottom w:val="0"/>
      <w:divBdr>
        <w:top w:val="none" w:sz="0" w:space="0" w:color="auto"/>
        <w:left w:val="none" w:sz="0" w:space="0" w:color="auto"/>
        <w:bottom w:val="none" w:sz="0" w:space="0" w:color="auto"/>
        <w:right w:val="none" w:sz="0" w:space="0" w:color="auto"/>
      </w:divBdr>
    </w:div>
    <w:div w:id="315840748">
      <w:bodyDiv w:val="1"/>
      <w:marLeft w:val="0"/>
      <w:marRight w:val="0"/>
      <w:marTop w:val="0"/>
      <w:marBottom w:val="0"/>
      <w:divBdr>
        <w:top w:val="none" w:sz="0" w:space="0" w:color="auto"/>
        <w:left w:val="none" w:sz="0" w:space="0" w:color="auto"/>
        <w:bottom w:val="none" w:sz="0" w:space="0" w:color="auto"/>
        <w:right w:val="none" w:sz="0" w:space="0" w:color="auto"/>
      </w:divBdr>
    </w:div>
    <w:div w:id="335616988">
      <w:bodyDiv w:val="1"/>
      <w:marLeft w:val="0"/>
      <w:marRight w:val="0"/>
      <w:marTop w:val="0"/>
      <w:marBottom w:val="0"/>
      <w:divBdr>
        <w:top w:val="none" w:sz="0" w:space="0" w:color="auto"/>
        <w:left w:val="none" w:sz="0" w:space="0" w:color="auto"/>
        <w:bottom w:val="none" w:sz="0" w:space="0" w:color="auto"/>
        <w:right w:val="none" w:sz="0" w:space="0" w:color="auto"/>
      </w:divBdr>
    </w:div>
    <w:div w:id="349257931">
      <w:bodyDiv w:val="1"/>
      <w:marLeft w:val="0"/>
      <w:marRight w:val="0"/>
      <w:marTop w:val="0"/>
      <w:marBottom w:val="0"/>
      <w:divBdr>
        <w:top w:val="none" w:sz="0" w:space="0" w:color="auto"/>
        <w:left w:val="none" w:sz="0" w:space="0" w:color="auto"/>
        <w:bottom w:val="none" w:sz="0" w:space="0" w:color="auto"/>
        <w:right w:val="none" w:sz="0" w:space="0" w:color="auto"/>
      </w:divBdr>
    </w:div>
    <w:div w:id="353844783">
      <w:bodyDiv w:val="1"/>
      <w:marLeft w:val="0"/>
      <w:marRight w:val="0"/>
      <w:marTop w:val="0"/>
      <w:marBottom w:val="0"/>
      <w:divBdr>
        <w:top w:val="none" w:sz="0" w:space="0" w:color="auto"/>
        <w:left w:val="none" w:sz="0" w:space="0" w:color="auto"/>
        <w:bottom w:val="none" w:sz="0" w:space="0" w:color="auto"/>
        <w:right w:val="none" w:sz="0" w:space="0" w:color="auto"/>
      </w:divBdr>
    </w:div>
    <w:div w:id="366102449">
      <w:bodyDiv w:val="1"/>
      <w:marLeft w:val="0"/>
      <w:marRight w:val="0"/>
      <w:marTop w:val="0"/>
      <w:marBottom w:val="0"/>
      <w:divBdr>
        <w:top w:val="none" w:sz="0" w:space="0" w:color="auto"/>
        <w:left w:val="none" w:sz="0" w:space="0" w:color="auto"/>
        <w:bottom w:val="none" w:sz="0" w:space="0" w:color="auto"/>
        <w:right w:val="none" w:sz="0" w:space="0" w:color="auto"/>
      </w:divBdr>
    </w:div>
    <w:div w:id="367216570">
      <w:bodyDiv w:val="1"/>
      <w:marLeft w:val="0"/>
      <w:marRight w:val="0"/>
      <w:marTop w:val="0"/>
      <w:marBottom w:val="0"/>
      <w:divBdr>
        <w:top w:val="none" w:sz="0" w:space="0" w:color="auto"/>
        <w:left w:val="none" w:sz="0" w:space="0" w:color="auto"/>
        <w:bottom w:val="none" w:sz="0" w:space="0" w:color="auto"/>
        <w:right w:val="none" w:sz="0" w:space="0" w:color="auto"/>
      </w:divBdr>
    </w:div>
    <w:div w:id="373237181">
      <w:bodyDiv w:val="1"/>
      <w:marLeft w:val="0"/>
      <w:marRight w:val="0"/>
      <w:marTop w:val="0"/>
      <w:marBottom w:val="0"/>
      <w:divBdr>
        <w:top w:val="none" w:sz="0" w:space="0" w:color="auto"/>
        <w:left w:val="none" w:sz="0" w:space="0" w:color="auto"/>
        <w:bottom w:val="none" w:sz="0" w:space="0" w:color="auto"/>
        <w:right w:val="none" w:sz="0" w:space="0" w:color="auto"/>
      </w:divBdr>
    </w:div>
    <w:div w:id="391123171">
      <w:bodyDiv w:val="1"/>
      <w:marLeft w:val="0"/>
      <w:marRight w:val="0"/>
      <w:marTop w:val="0"/>
      <w:marBottom w:val="0"/>
      <w:divBdr>
        <w:top w:val="none" w:sz="0" w:space="0" w:color="auto"/>
        <w:left w:val="none" w:sz="0" w:space="0" w:color="auto"/>
        <w:bottom w:val="none" w:sz="0" w:space="0" w:color="auto"/>
        <w:right w:val="none" w:sz="0" w:space="0" w:color="auto"/>
      </w:divBdr>
    </w:div>
    <w:div w:id="396048379">
      <w:bodyDiv w:val="1"/>
      <w:marLeft w:val="0"/>
      <w:marRight w:val="0"/>
      <w:marTop w:val="0"/>
      <w:marBottom w:val="0"/>
      <w:divBdr>
        <w:top w:val="none" w:sz="0" w:space="0" w:color="auto"/>
        <w:left w:val="none" w:sz="0" w:space="0" w:color="auto"/>
        <w:bottom w:val="none" w:sz="0" w:space="0" w:color="auto"/>
        <w:right w:val="none" w:sz="0" w:space="0" w:color="auto"/>
      </w:divBdr>
    </w:div>
    <w:div w:id="397442849">
      <w:bodyDiv w:val="1"/>
      <w:marLeft w:val="0"/>
      <w:marRight w:val="0"/>
      <w:marTop w:val="0"/>
      <w:marBottom w:val="0"/>
      <w:divBdr>
        <w:top w:val="none" w:sz="0" w:space="0" w:color="auto"/>
        <w:left w:val="none" w:sz="0" w:space="0" w:color="auto"/>
        <w:bottom w:val="none" w:sz="0" w:space="0" w:color="auto"/>
        <w:right w:val="none" w:sz="0" w:space="0" w:color="auto"/>
      </w:divBdr>
    </w:div>
    <w:div w:id="397823688">
      <w:bodyDiv w:val="1"/>
      <w:marLeft w:val="0"/>
      <w:marRight w:val="0"/>
      <w:marTop w:val="0"/>
      <w:marBottom w:val="0"/>
      <w:divBdr>
        <w:top w:val="none" w:sz="0" w:space="0" w:color="auto"/>
        <w:left w:val="none" w:sz="0" w:space="0" w:color="auto"/>
        <w:bottom w:val="none" w:sz="0" w:space="0" w:color="auto"/>
        <w:right w:val="none" w:sz="0" w:space="0" w:color="auto"/>
      </w:divBdr>
    </w:div>
    <w:div w:id="399211571">
      <w:bodyDiv w:val="1"/>
      <w:marLeft w:val="0"/>
      <w:marRight w:val="0"/>
      <w:marTop w:val="0"/>
      <w:marBottom w:val="0"/>
      <w:divBdr>
        <w:top w:val="none" w:sz="0" w:space="0" w:color="auto"/>
        <w:left w:val="none" w:sz="0" w:space="0" w:color="auto"/>
        <w:bottom w:val="none" w:sz="0" w:space="0" w:color="auto"/>
        <w:right w:val="none" w:sz="0" w:space="0" w:color="auto"/>
      </w:divBdr>
    </w:div>
    <w:div w:id="402948018">
      <w:bodyDiv w:val="1"/>
      <w:marLeft w:val="0"/>
      <w:marRight w:val="0"/>
      <w:marTop w:val="0"/>
      <w:marBottom w:val="0"/>
      <w:divBdr>
        <w:top w:val="none" w:sz="0" w:space="0" w:color="auto"/>
        <w:left w:val="none" w:sz="0" w:space="0" w:color="auto"/>
        <w:bottom w:val="none" w:sz="0" w:space="0" w:color="auto"/>
        <w:right w:val="none" w:sz="0" w:space="0" w:color="auto"/>
      </w:divBdr>
    </w:div>
    <w:div w:id="412288179">
      <w:bodyDiv w:val="1"/>
      <w:marLeft w:val="0"/>
      <w:marRight w:val="0"/>
      <w:marTop w:val="0"/>
      <w:marBottom w:val="0"/>
      <w:divBdr>
        <w:top w:val="none" w:sz="0" w:space="0" w:color="auto"/>
        <w:left w:val="none" w:sz="0" w:space="0" w:color="auto"/>
        <w:bottom w:val="none" w:sz="0" w:space="0" w:color="auto"/>
        <w:right w:val="none" w:sz="0" w:space="0" w:color="auto"/>
      </w:divBdr>
      <w:divsChild>
        <w:div w:id="24136736">
          <w:marLeft w:val="547"/>
          <w:marRight w:val="0"/>
          <w:marTop w:val="134"/>
          <w:marBottom w:val="0"/>
          <w:divBdr>
            <w:top w:val="none" w:sz="0" w:space="0" w:color="auto"/>
            <w:left w:val="none" w:sz="0" w:space="0" w:color="auto"/>
            <w:bottom w:val="none" w:sz="0" w:space="0" w:color="auto"/>
            <w:right w:val="none" w:sz="0" w:space="0" w:color="auto"/>
          </w:divBdr>
        </w:div>
      </w:divsChild>
    </w:div>
    <w:div w:id="414210266">
      <w:bodyDiv w:val="1"/>
      <w:marLeft w:val="0"/>
      <w:marRight w:val="0"/>
      <w:marTop w:val="0"/>
      <w:marBottom w:val="0"/>
      <w:divBdr>
        <w:top w:val="none" w:sz="0" w:space="0" w:color="auto"/>
        <w:left w:val="none" w:sz="0" w:space="0" w:color="auto"/>
        <w:bottom w:val="none" w:sz="0" w:space="0" w:color="auto"/>
        <w:right w:val="none" w:sz="0" w:space="0" w:color="auto"/>
      </w:divBdr>
    </w:div>
    <w:div w:id="418868011">
      <w:bodyDiv w:val="1"/>
      <w:marLeft w:val="0"/>
      <w:marRight w:val="0"/>
      <w:marTop w:val="0"/>
      <w:marBottom w:val="0"/>
      <w:divBdr>
        <w:top w:val="none" w:sz="0" w:space="0" w:color="auto"/>
        <w:left w:val="none" w:sz="0" w:space="0" w:color="auto"/>
        <w:bottom w:val="none" w:sz="0" w:space="0" w:color="auto"/>
        <w:right w:val="none" w:sz="0" w:space="0" w:color="auto"/>
      </w:divBdr>
    </w:div>
    <w:div w:id="425153499">
      <w:bodyDiv w:val="1"/>
      <w:marLeft w:val="0"/>
      <w:marRight w:val="0"/>
      <w:marTop w:val="0"/>
      <w:marBottom w:val="0"/>
      <w:divBdr>
        <w:top w:val="none" w:sz="0" w:space="0" w:color="auto"/>
        <w:left w:val="none" w:sz="0" w:space="0" w:color="auto"/>
        <w:bottom w:val="none" w:sz="0" w:space="0" w:color="auto"/>
        <w:right w:val="none" w:sz="0" w:space="0" w:color="auto"/>
      </w:divBdr>
    </w:div>
    <w:div w:id="426198870">
      <w:bodyDiv w:val="1"/>
      <w:marLeft w:val="0"/>
      <w:marRight w:val="0"/>
      <w:marTop w:val="0"/>
      <w:marBottom w:val="0"/>
      <w:divBdr>
        <w:top w:val="none" w:sz="0" w:space="0" w:color="auto"/>
        <w:left w:val="none" w:sz="0" w:space="0" w:color="auto"/>
        <w:bottom w:val="none" w:sz="0" w:space="0" w:color="auto"/>
        <w:right w:val="none" w:sz="0" w:space="0" w:color="auto"/>
      </w:divBdr>
    </w:div>
    <w:div w:id="434599724">
      <w:bodyDiv w:val="1"/>
      <w:marLeft w:val="0"/>
      <w:marRight w:val="0"/>
      <w:marTop w:val="0"/>
      <w:marBottom w:val="0"/>
      <w:divBdr>
        <w:top w:val="none" w:sz="0" w:space="0" w:color="auto"/>
        <w:left w:val="none" w:sz="0" w:space="0" w:color="auto"/>
        <w:bottom w:val="none" w:sz="0" w:space="0" w:color="auto"/>
        <w:right w:val="none" w:sz="0" w:space="0" w:color="auto"/>
      </w:divBdr>
    </w:div>
    <w:div w:id="438108645">
      <w:bodyDiv w:val="1"/>
      <w:marLeft w:val="0"/>
      <w:marRight w:val="0"/>
      <w:marTop w:val="0"/>
      <w:marBottom w:val="0"/>
      <w:divBdr>
        <w:top w:val="none" w:sz="0" w:space="0" w:color="auto"/>
        <w:left w:val="none" w:sz="0" w:space="0" w:color="auto"/>
        <w:bottom w:val="none" w:sz="0" w:space="0" w:color="auto"/>
        <w:right w:val="none" w:sz="0" w:space="0" w:color="auto"/>
      </w:divBdr>
    </w:div>
    <w:div w:id="450635782">
      <w:bodyDiv w:val="1"/>
      <w:marLeft w:val="0"/>
      <w:marRight w:val="0"/>
      <w:marTop w:val="0"/>
      <w:marBottom w:val="0"/>
      <w:divBdr>
        <w:top w:val="none" w:sz="0" w:space="0" w:color="auto"/>
        <w:left w:val="none" w:sz="0" w:space="0" w:color="auto"/>
        <w:bottom w:val="none" w:sz="0" w:space="0" w:color="auto"/>
        <w:right w:val="none" w:sz="0" w:space="0" w:color="auto"/>
      </w:divBdr>
    </w:div>
    <w:div w:id="453257022">
      <w:bodyDiv w:val="1"/>
      <w:marLeft w:val="0"/>
      <w:marRight w:val="0"/>
      <w:marTop w:val="0"/>
      <w:marBottom w:val="0"/>
      <w:divBdr>
        <w:top w:val="none" w:sz="0" w:space="0" w:color="auto"/>
        <w:left w:val="none" w:sz="0" w:space="0" w:color="auto"/>
        <w:bottom w:val="none" w:sz="0" w:space="0" w:color="auto"/>
        <w:right w:val="none" w:sz="0" w:space="0" w:color="auto"/>
      </w:divBdr>
    </w:div>
    <w:div w:id="468137214">
      <w:bodyDiv w:val="1"/>
      <w:marLeft w:val="0"/>
      <w:marRight w:val="0"/>
      <w:marTop w:val="0"/>
      <w:marBottom w:val="0"/>
      <w:divBdr>
        <w:top w:val="none" w:sz="0" w:space="0" w:color="auto"/>
        <w:left w:val="none" w:sz="0" w:space="0" w:color="auto"/>
        <w:bottom w:val="none" w:sz="0" w:space="0" w:color="auto"/>
        <w:right w:val="none" w:sz="0" w:space="0" w:color="auto"/>
      </w:divBdr>
    </w:div>
    <w:div w:id="470362631">
      <w:bodyDiv w:val="1"/>
      <w:marLeft w:val="0"/>
      <w:marRight w:val="0"/>
      <w:marTop w:val="0"/>
      <w:marBottom w:val="0"/>
      <w:divBdr>
        <w:top w:val="none" w:sz="0" w:space="0" w:color="auto"/>
        <w:left w:val="none" w:sz="0" w:space="0" w:color="auto"/>
        <w:bottom w:val="none" w:sz="0" w:space="0" w:color="auto"/>
        <w:right w:val="none" w:sz="0" w:space="0" w:color="auto"/>
      </w:divBdr>
    </w:div>
    <w:div w:id="485440878">
      <w:bodyDiv w:val="1"/>
      <w:marLeft w:val="0"/>
      <w:marRight w:val="0"/>
      <w:marTop w:val="0"/>
      <w:marBottom w:val="0"/>
      <w:divBdr>
        <w:top w:val="none" w:sz="0" w:space="0" w:color="auto"/>
        <w:left w:val="none" w:sz="0" w:space="0" w:color="auto"/>
        <w:bottom w:val="none" w:sz="0" w:space="0" w:color="auto"/>
        <w:right w:val="none" w:sz="0" w:space="0" w:color="auto"/>
      </w:divBdr>
    </w:div>
    <w:div w:id="494804503">
      <w:bodyDiv w:val="1"/>
      <w:marLeft w:val="0"/>
      <w:marRight w:val="0"/>
      <w:marTop w:val="0"/>
      <w:marBottom w:val="0"/>
      <w:divBdr>
        <w:top w:val="none" w:sz="0" w:space="0" w:color="auto"/>
        <w:left w:val="none" w:sz="0" w:space="0" w:color="auto"/>
        <w:bottom w:val="none" w:sz="0" w:space="0" w:color="auto"/>
        <w:right w:val="none" w:sz="0" w:space="0" w:color="auto"/>
      </w:divBdr>
    </w:div>
    <w:div w:id="508906574">
      <w:bodyDiv w:val="1"/>
      <w:marLeft w:val="0"/>
      <w:marRight w:val="0"/>
      <w:marTop w:val="0"/>
      <w:marBottom w:val="0"/>
      <w:divBdr>
        <w:top w:val="none" w:sz="0" w:space="0" w:color="auto"/>
        <w:left w:val="none" w:sz="0" w:space="0" w:color="auto"/>
        <w:bottom w:val="none" w:sz="0" w:space="0" w:color="auto"/>
        <w:right w:val="none" w:sz="0" w:space="0" w:color="auto"/>
      </w:divBdr>
    </w:div>
    <w:div w:id="529800010">
      <w:bodyDiv w:val="1"/>
      <w:marLeft w:val="0"/>
      <w:marRight w:val="0"/>
      <w:marTop w:val="0"/>
      <w:marBottom w:val="0"/>
      <w:divBdr>
        <w:top w:val="none" w:sz="0" w:space="0" w:color="auto"/>
        <w:left w:val="none" w:sz="0" w:space="0" w:color="auto"/>
        <w:bottom w:val="none" w:sz="0" w:space="0" w:color="auto"/>
        <w:right w:val="none" w:sz="0" w:space="0" w:color="auto"/>
      </w:divBdr>
    </w:div>
    <w:div w:id="533349681">
      <w:bodyDiv w:val="1"/>
      <w:marLeft w:val="0"/>
      <w:marRight w:val="0"/>
      <w:marTop w:val="0"/>
      <w:marBottom w:val="0"/>
      <w:divBdr>
        <w:top w:val="none" w:sz="0" w:space="0" w:color="auto"/>
        <w:left w:val="none" w:sz="0" w:space="0" w:color="auto"/>
        <w:bottom w:val="none" w:sz="0" w:space="0" w:color="auto"/>
        <w:right w:val="none" w:sz="0" w:space="0" w:color="auto"/>
      </w:divBdr>
    </w:div>
    <w:div w:id="534855539">
      <w:bodyDiv w:val="1"/>
      <w:marLeft w:val="0"/>
      <w:marRight w:val="0"/>
      <w:marTop w:val="0"/>
      <w:marBottom w:val="0"/>
      <w:divBdr>
        <w:top w:val="none" w:sz="0" w:space="0" w:color="auto"/>
        <w:left w:val="none" w:sz="0" w:space="0" w:color="auto"/>
        <w:bottom w:val="none" w:sz="0" w:space="0" w:color="auto"/>
        <w:right w:val="none" w:sz="0" w:space="0" w:color="auto"/>
      </w:divBdr>
    </w:div>
    <w:div w:id="545603375">
      <w:bodyDiv w:val="1"/>
      <w:marLeft w:val="0"/>
      <w:marRight w:val="0"/>
      <w:marTop w:val="0"/>
      <w:marBottom w:val="0"/>
      <w:divBdr>
        <w:top w:val="none" w:sz="0" w:space="0" w:color="auto"/>
        <w:left w:val="none" w:sz="0" w:space="0" w:color="auto"/>
        <w:bottom w:val="none" w:sz="0" w:space="0" w:color="auto"/>
        <w:right w:val="none" w:sz="0" w:space="0" w:color="auto"/>
      </w:divBdr>
    </w:div>
    <w:div w:id="559443353">
      <w:bodyDiv w:val="1"/>
      <w:marLeft w:val="0"/>
      <w:marRight w:val="0"/>
      <w:marTop w:val="0"/>
      <w:marBottom w:val="0"/>
      <w:divBdr>
        <w:top w:val="none" w:sz="0" w:space="0" w:color="auto"/>
        <w:left w:val="none" w:sz="0" w:space="0" w:color="auto"/>
        <w:bottom w:val="none" w:sz="0" w:space="0" w:color="auto"/>
        <w:right w:val="none" w:sz="0" w:space="0" w:color="auto"/>
      </w:divBdr>
    </w:div>
    <w:div w:id="560941379">
      <w:bodyDiv w:val="1"/>
      <w:marLeft w:val="0"/>
      <w:marRight w:val="0"/>
      <w:marTop w:val="0"/>
      <w:marBottom w:val="0"/>
      <w:divBdr>
        <w:top w:val="none" w:sz="0" w:space="0" w:color="auto"/>
        <w:left w:val="none" w:sz="0" w:space="0" w:color="auto"/>
        <w:bottom w:val="none" w:sz="0" w:space="0" w:color="auto"/>
        <w:right w:val="none" w:sz="0" w:space="0" w:color="auto"/>
      </w:divBdr>
    </w:div>
    <w:div w:id="576092008">
      <w:bodyDiv w:val="1"/>
      <w:marLeft w:val="0"/>
      <w:marRight w:val="0"/>
      <w:marTop w:val="0"/>
      <w:marBottom w:val="0"/>
      <w:divBdr>
        <w:top w:val="none" w:sz="0" w:space="0" w:color="auto"/>
        <w:left w:val="none" w:sz="0" w:space="0" w:color="auto"/>
        <w:bottom w:val="none" w:sz="0" w:space="0" w:color="auto"/>
        <w:right w:val="none" w:sz="0" w:space="0" w:color="auto"/>
      </w:divBdr>
    </w:div>
    <w:div w:id="597060594">
      <w:bodyDiv w:val="1"/>
      <w:marLeft w:val="0"/>
      <w:marRight w:val="0"/>
      <w:marTop w:val="0"/>
      <w:marBottom w:val="0"/>
      <w:divBdr>
        <w:top w:val="none" w:sz="0" w:space="0" w:color="auto"/>
        <w:left w:val="none" w:sz="0" w:space="0" w:color="auto"/>
        <w:bottom w:val="none" w:sz="0" w:space="0" w:color="auto"/>
        <w:right w:val="none" w:sz="0" w:space="0" w:color="auto"/>
      </w:divBdr>
    </w:div>
    <w:div w:id="603809307">
      <w:bodyDiv w:val="1"/>
      <w:marLeft w:val="0"/>
      <w:marRight w:val="0"/>
      <w:marTop w:val="0"/>
      <w:marBottom w:val="0"/>
      <w:divBdr>
        <w:top w:val="none" w:sz="0" w:space="0" w:color="auto"/>
        <w:left w:val="none" w:sz="0" w:space="0" w:color="auto"/>
        <w:bottom w:val="none" w:sz="0" w:space="0" w:color="auto"/>
        <w:right w:val="none" w:sz="0" w:space="0" w:color="auto"/>
      </w:divBdr>
    </w:div>
    <w:div w:id="622614279">
      <w:bodyDiv w:val="1"/>
      <w:marLeft w:val="0"/>
      <w:marRight w:val="0"/>
      <w:marTop w:val="0"/>
      <w:marBottom w:val="0"/>
      <w:divBdr>
        <w:top w:val="none" w:sz="0" w:space="0" w:color="auto"/>
        <w:left w:val="none" w:sz="0" w:space="0" w:color="auto"/>
        <w:bottom w:val="none" w:sz="0" w:space="0" w:color="auto"/>
        <w:right w:val="none" w:sz="0" w:space="0" w:color="auto"/>
      </w:divBdr>
    </w:div>
    <w:div w:id="670137306">
      <w:bodyDiv w:val="1"/>
      <w:marLeft w:val="0"/>
      <w:marRight w:val="0"/>
      <w:marTop w:val="0"/>
      <w:marBottom w:val="0"/>
      <w:divBdr>
        <w:top w:val="none" w:sz="0" w:space="0" w:color="auto"/>
        <w:left w:val="none" w:sz="0" w:space="0" w:color="auto"/>
        <w:bottom w:val="none" w:sz="0" w:space="0" w:color="auto"/>
        <w:right w:val="none" w:sz="0" w:space="0" w:color="auto"/>
      </w:divBdr>
    </w:div>
    <w:div w:id="674915516">
      <w:bodyDiv w:val="1"/>
      <w:marLeft w:val="0"/>
      <w:marRight w:val="0"/>
      <w:marTop w:val="0"/>
      <w:marBottom w:val="0"/>
      <w:divBdr>
        <w:top w:val="none" w:sz="0" w:space="0" w:color="auto"/>
        <w:left w:val="none" w:sz="0" w:space="0" w:color="auto"/>
        <w:bottom w:val="none" w:sz="0" w:space="0" w:color="auto"/>
        <w:right w:val="none" w:sz="0" w:space="0" w:color="auto"/>
      </w:divBdr>
    </w:div>
    <w:div w:id="681932806">
      <w:bodyDiv w:val="1"/>
      <w:marLeft w:val="0"/>
      <w:marRight w:val="0"/>
      <w:marTop w:val="0"/>
      <w:marBottom w:val="0"/>
      <w:divBdr>
        <w:top w:val="none" w:sz="0" w:space="0" w:color="auto"/>
        <w:left w:val="none" w:sz="0" w:space="0" w:color="auto"/>
        <w:bottom w:val="none" w:sz="0" w:space="0" w:color="auto"/>
        <w:right w:val="none" w:sz="0" w:space="0" w:color="auto"/>
      </w:divBdr>
    </w:div>
    <w:div w:id="692074709">
      <w:bodyDiv w:val="1"/>
      <w:marLeft w:val="0"/>
      <w:marRight w:val="0"/>
      <w:marTop w:val="0"/>
      <w:marBottom w:val="0"/>
      <w:divBdr>
        <w:top w:val="none" w:sz="0" w:space="0" w:color="auto"/>
        <w:left w:val="none" w:sz="0" w:space="0" w:color="auto"/>
        <w:bottom w:val="none" w:sz="0" w:space="0" w:color="auto"/>
        <w:right w:val="none" w:sz="0" w:space="0" w:color="auto"/>
      </w:divBdr>
    </w:div>
    <w:div w:id="696394983">
      <w:bodyDiv w:val="1"/>
      <w:marLeft w:val="0"/>
      <w:marRight w:val="0"/>
      <w:marTop w:val="0"/>
      <w:marBottom w:val="0"/>
      <w:divBdr>
        <w:top w:val="none" w:sz="0" w:space="0" w:color="auto"/>
        <w:left w:val="none" w:sz="0" w:space="0" w:color="auto"/>
        <w:bottom w:val="none" w:sz="0" w:space="0" w:color="auto"/>
        <w:right w:val="none" w:sz="0" w:space="0" w:color="auto"/>
      </w:divBdr>
    </w:div>
    <w:div w:id="714961563">
      <w:bodyDiv w:val="1"/>
      <w:marLeft w:val="0"/>
      <w:marRight w:val="0"/>
      <w:marTop w:val="0"/>
      <w:marBottom w:val="0"/>
      <w:divBdr>
        <w:top w:val="none" w:sz="0" w:space="0" w:color="auto"/>
        <w:left w:val="none" w:sz="0" w:space="0" w:color="auto"/>
        <w:bottom w:val="none" w:sz="0" w:space="0" w:color="auto"/>
        <w:right w:val="none" w:sz="0" w:space="0" w:color="auto"/>
      </w:divBdr>
    </w:div>
    <w:div w:id="722485637">
      <w:bodyDiv w:val="1"/>
      <w:marLeft w:val="0"/>
      <w:marRight w:val="0"/>
      <w:marTop w:val="0"/>
      <w:marBottom w:val="0"/>
      <w:divBdr>
        <w:top w:val="none" w:sz="0" w:space="0" w:color="auto"/>
        <w:left w:val="none" w:sz="0" w:space="0" w:color="auto"/>
        <w:bottom w:val="none" w:sz="0" w:space="0" w:color="auto"/>
        <w:right w:val="none" w:sz="0" w:space="0" w:color="auto"/>
      </w:divBdr>
    </w:div>
    <w:div w:id="725376849">
      <w:bodyDiv w:val="1"/>
      <w:marLeft w:val="0"/>
      <w:marRight w:val="0"/>
      <w:marTop w:val="0"/>
      <w:marBottom w:val="0"/>
      <w:divBdr>
        <w:top w:val="none" w:sz="0" w:space="0" w:color="auto"/>
        <w:left w:val="none" w:sz="0" w:space="0" w:color="auto"/>
        <w:bottom w:val="none" w:sz="0" w:space="0" w:color="auto"/>
        <w:right w:val="none" w:sz="0" w:space="0" w:color="auto"/>
      </w:divBdr>
    </w:div>
    <w:div w:id="725883102">
      <w:bodyDiv w:val="1"/>
      <w:marLeft w:val="0"/>
      <w:marRight w:val="0"/>
      <w:marTop w:val="0"/>
      <w:marBottom w:val="0"/>
      <w:divBdr>
        <w:top w:val="none" w:sz="0" w:space="0" w:color="auto"/>
        <w:left w:val="none" w:sz="0" w:space="0" w:color="auto"/>
        <w:bottom w:val="none" w:sz="0" w:space="0" w:color="auto"/>
        <w:right w:val="none" w:sz="0" w:space="0" w:color="auto"/>
      </w:divBdr>
    </w:div>
    <w:div w:id="726075437">
      <w:bodyDiv w:val="1"/>
      <w:marLeft w:val="0"/>
      <w:marRight w:val="0"/>
      <w:marTop w:val="0"/>
      <w:marBottom w:val="0"/>
      <w:divBdr>
        <w:top w:val="none" w:sz="0" w:space="0" w:color="auto"/>
        <w:left w:val="none" w:sz="0" w:space="0" w:color="auto"/>
        <w:bottom w:val="none" w:sz="0" w:space="0" w:color="auto"/>
        <w:right w:val="none" w:sz="0" w:space="0" w:color="auto"/>
      </w:divBdr>
    </w:div>
    <w:div w:id="746999457">
      <w:bodyDiv w:val="1"/>
      <w:marLeft w:val="0"/>
      <w:marRight w:val="0"/>
      <w:marTop w:val="0"/>
      <w:marBottom w:val="0"/>
      <w:divBdr>
        <w:top w:val="none" w:sz="0" w:space="0" w:color="auto"/>
        <w:left w:val="none" w:sz="0" w:space="0" w:color="auto"/>
        <w:bottom w:val="none" w:sz="0" w:space="0" w:color="auto"/>
        <w:right w:val="none" w:sz="0" w:space="0" w:color="auto"/>
      </w:divBdr>
    </w:div>
    <w:div w:id="751706539">
      <w:bodyDiv w:val="1"/>
      <w:marLeft w:val="0"/>
      <w:marRight w:val="0"/>
      <w:marTop w:val="0"/>
      <w:marBottom w:val="0"/>
      <w:divBdr>
        <w:top w:val="none" w:sz="0" w:space="0" w:color="auto"/>
        <w:left w:val="none" w:sz="0" w:space="0" w:color="auto"/>
        <w:bottom w:val="none" w:sz="0" w:space="0" w:color="auto"/>
        <w:right w:val="none" w:sz="0" w:space="0" w:color="auto"/>
      </w:divBdr>
    </w:div>
    <w:div w:id="752554959">
      <w:bodyDiv w:val="1"/>
      <w:marLeft w:val="0"/>
      <w:marRight w:val="0"/>
      <w:marTop w:val="0"/>
      <w:marBottom w:val="0"/>
      <w:divBdr>
        <w:top w:val="none" w:sz="0" w:space="0" w:color="auto"/>
        <w:left w:val="none" w:sz="0" w:space="0" w:color="auto"/>
        <w:bottom w:val="none" w:sz="0" w:space="0" w:color="auto"/>
        <w:right w:val="none" w:sz="0" w:space="0" w:color="auto"/>
      </w:divBdr>
    </w:div>
    <w:div w:id="759715021">
      <w:bodyDiv w:val="1"/>
      <w:marLeft w:val="0"/>
      <w:marRight w:val="0"/>
      <w:marTop w:val="0"/>
      <w:marBottom w:val="0"/>
      <w:divBdr>
        <w:top w:val="none" w:sz="0" w:space="0" w:color="auto"/>
        <w:left w:val="none" w:sz="0" w:space="0" w:color="auto"/>
        <w:bottom w:val="none" w:sz="0" w:space="0" w:color="auto"/>
        <w:right w:val="none" w:sz="0" w:space="0" w:color="auto"/>
      </w:divBdr>
    </w:div>
    <w:div w:id="768239301">
      <w:bodyDiv w:val="1"/>
      <w:marLeft w:val="0"/>
      <w:marRight w:val="0"/>
      <w:marTop w:val="0"/>
      <w:marBottom w:val="0"/>
      <w:divBdr>
        <w:top w:val="none" w:sz="0" w:space="0" w:color="auto"/>
        <w:left w:val="none" w:sz="0" w:space="0" w:color="auto"/>
        <w:bottom w:val="none" w:sz="0" w:space="0" w:color="auto"/>
        <w:right w:val="none" w:sz="0" w:space="0" w:color="auto"/>
      </w:divBdr>
    </w:div>
    <w:div w:id="780029095">
      <w:bodyDiv w:val="1"/>
      <w:marLeft w:val="0"/>
      <w:marRight w:val="0"/>
      <w:marTop w:val="0"/>
      <w:marBottom w:val="0"/>
      <w:divBdr>
        <w:top w:val="none" w:sz="0" w:space="0" w:color="auto"/>
        <w:left w:val="none" w:sz="0" w:space="0" w:color="auto"/>
        <w:bottom w:val="none" w:sz="0" w:space="0" w:color="auto"/>
        <w:right w:val="none" w:sz="0" w:space="0" w:color="auto"/>
      </w:divBdr>
    </w:div>
    <w:div w:id="781918664">
      <w:bodyDiv w:val="1"/>
      <w:marLeft w:val="0"/>
      <w:marRight w:val="0"/>
      <w:marTop w:val="0"/>
      <w:marBottom w:val="0"/>
      <w:divBdr>
        <w:top w:val="none" w:sz="0" w:space="0" w:color="auto"/>
        <w:left w:val="none" w:sz="0" w:space="0" w:color="auto"/>
        <w:bottom w:val="none" w:sz="0" w:space="0" w:color="auto"/>
        <w:right w:val="none" w:sz="0" w:space="0" w:color="auto"/>
      </w:divBdr>
    </w:div>
    <w:div w:id="795487806">
      <w:bodyDiv w:val="1"/>
      <w:marLeft w:val="0"/>
      <w:marRight w:val="0"/>
      <w:marTop w:val="0"/>
      <w:marBottom w:val="0"/>
      <w:divBdr>
        <w:top w:val="none" w:sz="0" w:space="0" w:color="auto"/>
        <w:left w:val="none" w:sz="0" w:space="0" w:color="auto"/>
        <w:bottom w:val="none" w:sz="0" w:space="0" w:color="auto"/>
        <w:right w:val="none" w:sz="0" w:space="0" w:color="auto"/>
      </w:divBdr>
    </w:div>
    <w:div w:id="821896256">
      <w:bodyDiv w:val="1"/>
      <w:marLeft w:val="0"/>
      <w:marRight w:val="0"/>
      <w:marTop w:val="0"/>
      <w:marBottom w:val="0"/>
      <w:divBdr>
        <w:top w:val="none" w:sz="0" w:space="0" w:color="auto"/>
        <w:left w:val="none" w:sz="0" w:space="0" w:color="auto"/>
        <w:bottom w:val="none" w:sz="0" w:space="0" w:color="auto"/>
        <w:right w:val="none" w:sz="0" w:space="0" w:color="auto"/>
      </w:divBdr>
    </w:div>
    <w:div w:id="822627411">
      <w:bodyDiv w:val="1"/>
      <w:marLeft w:val="0"/>
      <w:marRight w:val="0"/>
      <w:marTop w:val="0"/>
      <w:marBottom w:val="0"/>
      <w:divBdr>
        <w:top w:val="none" w:sz="0" w:space="0" w:color="auto"/>
        <w:left w:val="none" w:sz="0" w:space="0" w:color="auto"/>
        <w:bottom w:val="none" w:sz="0" w:space="0" w:color="auto"/>
        <w:right w:val="none" w:sz="0" w:space="0" w:color="auto"/>
      </w:divBdr>
    </w:div>
    <w:div w:id="831263330">
      <w:bodyDiv w:val="1"/>
      <w:marLeft w:val="0"/>
      <w:marRight w:val="0"/>
      <w:marTop w:val="0"/>
      <w:marBottom w:val="0"/>
      <w:divBdr>
        <w:top w:val="none" w:sz="0" w:space="0" w:color="auto"/>
        <w:left w:val="none" w:sz="0" w:space="0" w:color="auto"/>
        <w:bottom w:val="none" w:sz="0" w:space="0" w:color="auto"/>
        <w:right w:val="none" w:sz="0" w:space="0" w:color="auto"/>
      </w:divBdr>
    </w:div>
    <w:div w:id="847062911">
      <w:bodyDiv w:val="1"/>
      <w:marLeft w:val="0"/>
      <w:marRight w:val="0"/>
      <w:marTop w:val="0"/>
      <w:marBottom w:val="0"/>
      <w:divBdr>
        <w:top w:val="none" w:sz="0" w:space="0" w:color="auto"/>
        <w:left w:val="none" w:sz="0" w:space="0" w:color="auto"/>
        <w:bottom w:val="none" w:sz="0" w:space="0" w:color="auto"/>
        <w:right w:val="none" w:sz="0" w:space="0" w:color="auto"/>
      </w:divBdr>
    </w:div>
    <w:div w:id="853806657">
      <w:bodyDiv w:val="1"/>
      <w:marLeft w:val="0"/>
      <w:marRight w:val="0"/>
      <w:marTop w:val="0"/>
      <w:marBottom w:val="0"/>
      <w:divBdr>
        <w:top w:val="none" w:sz="0" w:space="0" w:color="auto"/>
        <w:left w:val="none" w:sz="0" w:space="0" w:color="auto"/>
        <w:bottom w:val="none" w:sz="0" w:space="0" w:color="auto"/>
        <w:right w:val="none" w:sz="0" w:space="0" w:color="auto"/>
      </w:divBdr>
    </w:div>
    <w:div w:id="854617087">
      <w:bodyDiv w:val="1"/>
      <w:marLeft w:val="0"/>
      <w:marRight w:val="0"/>
      <w:marTop w:val="0"/>
      <w:marBottom w:val="0"/>
      <w:divBdr>
        <w:top w:val="none" w:sz="0" w:space="0" w:color="auto"/>
        <w:left w:val="none" w:sz="0" w:space="0" w:color="auto"/>
        <w:bottom w:val="none" w:sz="0" w:space="0" w:color="auto"/>
        <w:right w:val="none" w:sz="0" w:space="0" w:color="auto"/>
      </w:divBdr>
    </w:div>
    <w:div w:id="879779448">
      <w:bodyDiv w:val="1"/>
      <w:marLeft w:val="0"/>
      <w:marRight w:val="0"/>
      <w:marTop w:val="0"/>
      <w:marBottom w:val="0"/>
      <w:divBdr>
        <w:top w:val="none" w:sz="0" w:space="0" w:color="auto"/>
        <w:left w:val="none" w:sz="0" w:space="0" w:color="auto"/>
        <w:bottom w:val="none" w:sz="0" w:space="0" w:color="auto"/>
        <w:right w:val="none" w:sz="0" w:space="0" w:color="auto"/>
      </w:divBdr>
    </w:div>
    <w:div w:id="893544876">
      <w:bodyDiv w:val="1"/>
      <w:marLeft w:val="0"/>
      <w:marRight w:val="0"/>
      <w:marTop w:val="0"/>
      <w:marBottom w:val="0"/>
      <w:divBdr>
        <w:top w:val="none" w:sz="0" w:space="0" w:color="auto"/>
        <w:left w:val="none" w:sz="0" w:space="0" w:color="auto"/>
        <w:bottom w:val="none" w:sz="0" w:space="0" w:color="auto"/>
        <w:right w:val="none" w:sz="0" w:space="0" w:color="auto"/>
      </w:divBdr>
    </w:div>
    <w:div w:id="899826006">
      <w:bodyDiv w:val="1"/>
      <w:marLeft w:val="0"/>
      <w:marRight w:val="0"/>
      <w:marTop w:val="0"/>
      <w:marBottom w:val="0"/>
      <w:divBdr>
        <w:top w:val="none" w:sz="0" w:space="0" w:color="auto"/>
        <w:left w:val="none" w:sz="0" w:space="0" w:color="auto"/>
        <w:bottom w:val="none" w:sz="0" w:space="0" w:color="auto"/>
        <w:right w:val="none" w:sz="0" w:space="0" w:color="auto"/>
      </w:divBdr>
    </w:div>
    <w:div w:id="904535028">
      <w:bodyDiv w:val="1"/>
      <w:marLeft w:val="0"/>
      <w:marRight w:val="0"/>
      <w:marTop w:val="0"/>
      <w:marBottom w:val="0"/>
      <w:divBdr>
        <w:top w:val="none" w:sz="0" w:space="0" w:color="auto"/>
        <w:left w:val="none" w:sz="0" w:space="0" w:color="auto"/>
        <w:bottom w:val="none" w:sz="0" w:space="0" w:color="auto"/>
        <w:right w:val="none" w:sz="0" w:space="0" w:color="auto"/>
      </w:divBdr>
    </w:div>
    <w:div w:id="925846431">
      <w:bodyDiv w:val="1"/>
      <w:marLeft w:val="0"/>
      <w:marRight w:val="0"/>
      <w:marTop w:val="0"/>
      <w:marBottom w:val="0"/>
      <w:divBdr>
        <w:top w:val="none" w:sz="0" w:space="0" w:color="auto"/>
        <w:left w:val="none" w:sz="0" w:space="0" w:color="auto"/>
        <w:bottom w:val="none" w:sz="0" w:space="0" w:color="auto"/>
        <w:right w:val="none" w:sz="0" w:space="0" w:color="auto"/>
      </w:divBdr>
    </w:div>
    <w:div w:id="932084657">
      <w:bodyDiv w:val="1"/>
      <w:marLeft w:val="0"/>
      <w:marRight w:val="0"/>
      <w:marTop w:val="0"/>
      <w:marBottom w:val="0"/>
      <w:divBdr>
        <w:top w:val="none" w:sz="0" w:space="0" w:color="auto"/>
        <w:left w:val="none" w:sz="0" w:space="0" w:color="auto"/>
        <w:bottom w:val="none" w:sz="0" w:space="0" w:color="auto"/>
        <w:right w:val="none" w:sz="0" w:space="0" w:color="auto"/>
      </w:divBdr>
    </w:div>
    <w:div w:id="932587137">
      <w:bodyDiv w:val="1"/>
      <w:marLeft w:val="0"/>
      <w:marRight w:val="0"/>
      <w:marTop w:val="0"/>
      <w:marBottom w:val="0"/>
      <w:divBdr>
        <w:top w:val="none" w:sz="0" w:space="0" w:color="auto"/>
        <w:left w:val="none" w:sz="0" w:space="0" w:color="auto"/>
        <w:bottom w:val="none" w:sz="0" w:space="0" w:color="auto"/>
        <w:right w:val="none" w:sz="0" w:space="0" w:color="auto"/>
      </w:divBdr>
    </w:div>
    <w:div w:id="936594888">
      <w:bodyDiv w:val="1"/>
      <w:marLeft w:val="0"/>
      <w:marRight w:val="0"/>
      <w:marTop w:val="0"/>
      <w:marBottom w:val="0"/>
      <w:divBdr>
        <w:top w:val="none" w:sz="0" w:space="0" w:color="auto"/>
        <w:left w:val="none" w:sz="0" w:space="0" w:color="auto"/>
        <w:bottom w:val="none" w:sz="0" w:space="0" w:color="auto"/>
        <w:right w:val="none" w:sz="0" w:space="0" w:color="auto"/>
      </w:divBdr>
    </w:div>
    <w:div w:id="942692897">
      <w:bodyDiv w:val="1"/>
      <w:marLeft w:val="0"/>
      <w:marRight w:val="0"/>
      <w:marTop w:val="0"/>
      <w:marBottom w:val="0"/>
      <w:divBdr>
        <w:top w:val="none" w:sz="0" w:space="0" w:color="auto"/>
        <w:left w:val="none" w:sz="0" w:space="0" w:color="auto"/>
        <w:bottom w:val="none" w:sz="0" w:space="0" w:color="auto"/>
        <w:right w:val="none" w:sz="0" w:space="0" w:color="auto"/>
      </w:divBdr>
    </w:div>
    <w:div w:id="949704958">
      <w:bodyDiv w:val="1"/>
      <w:marLeft w:val="0"/>
      <w:marRight w:val="0"/>
      <w:marTop w:val="0"/>
      <w:marBottom w:val="0"/>
      <w:divBdr>
        <w:top w:val="none" w:sz="0" w:space="0" w:color="auto"/>
        <w:left w:val="none" w:sz="0" w:space="0" w:color="auto"/>
        <w:bottom w:val="none" w:sz="0" w:space="0" w:color="auto"/>
        <w:right w:val="none" w:sz="0" w:space="0" w:color="auto"/>
      </w:divBdr>
    </w:div>
    <w:div w:id="950165997">
      <w:bodyDiv w:val="1"/>
      <w:marLeft w:val="0"/>
      <w:marRight w:val="0"/>
      <w:marTop w:val="0"/>
      <w:marBottom w:val="0"/>
      <w:divBdr>
        <w:top w:val="none" w:sz="0" w:space="0" w:color="auto"/>
        <w:left w:val="none" w:sz="0" w:space="0" w:color="auto"/>
        <w:bottom w:val="none" w:sz="0" w:space="0" w:color="auto"/>
        <w:right w:val="none" w:sz="0" w:space="0" w:color="auto"/>
      </w:divBdr>
    </w:div>
    <w:div w:id="953362058">
      <w:bodyDiv w:val="1"/>
      <w:marLeft w:val="0"/>
      <w:marRight w:val="0"/>
      <w:marTop w:val="0"/>
      <w:marBottom w:val="0"/>
      <w:divBdr>
        <w:top w:val="none" w:sz="0" w:space="0" w:color="auto"/>
        <w:left w:val="none" w:sz="0" w:space="0" w:color="auto"/>
        <w:bottom w:val="none" w:sz="0" w:space="0" w:color="auto"/>
        <w:right w:val="none" w:sz="0" w:space="0" w:color="auto"/>
      </w:divBdr>
    </w:div>
    <w:div w:id="967708150">
      <w:bodyDiv w:val="1"/>
      <w:marLeft w:val="0"/>
      <w:marRight w:val="0"/>
      <w:marTop w:val="0"/>
      <w:marBottom w:val="0"/>
      <w:divBdr>
        <w:top w:val="none" w:sz="0" w:space="0" w:color="auto"/>
        <w:left w:val="none" w:sz="0" w:space="0" w:color="auto"/>
        <w:bottom w:val="none" w:sz="0" w:space="0" w:color="auto"/>
        <w:right w:val="none" w:sz="0" w:space="0" w:color="auto"/>
      </w:divBdr>
    </w:div>
    <w:div w:id="968896740">
      <w:bodyDiv w:val="1"/>
      <w:marLeft w:val="0"/>
      <w:marRight w:val="0"/>
      <w:marTop w:val="0"/>
      <w:marBottom w:val="0"/>
      <w:divBdr>
        <w:top w:val="none" w:sz="0" w:space="0" w:color="auto"/>
        <w:left w:val="none" w:sz="0" w:space="0" w:color="auto"/>
        <w:bottom w:val="none" w:sz="0" w:space="0" w:color="auto"/>
        <w:right w:val="none" w:sz="0" w:space="0" w:color="auto"/>
      </w:divBdr>
    </w:div>
    <w:div w:id="970021174">
      <w:bodyDiv w:val="1"/>
      <w:marLeft w:val="0"/>
      <w:marRight w:val="0"/>
      <w:marTop w:val="0"/>
      <w:marBottom w:val="0"/>
      <w:divBdr>
        <w:top w:val="none" w:sz="0" w:space="0" w:color="auto"/>
        <w:left w:val="none" w:sz="0" w:space="0" w:color="auto"/>
        <w:bottom w:val="none" w:sz="0" w:space="0" w:color="auto"/>
        <w:right w:val="none" w:sz="0" w:space="0" w:color="auto"/>
      </w:divBdr>
    </w:div>
    <w:div w:id="983003914">
      <w:bodyDiv w:val="1"/>
      <w:marLeft w:val="0"/>
      <w:marRight w:val="0"/>
      <w:marTop w:val="0"/>
      <w:marBottom w:val="0"/>
      <w:divBdr>
        <w:top w:val="none" w:sz="0" w:space="0" w:color="auto"/>
        <w:left w:val="none" w:sz="0" w:space="0" w:color="auto"/>
        <w:bottom w:val="none" w:sz="0" w:space="0" w:color="auto"/>
        <w:right w:val="none" w:sz="0" w:space="0" w:color="auto"/>
      </w:divBdr>
    </w:div>
    <w:div w:id="986084135">
      <w:bodyDiv w:val="1"/>
      <w:marLeft w:val="0"/>
      <w:marRight w:val="0"/>
      <w:marTop w:val="0"/>
      <w:marBottom w:val="0"/>
      <w:divBdr>
        <w:top w:val="none" w:sz="0" w:space="0" w:color="auto"/>
        <w:left w:val="none" w:sz="0" w:space="0" w:color="auto"/>
        <w:bottom w:val="none" w:sz="0" w:space="0" w:color="auto"/>
        <w:right w:val="none" w:sz="0" w:space="0" w:color="auto"/>
      </w:divBdr>
    </w:div>
    <w:div w:id="991834817">
      <w:bodyDiv w:val="1"/>
      <w:marLeft w:val="0"/>
      <w:marRight w:val="0"/>
      <w:marTop w:val="0"/>
      <w:marBottom w:val="0"/>
      <w:divBdr>
        <w:top w:val="none" w:sz="0" w:space="0" w:color="auto"/>
        <w:left w:val="none" w:sz="0" w:space="0" w:color="auto"/>
        <w:bottom w:val="none" w:sz="0" w:space="0" w:color="auto"/>
        <w:right w:val="none" w:sz="0" w:space="0" w:color="auto"/>
      </w:divBdr>
    </w:div>
    <w:div w:id="992022073">
      <w:bodyDiv w:val="1"/>
      <w:marLeft w:val="0"/>
      <w:marRight w:val="0"/>
      <w:marTop w:val="0"/>
      <w:marBottom w:val="0"/>
      <w:divBdr>
        <w:top w:val="none" w:sz="0" w:space="0" w:color="auto"/>
        <w:left w:val="none" w:sz="0" w:space="0" w:color="auto"/>
        <w:bottom w:val="none" w:sz="0" w:space="0" w:color="auto"/>
        <w:right w:val="none" w:sz="0" w:space="0" w:color="auto"/>
      </w:divBdr>
    </w:div>
    <w:div w:id="1035156074">
      <w:bodyDiv w:val="1"/>
      <w:marLeft w:val="0"/>
      <w:marRight w:val="0"/>
      <w:marTop w:val="0"/>
      <w:marBottom w:val="0"/>
      <w:divBdr>
        <w:top w:val="none" w:sz="0" w:space="0" w:color="auto"/>
        <w:left w:val="none" w:sz="0" w:space="0" w:color="auto"/>
        <w:bottom w:val="none" w:sz="0" w:space="0" w:color="auto"/>
        <w:right w:val="none" w:sz="0" w:space="0" w:color="auto"/>
      </w:divBdr>
    </w:div>
    <w:div w:id="1035229252">
      <w:bodyDiv w:val="1"/>
      <w:marLeft w:val="0"/>
      <w:marRight w:val="0"/>
      <w:marTop w:val="0"/>
      <w:marBottom w:val="0"/>
      <w:divBdr>
        <w:top w:val="none" w:sz="0" w:space="0" w:color="auto"/>
        <w:left w:val="none" w:sz="0" w:space="0" w:color="auto"/>
        <w:bottom w:val="none" w:sz="0" w:space="0" w:color="auto"/>
        <w:right w:val="none" w:sz="0" w:space="0" w:color="auto"/>
      </w:divBdr>
    </w:div>
    <w:div w:id="1065032642">
      <w:bodyDiv w:val="1"/>
      <w:marLeft w:val="0"/>
      <w:marRight w:val="0"/>
      <w:marTop w:val="0"/>
      <w:marBottom w:val="0"/>
      <w:divBdr>
        <w:top w:val="none" w:sz="0" w:space="0" w:color="auto"/>
        <w:left w:val="none" w:sz="0" w:space="0" w:color="auto"/>
        <w:bottom w:val="none" w:sz="0" w:space="0" w:color="auto"/>
        <w:right w:val="none" w:sz="0" w:space="0" w:color="auto"/>
      </w:divBdr>
    </w:div>
    <w:div w:id="1065488163">
      <w:bodyDiv w:val="1"/>
      <w:marLeft w:val="0"/>
      <w:marRight w:val="0"/>
      <w:marTop w:val="0"/>
      <w:marBottom w:val="0"/>
      <w:divBdr>
        <w:top w:val="none" w:sz="0" w:space="0" w:color="auto"/>
        <w:left w:val="none" w:sz="0" w:space="0" w:color="auto"/>
        <w:bottom w:val="none" w:sz="0" w:space="0" w:color="auto"/>
        <w:right w:val="none" w:sz="0" w:space="0" w:color="auto"/>
      </w:divBdr>
    </w:div>
    <w:div w:id="1076198822">
      <w:bodyDiv w:val="1"/>
      <w:marLeft w:val="0"/>
      <w:marRight w:val="0"/>
      <w:marTop w:val="0"/>
      <w:marBottom w:val="0"/>
      <w:divBdr>
        <w:top w:val="none" w:sz="0" w:space="0" w:color="auto"/>
        <w:left w:val="none" w:sz="0" w:space="0" w:color="auto"/>
        <w:bottom w:val="none" w:sz="0" w:space="0" w:color="auto"/>
        <w:right w:val="none" w:sz="0" w:space="0" w:color="auto"/>
      </w:divBdr>
    </w:div>
    <w:div w:id="1076241327">
      <w:bodyDiv w:val="1"/>
      <w:marLeft w:val="0"/>
      <w:marRight w:val="0"/>
      <w:marTop w:val="0"/>
      <w:marBottom w:val="0"/>
      <w:divBdr>
        <w:top w:val="none" w:sz="0" w:space="0" w:color="auto"/>
        <w:left w:val="none" w:sz="0" w:space="0" w:color="auto"/>
        <w:bottom w:val="none" w:sz="0" w:space="0" w:color="auto"/>
        <w:right w:val="none" w:sz="0" w:space="0" w:color="auto"/>
      </w:divBdr>
    </w:div>
    <w:div w:id="1078207151">
      <w:bodyDiv w:val="1"/>
      <w:marLeft w:val="0"/>
      <w:marRight w:val="0"/>
      <w:marTop w:val="0"/>
      <w:marBottom w:val="0"/>
      <w:divBdr>
        <w:top w:val="none" w:sz="0" w:space="0" w:color="auto"/>
        <w:left w:val="none" w:sz="0" w:space="0" w:color="auto"/>
        <w:bottom w:val="none" w:sz="0" w:space="0" w:color="auto"/>
        <w:right w:val="none" w:sz="0" w:space="0" w:color="auto"/>
      </w:divBdr>
    </w:div>
    <w:div w:id="1082215710">
      <w:bodyDiv w:val="1"/>
      <w:marLeft w:val="0"/>
      <w:marRight w:val="0"/>
      <w:marTop w:val="0"/>
      <w:marBottom w:val="0"/>
      <w:divBdr>
        <w:top w:val="none" w:sz="0" w:space="0" w:color="auto"/>
        <w:left w:val="none" w:sz="0" w:space="0" w:color="auto"/>
        <w:bottom w:val="none" w:sz="0" w:space="0" w:color="auto"/>
        <w:right w:val="none" w:sz="0" w:space="0" w:color="auto"/>
      </w:divBdr>
    </w:div>
    <w:div w:id="1086994963">
      <w:bodyDiv w:val="1"/>
      <w:marLeft w:val="0"/>
      <w:marRight w:val="0"/>
      <w:marTop w:val="0"/>
      <w:marBottom w:val="0"/>
      <w:divBdr>
        <w:top w:val="none" w:sz="0" w:space="0" w:color="auto"/>
        <w:left w:val="none" w:sz="0" w:space="0" w:color="auto"/>
        <w:bottom w:val="none" w:sz="0" w:space="0" w:color="auto"/>
        <w:right w:val="none" w:sz="0" w:space="0" w:color="auto"/>
      </w:divBdr>
    </w:div>
    <w:div w:id="1091198783">
      <w:bodyDiv w:val="1"/>
      <w:marLeft w:val="0"/>
      <w:marRight w:val="0"/>
      <w:marTop w:val="0"/>
      <w:marBottom w:val="0"/>
      <w:divBdr>
        <w:top w:val="none" w:sz="0" w:space="0" w:color="auto"/>
        <w:left w:val="none" w:sz="0" w:space="0" w:color="auto"/>
        <w:bottom w:val="none" w:sz="0" w:space="0" w:color="auto"/>
        <w:right w:val="none" w:sz="0" w:space="0" w:color="auto"/>
      </w:divBdr>
    </w:div>
    <w:div w:id="1091390416">
      <w:bodyDiv w:val="1"/>
      <w:marLeft w:val="0"/>
      <w:marRight w:val="0"/>
      <w:marTop w:val="0"/>
      <w:marBottom w:val="0"/>
      <w:divBdr>
        <w:top w:val="none" w:sz="0" w:space="0" w:color="auto"/>
        <w:left w:val="none" w:sz="0" w:space="0" w:color="auto"/>
        <w:bottom w:val="none" w:sz="0" w:space="0" w:color="auto"/>
        <w:right w:val="none" w:sz="0" w:space="0" w:color="auto"/>
      </w:divBdr>
    </w:div>
    <w:div w:id="1099329445">
      <w:bodyDiv w:val="1"/>
      <w:marLeft w:val="0"/>
      <w:marRight w:val="0"/>
      <w:marTop w:val="0"/>
      <w:marBottom w:val="0"/>
      <w:divBdr>
        <w:top w:val="none" w:sz="0" w:space="0" w:color="auto"/>
        <w:left w:val="none" w:sz="0" w:space="0" w:color="auto"/>
        <w:bottom w:val="none" w:sz="0" w:space="0" w:color="auto"/>
        <w:right w:val="none" w:sz="0" w:space="0" w:color="auto"/>
      </w:divBdr>
    </w:div>
    <w:div w:id="1108619119">
      <w:bodyDiv w:val="1"/>
      <w:marLeft w:val="0"/>
      <w:marRight w:val="0"/>
      <w:marTop w:val="0"/>
      <w:marBottom w:val="0"/>
      <w:divBdr>
        <w:top w:val="none" w:sz="0" w:space="0" w:color="auto"/>
        <w:left w:val="none" w:sz="0" w:space="0" w:color="auto"/>
        <w:bottom w:val="none" w:sz="0" w:space="0" w:color="auto"/>
        <w:right w:val="none" w:sz="0" w:space="0" w:color="auto"/>
      </w:divBdr>
    </w:div>
    <w:div w:id="1120685102">
      <w:bodyDiv w:val="1"/>
      <w:marLeft w:val="0"/>
      <w:marRight w:val="0"/>
      <w:marTop w:val="0"/>
      <w:marBottom w:val="0"/>
      <w:divBdr>
        <w:top w:val="none" w:sz="0" w:space="0" w:color="auto"/>
        <w:left w:val="none" w:sz="0" w:space="0" w:color="auto"/>
        <w:bottom w:val="none" w:sz="0" w:space="0" w:color="auto"/>
        <w:right w:val="none" w:sz="0" w:space="0" w:color="auto"/>
      </w:divBdr>
    </w:div>
    <w:div w:id="1121609857">
      <w:bodyDiv w:val="1"/>
      <w:marLeft w:val="0"/>
      <w:marRight w:val="0"/>
      <w:marTop w:val="0"/>
      <w:marBottom w:val="0"/>
      <w:divBdr>
        <w:top w:val="none" w:sz="0" w:space="0" w:color="auto"/>
        <w:left w:val="none" w:sz="0" w:space="0" w:color="auto"/>
        <w:bottom w:val="none" w:sz="0" w:space="0" w:color="auto"/>
        <w:right w:val="none" w:sz="0" w:space="0" w:color="auto"/>
      </w:divBdr>
    </w:div>
    <w:div w:id="1124887369">
      <w:bodyDiv w:val="1"/>
      <w:marLeft w:val="0"/>
      <w:marRight w:val="0"/>
      <w:marTop w:val="0"/>
      <w:marBottom w:val="0"/>
      <w:divBdr>
        <w:top w:val="none" w:sz="0" w:space="0" w:color="auto"/>
        <w:left w:val="none" w:sz="0" w:space="0" w:color="auto"/>
        <w:bottom w:val="none" w:sz="0" w:space="0" w:color="auto"/>
        <w:right w:val="none" w:sz="0" w:space="0" w:color="auto"/>
      </w:divBdr>
    </w:div>
    <w:div w:id="1127703092">
      <w:bodyDiv w:val="1"/>
      <w:marLeft w:val="0"/>
      <w:marRight w:val="0"/>
      <w:marTop w:val="0"/>
      <w:marBottom w:val="0"/>
      <w:divBdr>
        <w:top w:val="none" w:sz="0" w:space="0" w:color="auto"/>
        <w:left w:val="none" w:sz="0" w:space="0" w:color="auto"/>
        <w:bottom w:val="none" w:sz="0" w:space="0" w:color="auto"/>
        <w:right w:val="none" w:sz="0" w:space="0" w:color="auto"/>
      </w:divBdr>
    </w:div>
    <w:div w:id="1132557420">
      <w:bodyDiv w:val="1"/>
      <w:marLeft w:val="0"/>
      <w:marRight w:val="0"/>
      <w:marTop w:val="0"/>
      <w:marBottom w:val="0"/>
      <w:divBdr>
        <w:top w:val="none" w:sz="0" w:space="0" w:color="auto"/>
        <w:left w:val="none" w:sz="0" w:space="0" w:color="auto"/>
        <w:bottom w:val="none" w:sz="0" w:space="0" w:color="auto"/>
        <w:right w:val="none" w:sz="0" w:space="0" w:color="auto"/>
      </w:divBdr>
    </w:div>
    <w:div w:id="1144272565">
      <w:bodyDiv w:val="1"/>
      <w:marLeft w:val="0"/>
      <w:marRight w:val="0"/>
      <w:marTop w:val="0"/>
      <w:marBottom w:val="0"/>
      <w:divBdr>
        <w:top w:val="none" w:sz="0" w:space="0" w:color="auto"/>
        <w:left w:val="none" w:sz="0" w:space="0" w:color="auto"/>
        <w:bottom w:val="none" w:sz="0" w:space="0" w:color="auto"/>
        <w:right w:val="none" w:sz="0" w:space="0" w:color="auto"/>
      </w:divBdr>
    </w:div>
    <w:div w:id="1144465609">
      <w:bodyDiv w:val="1"/>
      <w:marLeft w:val="0"/>
      <w:marRight w:val="0"/>
      <w:marTop w:val="0"/>
      <w:marBottom w:val="0"/>
      <w:divBdr>
        <w:top w:val="none" w:sz="0" w:space="0" w:color="auto"/>
        <w:left w:val="none" w:sz="0" w:space="0" w:color="auto"/>
        <w:bottom w:val="none" w:sz="0" w:space="0" w:color="auto"/>
        <w:right w:val="none" w:sz="0" w:space="0" w:color="auto"/>
      </w:divBdr>
    </w:div>
    <w:div w:id="1145588518">
      <w:bodyDiv w:val="1"/>
      <w:marLeft w:val="0"/>
      <w:marRight w:val="0"/>
      <w:marTop w:val="0"/>
      <w:marBottom w:val="0"/>
      <w:divBdr>
        <w:top w:val="none" w:sz="0" w:space="0" w:color="auto"/>
        <w:left w:val="none" w:sz="0" w:space="0" w:color="auto"/>
        <w:bottom w:val="none" w:sz="0" w:space="0" w:color="auto"/>
        <w:right w:val="none" w:sz="0" w:space="0" w:color="auto"/>
      </w:divBdr>
    </w:div>
    <w:div w:id="1170755148">
      <w:bodyDiv w:val="1"/>
      <w:marLeft w:val="0"/>
      <w:marRight w:val="0"/>
      <w:marTop w:val="0"/>
      <w:marBottom w:val="0"/>
      <w:divBdr>
        <w:top w:val="none" w:sz="0" w:space="0" w:color="auto"/>
        <w:left w:val="none" w:sz="0" w:space="0" w:color="auto"/>
        <w:bottom w:val="none" w:sz="0" w:space="0" w:color="auto"/>
        <w:right w:val="none" w:sz="0" w:space="0" w:color="auto"/>
      </w:divBdr>
    </w:div>
    <w:div w:id="1179463572">
      <w:bodyDiv w:val="1"/>
      <w:marLeft w:val="0"/>
      <w:marRight w:val="0"/>
      <w:marTop w:val="0"/>
      <w:marBottom w:val="0"/>
      <w:divBdr>
        <w:top w:val="none" w:sz="0" w:space="0" w:color="auto"/>
        <w:left w:val="none" w:sz="0" w:space="0" w:color="auto"/>
        <w:bottom w:val="none" w:sz="0" w:space="0" w:color="auto"/>
        <w:right w:val="none" w:sz="0" w:space="0" w:color="auto"/>
      </w:divBdr>
    </w:div>
    <w:div w:id="1209949295">
      <w:bodyDiv w:val="1"/>
      <w:marLeft w:val="0"/>
      <w:marRight w:val="0"/>
      <w:marTop w:val="0"/>
      <w:marBottom w:val="0"/>
      <w:divBdr>
        <w:top w:val="none" w:sz="0" w:space="0" w:color="auto"/>
        <w:left w:val="none" w:sz="0" w:space="0" w:color="auto"/>
        <w:bottom w:val="none" w:sz="0" w:space="0" w:color="auto"/>
        <w:right w:val="none" w:sz="0" w:space="0" w:color="auto"/>
      </w:divBdr>
    </w:div>
    <w:div w:id="1214006545">
      <w:bodyDiv w:val="1"/>
      <w:marLeft w:val="0"/>
      <w:marRight w:val="0"/>
      <w:marTop w:val="0"/>
      <w:marBottom w:val="0"/>
      <w:divBdr>
        <w:top w:val="none" w:sz="0" w:space="0" w:color="auto"/>
        <w:left w:val="none" w:sz="0" w:space="0" w:color="auto"/>
        <w:bottom w:val="none" w:sz="0" w:space="0" w:color="auto"/>
        <w:right w:val="none" w:sz="0" w:space="0" w:color="auto"/>
      </w:divBdr>
    </w:div>
    <w:div w:id="1230577551">
      <w:bodyDiv w:val="1"/>
      <w:marLeft w:val="0"/>
      <w:marRight w:val="0"/>
      <w:marTop w:val="0"/>
      <w:marBottom w:val="0"/>
      <w:divBdr>
        <w:top w:val="none" w:sz="0" w:space="0" w:color="auto"/>
        <w:left w:val="none" w:sz="0" w:space="0" w:color="auto"/>
        <w:bottom w:val="none" w:sz="0" w:space="0" w:color="auto"/>
        <w:right w:val="none" w:sz="0" w:space="0" w:color="auto"/>
      </w:divBdr>
    </w:div>
    <w:div w:id="1242135602">
      <w:bodyDiv w:val="1"/>
      <w:marLeft w:val="0"/>
      <w:marRight w:val="0"/>
      <w:marTop w:val="0"/>
      <w:marBottom w:val="0"/>
      <w:divBdr>
        <w:top w:val="none" w:sz="0" w:space="0" w:color="auto"/>
        <w:left w:val="none" w:sz="0" w:space="0" w:color="auto"/>
        <w:bottom w:val="none" w:sz="0" w:space="0" w:color="auto"/>
        <w:right w:val="none" w:sz="0" w:space="0" w:color="auto"/>
      </w:divBdr>
    </w:div>
    <w:div w:id="1251739636">
      <w:bodyDiv w:val="1"/>
      <w:marLeft w:val="0"/>
      <w:marRight w:val="0"/>
      <w:marTop w:val="0"/>
      <w:marBottom w:val="0"/>
      <w:divBdr>
        <w:top w:val="none" w:sz="0" w:space="0" w:color="auto"/>
        <w:left w:val="none" w:sz="0" w:space="0" w:color="auto"/>
        <w:bottom w:val="none" w:sz="0" w:space="0" w:color="auto"/>
        <w:right w:val="none" w:sz="0" w:space="0" w:color="auto"/>
      </w:divBdr>
    </w:div>
    <w:div w:id="1273168318">
      <w:bodyDiv w:val="1"/>
      <w:marLeft w:val="0"/>
      <w:marRight w:val="0"/>
      <w:marTop w:val="0"/>
      <w:marBottom w:val="0"/>
      <w:divBdr>
        <w:top w:val="none" w:sz="0" w:space="0" w:color="auto"/>
        <w:left w:val="none" w:sz="0" w:space="0" w:color="auto"/>
        <w:bottom w:val="none" w:sz="0" w:space="0" w:color="auto"/>
        <w:right w:val="none" w:sz="0" w:space="0" w:color="auto"/>
      </w:divBdr>
    </w:div>
    <w:div w:id="1277370905">
      <w:bodyDiv w:val="1"/>
      <w:marLeft w:val="0"/>
      <w:marRight w:val="0"/>
      <w:marTop w:val="0"/>
      <w:marBottom w:val="0"/>
      <w:divBdr>
        <w:top w:val="none" w:sz="0" w:space="0" w:color="auto"/>
        <w:left w:val="none" w:sz="0" w:space="0" w:color="auto"/>
        <w:bottom w:val="none" w:sz="0" w:space="0" w:color="auto"/>
        <w:right w:val="none" w:sz="0" w:space="0" w:color="auto"/>
      </w:divBdr>
    </w:div>
    <w:div w:id="1282883192">
      <w:bodyDiv w:val="1"/>
      <w:marLeft w:val="0"/>
      <w:marRight w:val="0"/>
      <w:marTop w:val="0"/>
      <w:marBottom w:val="0"/>
      <w:divBdr>
        <w:top w:val="none" w:sz="0" w:space="0" w:color="auto"/>
        <w:left w:val="none" w:sz="0" w:space="0" w:color="auto"/>
        <w:bottom w:val="none" w:sz="0" w:space="0" w:color="auto"/>
        <w:right w:val="none" w:sz="0" w:space="0" w:color="auto"/>
      </w:divBdr>
    </w:div>
    <w:div w:id="1285962187">
      <w:bodyDiv w:val="1"/>
      <w:marLeft w:val="0"/>
      <w:marRight w:val="0"/>
      <w:marTop w:val="0"/>
      <w:marBottom w:val="0"/>
      <w:divBdr>
        <w:top w:val="none" w:sz="0" w:space="0" w:color="auto"/>
        <w:left w:val="none" w:sz="0" w:space="0" w:color="auto"/>
        <w:bottom w:val="none" w:sz="0" w:space="0" w:color="auto"/>
        <w:right w:val="none" w:sz="0" w:space="0" w:color="auto"/>
      </w:divBdr>
    </w:div>
    <w:div w:id="1293294040">
      <w:bodyDiv w:val="1"/>
      <w:marLeft w:val="0"/>
      <w:marRight w:val="0"/>
      <w:marTop w:val="0"/>
      <w:marBottom w:val="0"/>
      <w:divBdr>
        <w:top w:val="none" w:sz="0" w:space="0" w:color="auto"/>
        <w:left w:val="none" w:sz="0" w:space="0" w:color="auto"/>
        <w:bottom w:val="none" w:sz="0" w:space="0" w:color="auto"/>
        <w:right w:val="none" w:sz="0" w:space="0" w:color="auto"/>
      </w:divBdr>
    </w:div>
    <w:div w:id="1297564058">
      <w:bodyDiv w:val="1"/>
      <w:marLeft w:val="0"/>
      <w:marRight w:val="0"/>
      <w:marTop w:val="0"/>
      <w:marBottom w:val="0"/>
      <w:divBdr>
        <w:top w:val="none" w:sz="0" w:space="0" w:color="auto"/>
        <w:left w:val="none" w:sz="0" w:space="0" w:color="auto"/>
        <w:bottom w:val="none" w:sz="0" w:space="0" w:color="auto"/>
        <w:right w:val="none" w:sz="0" w:space="0" w:color="auto"/>
      </w:divBdr>
    </w:div>
    <w:div w:id="1299918996">
      <w:bodyDiv w:val="1"/>
      <w:marLeft w:val="0"/>
      <w:marRight w:val="0"/>
      <w:marTop w:val="0"/>
      <w:marBottom w:val="0"/>
      <w:divBdr>
        <w:top w:val="none" w:sz="0" w:space="0" w:color="auto"/>
        <w:left w:val="none" w:sz="0" w:space="0" w:color="auto"/>
        <w:bottom w:val="none" w:sz="0" w:space="0" w:color="auto"/>
        <w:right w:val="none" w:sz="0" w:space="0" w:color="auto"/>
      </w:divBdr>
    </w:div>
    <w:div w:id="1303198272">
      <w:bodyDiv w:val="1"/>
      <w:marLeft w:val="0"/>
      <w:marRight w:val="0"/>
      <w:marTop w:val="0"/>
      <w:marBottom w:val="0"/>
      <w:divBdr>
        <w:top w:val="none" w:sz="0" w:space="0" w:color="auto"/>
        <w:left w:val="none" w:sz="0" w:space="0" w:color="auto"/>
        <w:bottom w:val="none" w:sz="0" w:space="0" w:color="auto"/>
        <w:right w:val="none" w:sz="0" w:space="0" w:color="auto"/>
      </w:divBdr>
    </w:div>
    <w:div w:id="1303651586">
      <w:bodyDiv w:val="1"/>
      <w:marLeft w:val="0"/>
      <w:marRight w:val="0"/>
      <w:marTop w:val="0"/>
      <w:marBottom w:val="0"/>
      <w:divBdr>
        <w:top w:val="none" w:sz="0" w:space="0" w:color="auto"/>
        <w:left w:val="none" w:sz="0" w:space="0" w:color="auto"/>
        <w:bottom w:val="none" w:sz="0" w:space="0" w:color="auto"/>
        <w:right w:val="none" w:sz="0" w:space="0" w:color="auto"/>
      </w:divBdr>
    </w:div>
    <w:div w:id="1318993485">
      <w:bodyDiv w:val="1"/>
      <w:marLeft w:val="0"/>
      <w:marRight w:val="0"/>
      <w:marTop w:val="0"/>
      <w:marBottom w:val="0"/>
      <w:divBdr>
        <w:top w:val="none" w:sz="0" w:space="0" w:color="auto"/>
        <w:left w:val="none" w:sz="0" w:space="0" w:color="auto"/>
        <w:bottom w:val="none" w:sz="0" w:space="0" w:color="auto"/>
        <w:right w:val="none" w:sz="0" w:space="0" w:color="auto"/>
      </w:divBdr>
    </w:div>
    <w:div w:id="1322582411">
      <w:bodyDiv w:val="1"/>
      <w:marLeft w:val="0"/>
      <w:marRight w:val="0"/>
      <w:marTop w:val="0"/>
      <w:marBottom w:val="0"/>
      <w:divBdr>
        <w:top w:val="none" w:sz="0" w:space="0" w:color="auto"/>
        <w:left w:val="none" w:sz="0" w:space="0" w:color="auto"/>
        <w:bottom w:val="none" w:sz="0" w:space="0" w:color="auto"/>
        <w:right w:val="none" w:sz="0" w:space="0" w:color="auto"/>
      </w:divBdr>
    </w:div>
    <w:div w:id="1323314723">
      <w:bodyDiv w:val="1"/>
      <w:marLeft w:val="0"/>
      <w:marRight w:val="0"/>
      <w:marTop w:val="0"/>
      <w:marBottom w:val="0"/>
      <w:divBdr>
        <w:top w:val="none" w:sz="0" w:space="0" w:color="auto"/>
        <w:left w:val="none" w:sz="0" w:space="0" w:color="auto"/>
        <w:bottom w:val="none" w:sz="0" w:space="0" w:color="auto"/>
        <w:right w:val="none" w:sz="0" w:space="0" w:color="auto"/>
      </w:divBdr>
    </w:div>
    <w:div w:id="1330254871">
      <w:bodyDiv w:val="1"/>
      <w:marLeft w:val="0"/>
      <w:marRight w:val="0"/>
      <w:marTop w:val="0"/>
      <w:marBottom w:val="0"/>
      <w:divBdr>
        <w:top w:val="none" w:sz="0" w:space="0" w:color="auto"/>
        <w:left w:val="none" w:sz="0" w:space="0" w:color="auto"/>
        <w:bottom w:val="none" w:sz="0" w:space="0" w:color="auto"/>
        <w:right w:val="none" w:sz="0" w:space="0" w:color="auto"/>
      </w:divBdr>
    </w:div>
    <w:div w:id="1333483057">
      <w:bodyDiv w:val="1"/>
      <w:marLeft w:val="0"/>
      <w:marRight w:val="0"/>
      <w:marTop w:val="0"/>
      <w:marBottom w:val="0"/>
      <w:divBdr>
        <w:top w:val="none" w:sz="0" w:space="0" w:color="auto"/>
        <w:left w:val="none" w:sz="0" w:space="0" w:color="auto"/>
        <w:bottom w:val="none" w:sz="0" w:space="0" w:color="auto"/>
        <w:right w:val="none" w:sz="0" w:space="0" w:color="auto"/>
      </w:divBdr>
    </w:div>
    <w:div w:id="1338732660">
      <w:bodyDiv w:val="1"/>
      <w:marLeft w:val="0"/>
      <w:marRight w:val="0"/>
      <w:marTop w:val="0"/>
      <w:marBottom w:val="0"/>
      <w:divBdr>
        <w:top w:val="none" w:sz="0" w:space="0" w:color="auto"/>
        <w:left w:val="none" w:sz="0" w:space="0" w:color="auto"/>
        <w:bottom w:val="none" w:sz="0" w:space="0" w:color="auto"/>
        <w:right w:val="none" w:sz="0" w:space="0" w:color="auto"/>
      </w:divBdr>
    </w:div>
    <w:div w:id="1352730868">
      <w:bodyDiv w:val="1"/>
      <w:marLeft w:val="0"/>
      <w:marRight w:val="0"/>
      <w:marTop w:val="0"/>
      <w:marBottom w:val="0"/>
      <w:divBdr>
        <w:top w:val="none" w:sz="0" w:space="0" w:color="auto"/>
        <w:left w:val="none" w:sz="0" w:space="0" w:color="auto"/>
        <w:bottom w:val="none" w:sz="0" w:space="0" w:color="auto"/>
        <w:right w:val="none" w:sz="0" w:space="0" w:color="auto"/>
      </w:divBdr>
    </w:div>
    <w:div w:id="1357348405">
      <w:bodyDiv w:val="1"/>
      <w:marLeft w:val="0"/>
      <w:marRight w:val="0"/>
      <w:marTop w:val="0"/>
      <w:marBottom w:val="0"/>
      <w:divBdr>
        <w:top w:val="none" w:sz="0" w:space="0" w:color="auto"/>
        <w:left w:val="none" w:sz="0" w:space="0" w:color="auto"/>
        <w:bottom w:val="none" w:sz="0" w:space="0" w:color="auto"/>
        <w:right w:val="none" w:sz="0" w:space="0" w:color="auto"/>
      </w:divBdr>
      <w:divsChild>
        <w:div w:id="523980328">
          <w:marLeft w:val="240"/>
          <w:marRight w:val="0"/>
          <w:marTop w:val="240"/>
          <w:marBottom w:val="0"/>
          <w:divBdr>
            <w:top w:val="none" w:sz="0" w:space="0" w:color="auto"/>
            <w:left w:val="none" w:sz="0" w:space="0" w:color="auto"/>
            <w:bottom w:val="none" w:sz="0" w:space="0" w:color="auto"/>
            <w:right w:val="none" w:sz="0" w:space="0" w:color="auto"/>
          </w:divBdr>
        </w:div>
        <w:div w:id="1835291179">
          <w:marLeft w:val="240"/>
          <w:marRight w:val="0"/>
          <w:marTop w:val="0"/>
          <w:marBottom w:val="0"/>
          <w:divBdr>
            <w:top w:val="none" w:sz="0" w:space="0" w:color="auto"/>
            <w:left w:val="none" w:sz="0" w:space="0" w:color="auto"/>
            <w:bottom w:val="none" w:sz="0" w:space="0" w:color="auto"/>
            <w:right w:val="none" w:sz="0" w:space="0" w:color="auto"/>
          </w:divBdr>
        </w:div>
        <w:div w:id="2060126124">
          <w:marLeft w:val="240"/>
          <w:marRight w:val="0"/>
          <w:marTop w:val="0"/>
          <w:marBottom w:val="0"/>
          <w:divBdr>
            <w:top w:val="none" w:sz="0" w:space="0" w:color="auto"/>
            <w:left w:val="none" w:sz="0" w:space="0" w:color="auto"/>
            <w:bottom w:val="none" w:sz="0" w:space="0" w:color="auto"/>
            <w:right w:val="none" w:sz="0" w:space="0" w:color="auto"/>
          </w:divBdr>
        </w:div>
      </w:divsChild>
    </w:div>
    <w:div w:id="1370061906">
      <w:bodyDiv w:val="1"/>
      <w:marLeft w:val="0"/>
      <w:marRight w:val="0"/>
      <w:marTop w:val="0"/>
      <w:marBottom w:val="0"/>
      <w:divBdr>
        <w:top w:val="none" w:sz="0" w:space="0" w:color="auto"/>
        <w:left w:val="none" w:sz="0" w:space="0" w:color="auto"/>
        <w:bottom w:val="none" w:sz="0" w:space="0" w:color="auto"/>
        <w:right w:val="none" w:sz="0" w:space="0" w:color="auto"/>
      </w:divBdr>
    </w:div>
    <w:div w:id="1371227428">
      <w:bodyDiv w:val="1"/>
      <w:marLeft w:val="0"/>
      <w:marRight w:val="0"/>
      <w:marTop w:val="0"/>
      <w:marBottom w:val="0"/>
      <w:divBdr>
        <w:top w:val="none" w:sz="0" w:space="0" w:color="auto"/>
        <w:left w:val="none" w:sz="0" w:space="0" w:color="auto"/>
        <w:bottom w:val="none" w:sz="0" w:space="0" w:color="auto"/>
        <w:right w:val="none" w:sz="0" w:space="0" w:color="auto"/>
      </w:divBdr>
    </w:div>
    <w:div w:id="1392998814">
      <w:bodyDiv w:val="1"/>
      <w:marLeft w:val="0"/>
      <w:marRight w:val="0"/>
      <w:marTop w:val="0"/>
      <w:marBottom w:val="0"/>
      <w:divBdr>
        <w:top w:val="none" w:sz="0" w:space="0" w:color="auto"/>
        <w:left w:val="none" w:sz="0" w:space="0" w:color="auto"/>
        <w:bottom w:val="none" w:sz="0" w:space="0" w:color="auto"/>
        <w:right w:val="none" w:sz="0" w:space="0" w:color="auto"/>
      </w:divBdr>
    </w:div>
    <w:div w:id="1397435234">
      <w:bodyDiv w:val="1"/>
      <w:marLeft w:val="0"/>
      <w:marRight w:val="0"/>
      <w:marTop w:val="0"/>
      <w:marBottom w:val="0"/>
      <w:divBdr>
        <w:top w:val="none" w:sz="0" w:space="0" w:color="auto"/>
        <w:left w:val="none" w:sz="0" w:space="0" w:color="auto"/>
        <w:bottom w:val="none" w:sz="0" w:space="0" w:color="auto"/>
        <w:right w:val="none" w:sz="0" w:space="0" w:color="auto"/>
      </w:divBdr>
    </w:div>
    <w:div w:id="1398281634">
      <w:bodyDiv w:val="1"/>
      <w:marLeft w:val="0"/>
      <w:marRight w:val="0"/>
      <w:marTop w:val="0"/>
      <w:marBottom w:val="0"/>
      <w:divBdr>
        <w:top w:val="none" w:sz="0" w:space="0" w:color="auto"/>
        <w:left w:val="none" w:sz="0" w:space="0" w:color="auto"/>
        <w:bottom w:val="none" w:sz="0" w:space="0" w:color="auto"/>
        <w:right w:val="none" w:sz="0" w:space="0" w:color="auto"/>
      </w:divBdr>
    </w:div>
    <w:div w:id="1408728564">
      <w:bodyDiv w:val="1"/>
      <w:marLeft w:val="0"/>
      <w:marRight w:val="0"/>
      <w:marTop w:val="0"/>
      <w:marBottom w:val="0"/>
      <w:divBdr>
        <w:top w:val="none" w:sz="0" w:space="0" w:color="auto"/>
        <w:left w:val="none" w:sz="0" w:space="0" w:color="auto"/>
        <w:bottom w:val="none" w:sz="0" w:space="0" w:color="auto"/>
        <w:right w:val="none" w:sz="0" w:space="0" w:color="auto"/>
      </w:divBdr>
    </w:div>
    <w:div w:id="1415282643">
      <w:bodyDiv w:val="1"/>
      <w:marLeft w:val="0"/>
      <w:marRight w:val="0"/>
      <w:marTop w:val="0"/>
      <w:marBottom w:val="0"/>
      <w:divBdr>
        <w:top w:val="none" w:sz="0" w:space="0" w:color="auto"/>
        <w:left w:val="none" w:sz="0" w:space="0" w:color="auto"/>
        <w:bottom w:val="none" w:sz="0" w:space="0" w:color="auto"/>
        <w:right w:val="none" w:sz="0" w:space="0" w:color="auto"/>
      </w:divBdr>
    </w:div>
    <w:div w:id="1420449069">
      <w:bodyDiv w:val="1"/>
      <w:marLeft w:val="0"/>
      <w:marRight w:val="0"/>
      <w:marTop w:val="0"/>
      <w:marBottom w:val="0"/>
      <w:divBdr>
        <w:top w:val="none" w:sz="0" w:space="0" w:color="auto"/>
        <w:left w:val="none" w:sz="0" w:space="0" w:color="auto"/>
        <w:bottom w:val="none" w:sz="0" w:space="0" w:color="auto"/>
        <w:right w:val="none" w:sz="0" w:space="0" w:color="auto"/>
      </w:divBdr>
    </w:div>
    <w:div w:id="1439713753">
      <w:bodyDiv w:val="1"/>
      <w:marLeft w:val="0"/>
      <w:marRight w:val="0"/>
      <w:marTop w:val="0"/>
      <w:marBottom w:val="0"/>
      <w:divBdr>
        <w:top w:val="none" w:sz="0" w:space="0" w:color="auto"/>
        <w:left w:val="none" w:sz="0" w:space="0" w:color="auto"/>
        <w:bottom w:val="none" w:sz="0" w:space="0" w:color="auto"/>
        <w:right w:val="none" w:sz="0" w:space="0" w:color="auto"/>
      </w:divBdr>
    </w:div>
    <w:div w:id="1442412177">
      <w:bodyDiv w:val="1"/>
      <w:marLeft w:val="0"/>
      <w:marRight w:val="0"/>
      <w:marTop w:val="0"/>
      <w:marBottom w:val="0"/>
      <w:divBdr>
        <w:top w:val="none" w:sz="0" w:space="0" w:color="auto"/>
        <w:left w:val="none" w:sz="0" w:space="0" w:color="auto"/>
        <w:bottom w:val="none" w:sz="0" w:space="0" w:color="auto"/>
        <w:right w:val="none" w:sz="0" w:space="0" w:color="auto"/>
      </w:divBdr>
    </w:div>
    <w:div w:id="1443955434">
      <w:bodyDiv w:val="1"/>
      <w:marLeft w:val="0"/>
      <w:marRight w:val="0"/>
      <w:marTop w:val="0"/>
      <w:marBottom w:val="0"/>
      <w:divBdr>
        <w:top w:val="none" w:sz="0" w:space="0" w:color="auto"/>
        <w:left w:val="none" w:sz="0" w:space="0" w:color="auto"/>
        <w:bottom w:val="none" w:sz="0" w:space="0" w:color="auto"/>
        <w:right w:val="none" w:sz="0" w:space="0" w:color="auto"/>
      </w:divBdr>
    </w:div>
    <w:div w:id="1450665641">
      <w:bodyDiv w:val="1"/>
      <w:marLeft w:val="0"/>
      <w:marRight w:val="0"/>
      <w:marTop w:val="0"/>
      <w:marBottom w:val="0"/>
      <w:divBdr>
        <w:top w:val="none" w:sz="0" w:space="0" w:color="auto"/>
        <w:left w:val="none" w:sz="0" w:space="0" w:color="auto"/>
        <w:bottom w:val="none" w:sz="0" w:space="0" w:color="auto"/>
        <w:right w:val="none" w:sz="0" w:space="0" w:color="auto"/>
      </w:divBdr>
    </w:div>
    <w:div w:id="1452506047">
      <w:bodyDiv w:val="1"/>
      <w:marLeft w:val="0"/>
      <w:marRight w:val="0"/>
      <w:marTop w:val="0"/>
      <w:marBottom w:val="0"/>
      <w:divBdr>
        <w:top w:val="none" w:sz="0" w:space="0" w:color="auto"/>
        <w:left w:val="none" w:sz="0" w:space="0" w:color="auto"/>
        <w:bottom w:val="none" w:sz="0" w:space="0" w:color="auto"/>
        <w:right w:val="none" w:sz="0" w:space="0" w:color="auto"/>
      </w:divBdr>
    </w:div>
    <w:div w:id="1467317515">
      <w:bodyDiv w:val="1"/>
      <w:marLeft w:val="0"/>
      <w:marRight w:val="0"/>
      <w:marTop w:val="0"/>
      <w:marBottom w:val="0"/>
      <w:divBdr>
        <w:top w:val="none" w:sz="0" w:space="0" w:color="auto"/>
        <w:left w:val="none" w:sz="0" w:space="0" w:color="auto"/>
        <w:bottom w:val="none" w:sz="0" w:space="0" w:color="auto"/>
        <w:right w:val="none" w:sz="0" w:space="0" w:color="auto"/>
      </w:divBdr>
    </w:div>
    <w:div w:id="1469472657">
      <w:bodyDiv w:val="1"/>
      <w:marLeft w:val="0"/>
      <w:marRight w:val="0"/>
      <w:marTop w:val="0"/>
      <w:marBottom w:val="0"/>
      <w:divBdr>
        <w:top w:val="none" w:sz="0" w:space="0" w:color="auto"/>
        <w:left w:val="none" w:sz="0" w:space="0" w:color="auto"/>
        <w:bottom w:val="none" w:sz="0" w:space="0" w:color="auto"/>
        <w:right w:val="none" w:sz="0" w:space="0" w:color="auto"/>
      </w:divBdr>
    </w:div>
    <w:div w:id="1478497035">
      <w:bodyDiv w:val="1"/>
      <w:marLeft w:val="0"/>
      <w:marRight w:val="0"/>
      <w:marTop w:val="0"/>
      <w:marBottom w:val="0"/>
      <w:divBdr>
        <w:top w:val="none" w:sz="0" w:space="0" w:color="auto"/>
        <w:left w:val="none" w:sz="0" w:space="0" w:color="auto"/>
        <w:bottom w:val="none" w:sz="0" w:space="0" w:color="auto"/>
        <w:right w:val="none" w:sz="0" w:space="0" w:color="auto"/>
      </w:divBdr>
    </w:div>
    <w:div w:id="1490167856">
      <w:bodyDiv w:val="1"/>
      <w:marLeft w:val="0"/>
      <w:marRight w:val="0"/>
      <w:marTop w:val="0"/>
      <w:marBottom w:val="0"/>
      <w:divBdr>
        <w:top w:val="none" w:sz="0" w:space="0" w:color="auto"/>
        <w:left w:val="none" w:sz="0" w:space="0" w:color="auto"/>
        <w:bottom w:val="none" w:sz="0" w:space="0" w:color="auto"/>
        <w:right w:val="none" w:sz="0" w:space="0" w:color="auto"/>
      </w:divBdr>
    </w:div>
    <w:div w:id="1495755569">
      <w:bodyDiv w:val="1"/>
      <w:marLeft w:val="0"/>
      <w:marRight w:val="0"/>
      <w:marTop w:val="0"/>
      <w:marBottom w:val="0"/>
      <w:divBdr>
        <w:top w:val="none" w:sz="0" w:space="0" w:color="auto"/>
        <w:left w:val="none" w:sz="0" w:space="0" w:color="auto"/>
        <w:bottom w:val="none" w:sz="0" w:space="0" w:color="auto"/>
        <w:right w:val="none" w:sz="0" w:space="0" w:color="auto"/>
      </w:divBdr>
    </w:div>
    <w:div w:id="1497914254">
      <w:bodyDiv w:val="1"/>
      <w:marLeft w:val="0"/>
      <w:marRight w:val="0"/>
      <w:marTop w:val="0"/>
      <w:marBottom w:val="0"/>
      <w:divBdr>
        <w:top w:val="none" w:sz="0" w:space="0" w:color="auto"/>
        <w:left w:val="none" w:sz="0" w:space="0" w:color="auto"/>
        <w:bottom w:val="none" w:sz="0" w:space="0" w:color="auto"/>
        <w:right w:val="none" w:sz="0" w:space="0" w:color="auto"/>
      </w:divBdr>
    </w:div>
    <w:div w:id="1499923748">
      <w:bodyDiv w:val="1"/>
      <w:marLeft w:val="0"/>
      <w:marRight w:val="0"/>
      <w:marTop w:val="0"/>
      <w:marBottom w:val="0"/>
      <w:divBdr>
        <w:top w:val="none" w:sz="0" w:space="0" w:color="auto"/>
        <w:left w:val="none" w:sz="0" w:space="0" w:color="auto"/>
        <w:bottom w:val="none" w:sz="0" w:space="0" w:color="auto"/>
        <w:right w:val="none" w:sz="0" w:space="0" w:color="auto"/>
      </w:divBdr>
    </w:div>
    <w:div w:id="1506633650">
      <w:bodyDiv w:val="1"/>
      <w:marLeft w:val="0"/>
      <w:marRight w:val="0"/>
      <w:marTop w:val="0"/>
      <w:marBottom w:val="0"/>
      <w:divBdr>
        <w:top w:val="none" w:sz="0" w:space="0" w:color="auto"/>
        <w:left w:val="none" w:sz="0" w:space="0" w:color="auto"/>
        <w:bottom w:val="none" w:sz="0" w:space="0" w:color="auto"/>
        <w:right w:val="none" w:sz="0" w:space="0" w:color="auto"/>
      </w:divBdr>
    </w:div>
    <w:div w:id="1522553645">
      <w:bodyDiv w:val="1"/>
      <w:marLeft w:val="0"/>
      <w:marRight w:val="0"/>
      <w:marTop w:val="0"/>
      <w:marBottom w:val="0"/>
      <w:divBdr>
        <w:top w:val="none" w:sz="0" w:space="0" w:color="auto"/>
        <w:left w:val="none" w:sz="0" w:space="0" w:color="auto"/>
        <w:bottom w:val="none" w:sz="0" w:space="0" w:color="auto"/>
        <w:right w:val="none" w:sz="0" w:space="0" w:color="auto"/>
      </w:divBdr>
    </w:div>
    <w:div w:id="1522624958">
      <w:bodyDiv w:val="1"/>
      <w:marLeft w:val="0"/>
      <w:marRight w:val="0"/>
      <w:marTop w:val="0"/>
      <w:marBottom w:val="0"/>
      <w:divBdr>
        <w:top w:val="none" w:sz="0" w:space="0" w:color="auto"/>
        <w:left w:val="none" w:sz="0" w:space="0" w:color="auto"/>
        <w:bottom w:val="none" w:sz="0" w:space="0" w:color="auto"/>
        <w:right w:val="none" w:sz="0" w:space="0" w:color="auto"/>
      </w:divBdr>
    </w:div>
    <w:div w:id="1525945145">
      <w:bodyDiv w:val="1"/>
      <w:marLeft w:val="0"/>
      <w:marRight w:val="0"/>
      <w:marTop w:val="0"/>
      <w:marBottom w:val="0"/>
      <w:divBdr>
        <w:top w:val="none" w:sz="0" w:space="0" w:color="auto"/>
        <w:left w:val="none" w:sz="0" w:space="0" w:color="auto"/>
        <w:bottom w:val="none" w:sz="0" w:space="0" w:color="auto"/>
        <w:right w:val="none" w:sz="0" w:space="0" w:color="auto"/>
      </w:divBdr>
    </w:div>
    <w:div w:id="1526015547">
      <w:bodyDiv w:val="1"/>
      <w:marLeft w:val="0"/>
      <w:marRight w:val="0"/>
      <w:marTop w:val="0"/>
      <w:marBottom w:val="0"/>
      <w:divBdr>
        <w:top w:val="none" w:sz="0" w:space="0" w:color="auto"/>
        <w:left w:val="none" w:sz="0" w:space="0" w:color="auto"/>
        <w:bottom w:val="none" w:sz="0" w:space="0" w:color="auto"/>
        <w:right w:val="none" w:sz="0" w:space="0" w:color="auto"/>
      </w:divBdr>
    </w:div>
    <w:div w:id="1528985225">
      <w:bodyDiv w:val="1"/>
      <w:marLeft w:val="0"/>
      <w:marRight w:val="0"/>
      <w:marTop w:val="0"/>
      <w:marBottom w:val="0"/>
      <w:divBdr>
        <w:top w:val="none" w:sz="0" w:space="0" w:color="auto"/>
        <w:left w:val="none" w:sz="0" w:space="0" w:color="auto"/>
        <w:bottom w:val="none" w:sz="0" w:space="0" w:color="auto"/>
        <w:right w:val="none" w:sz="0" w:space="0" w:color="auto"/>
      </w:divBdr>
    </w:div>
    <w:div w:id="1536847030">
      <w:bodyDiv w:val="1"/>
      <w:marLeft w:val="0"/>
      <w:marRight w:val="0"/>
      <w:marTop w:val="0"/>
      <w:marBottom w:val="0"/>
      <w:divBdr>
        <w:top w:val="none" w:sz="0" w:space="0" w:color="auto"/>
        <w:left w:val="none" w:sz="0" w:space="0" w:color="auto"/>
        <w:bottom w:val="none" w:sz="0" w:space="0" w:color="auto"/>
        <w:right w:val="none" w:sz="0" w:space="0" w:color="auto"/>
      </w:divBdr>
    </w:div>
    <w:div w:id="1536893537">
      <w:bodyDiv w:val="1"/>
      <w:marLeft w:val="0"/>
      <w:marRight w:val="0"/>
      <w:marTop w:val="0"/>
      <w:marBottom w:val="0"/>
      <w:divBdr>
        <w:top w:val="none" w:sz="0" w:space="0" w:color="auto"/>
        <w:left w:val="none" w:sz="0" w:space="0" w:color="auto"/>
        <w:bottom w:val="none" w:sz="0" w:space="0" w:color="auto"/>
        <w:right w:val="none" w:sz="0" w:space="0" w:color="auto"/>
      </w:divBdr>
    </w:div>
    <w:div w:id="1539320787">
      <w:bodyDiv w:val="1"/>
      <w:marLeft w:val="0"/>
      <w:marRight w:val="0"/>
      <w:marTop w:val="0"/>
      <w:marBottom w:val="0"/>
      <w:divBdr>
        <w:top w:val="none" w:sz="0" w:space="0" w:color="auto"/>
        <w:left w:val="none" w:sz="0" w:space="0" w:color="auto"/>
        <w:bottom w:val="none" w:sz="0" w:space="0" w:color="auto"/>
        <w:right w:val="none" w:sz="0" w:space="0" w:color="auto"/>
      </w:divBdr>
    </w:div>
    <w:div w:id="1546137838">
      <w:bodyDiv w:val="1"/>
      <w:marLeft w:val="0"/>
      <w:marRight w:val="0"/>
      <w:marTop w:val="0"/>
      <w:marBottom w:val="0"/>
      <w:divBdr>
        <w:top w:val="none" w:sz="0" w:space="0" w:color="auto"/>
        <w:left w:val="none" w:sz="0" w:space="0" w:color="auto"/>
        <w:bottom w:val="none" w:sz="0" w:space="0" w:color="auto"/>
        <w:right w:val="none" w:sz="0" w:space="0" w:color="auto"/>
      </w:divBdr>
    </w:div>
    <w:div w:id="1551720358">
      <w:bodyDiv w:val="1"/>
      <w:marLeft w:val="0"/>
      <w:marRight w:val="0"/>
      <w:marTop w:val="0"/>
      <w:marBottom w:val="0"/>
      <w:divBdr>
        <w:top w:val="none" w:sz="0" w:space="0" w:color="auto"/>
        <w:left w:val="none" w:sz="0" w:space="0" w:color="auto"/>
        <w:bottom w:val="none" w:sz="0" w:space="0" w:color="auto"/>
        <w:right w:val="none" w:sz="0" w:space="0" w:color="auto"/>
      </w:divBdr>
    </w:div>
    <w:div w:id="1558935463">
      <w:bodyDiv w:val="1"/>
      <w:marLeft w:val="0"/>
      <w:marRight w:val="0"/>
      <w:marTop w:val="0"/>
      <w:marBottom w:val="0"/>
      <w:divBdr>
        <w:top w:val="none" w:sz="0" w:space="0" w:color="auto"/>
        <w:left w:val="none" w:sz="0" w:space="0" w:color="auto"/>
        <w:bottom w:val="none" w:sz="0" w:space="0" w:color="auto"/>
        <w:right w:val="none" w:sz="0" w:space="0" w:color="auto"/>
      </w:divBdr>
      <w:divsChild>
        <w:div w:id="1025206695">
          <w:marLeft w:val="547"/>
          <w:marRight w:val="0"/>
          <w:marTop w:val="134"/>
          <w:marBottom w:val="0"/>
          <w:divBdr>
            <w:top w:val="none" w:sz="0" w:space="0" w:color="auto"/>
            <w:left w:val="none" w:sz="0" w:space="0" w:color="auto"/>
            <w:bottom w:val="none" w:sz="0" w:space="0" w:color="auto"/>
            <w:right w:val="none" w:sz="0" w:space="0" w:color="auto"/>
          </w:divBdr>
        </w:div>
      </w:divsChild>
    </w:div>
    <w:div w:id="1563832664">
      <w:bodyDiv w:val="1"/>
      <w:marLeft w:val="0"/>
      <w:marRight w:val="0"/>
      <w:marTop w:val="0"/>
      <w:marBottom w:val="0"/>
      <w:divBdr>
        <w:top w:val="none" w:sz="0" w:space="0" w:color="auto"/>
        <w:left w:val="none" w:sz="0" w:space="0" w:color="auto"/>
        <w:bottom w:val="none" w:sz="0" w:space="0" w:color="auto"/>
        <w:right w:val="none" w:sz="0" w:space="0" w:color="auto"/>
      </w:divBdr>
    </w:div>
    <w:div w:id="1568374317">
      <w:bodyDiv w:val="1"/>
      <w:marLeft w:val="0"/>
      <w:marRight w:val="0"/>
      <w:marTop w:val="0"/>
      <w:marBottom w:val="0"/>
      <w:divBdr>
        <w:top w:val="none" w:sz="0" w:space="0" w:color="auto"/>
        <w:left w:val="none" w:sz="0" w:space="0" w:color="auto"/>
        <w:bottom w:val="none" w:sz="0" w:space="0" w:color="auto"/>
        <w:right w:val="none" w:sz="0" w:space="0" w:color="auto"/>
      </w:divBdr>
    </w:div>
    <w:div w:id="1578513153">
      <w:bodyDiv w:val="1"/>
      <w:marLeft w:val="0"/>
      <w:marRight w:val="0"/>
      <w:marTop w:val="0"/>
      <w:marBottom w:val="0"/>
      <w:divBdr>
        <w:top w:val="none" w:sz="0" w:space="0" w:color="auto"/>
        <w:left w:val="none" w:sz="0" w:space="0" w:color="auto"/>
        <w:bottom w:val="none" w:sz="0" w:space="0" w:color="auto"/>
        <w:right w:val="none" w:sz="0" w:space="0" w:color="auto"/>
      </w:divBdr>
    </w:div>
    <w:div w:id="1584290212">
      <w:bodyDiv w:val="1"/>
      <w:marLeft w:val="0"/>
      <w:marRight w:val="0"/>
      <w:marTop w:val="0"/>
      <w:marBottom w:val="0"/>
      <w:divBdr>
        <w:top w:val="none" w:sz="0" w:space="0" w:color="auto"/>
        <w:left w:val="none" w:sz="0" w:space="0" w:color="auto"/>
        <w:bottom w:val="none" w:sz="0" w:space="0" w:color="auto"/>
        <w:right w:val="none" w:sz="0" w:space="0" w:color="auto"/>
      </w:divBdr>
    </w:div>
    <w:div w:id="1586721133">
      <w:bodyDiv w:val="1"/>
      <w:marLeft w:val="0"/>
      <w:marRight w:val="0"/>
      <w:marTop w:val="0"/>
      <w:marBottom w:val="0"/>
      <w:divBdr>
        <w:top w:val="none" w:sz="0" w:space="0" w:color="auto"/>
        <w:left w:val="none" w:sz="0" w:space="0" w:color="auto"/>
        <w:bottom w:val="none" w:sz="0" w:space="0" w:color="auto"/>
        <w:right w:val="none" w:sz="0" w:space="0" w:color="auto"/>
      </w:divBdr>
    </w:div>
    <w:div w:id="1591548947">
      <w:bodyDiv w:val="1"/>
      <w:marLeft w:val="0"/>
      <w:marRight w:val="0"/>
      <w:marTop w:val="0"/>
      <w:marBottom w:val="0"/>
      <w:divBdr>
        <w:top w:val="none" w:sz="0" w:space="0" w:color="auto"/>
        <w:left w:val="none" w:sz="0" w:space="0" w:color="auto"/>
        <w:bottom w:val="none" w:sz="0" w:space="0" w:color="auto"/>
        <w:right w:val="none" w:sz="0" w:space="0" w:color="auto"/>
      </w:divBdr>
    </w:div>
    <w:div w:id="1631401520">
      <w:bodyDiv w:val="1"/>
      <w:marLeft w:val="0"/>
      <w:marRight w:val="0"/>
      <w:marTop w:val="0"/>
      <w:marBottom w:val="0"/>
      <w:divBdr>
        <w:top w:val="none" w:sz="0" w:space="0" w:color="auto"/>
        <w:left w:val="none" w:sz="0" w:space="0" w:color="auto"/>
        <w:bottom w:val="none" w:sz="0" w:space="0" w:color="auto"/>
        <w:right w:val="none" w:sz="0" w:space="0" w:color="auto"/>
      </w:divBdr>
    </w:div>
    <w:div w:id="1635913097">
      <w:bodyDiv w:val="1"/>
      <w:marLeft w:val="0"/>
      <w:marRight w:val="0"/>
      <w:marTop w:val="0"/>
      <w:marBottom w:val="0"/>
      <w:divBdr>
        <w:top w:val="none" w:sz="0" w:space="0" w:color="auto"/>
        <w:left w:val="none" w:sz="0" w:space="0" w:color="auto"/>
        <w:bottom w:val="none" w:sz="0" w:space="0" w:color="auto"/>
        <w:right w:val="none" w:sz="0" w:space="0" w:color="auto"/>
      </w:divBdr>
    </w:div>
    <w:div w:id="1639067733">
      <w:bodyDiv w:val="1"/>
      <w:marLeft w:val="0"/>
      <w:marRight w:val="0"/>
      <w:marTop w:val="0"/>
      <w:marBottom w:val="0"/>
      <w:divBdr>
        <w:top w:val="none" w:sz="0" w:space="0" w:color="auto"/>
        <w:left w:val="none" w:sz="0" w:space="0" w:color="auto"/>
        <w:bottom w:val="none" w:sz="0" w:space="0" w:color="auto"/>
        <w:right w:val="none" w:sz="0" w:space="0" w:color="auto"/>
      </w:divBdr>
    </w:div>
    <w:div w:id="1646741910">
      <w:bodyDiv w:val="1"/>
      <w:marLeft w:val="0"/>
      <w:marRight w:val="0"/>
      <w:marTop w:val="0"/>
      <w:marBottom w:val="0"/>
      <w:divBdr>
        <w:top w:val="none" w:sz="0" w:space="0" w:color="auto"/>
        <w:left w:val="none" w:sz="0" w:space="0" w:color="auto"/>
        <w:bottom w:val="none" w:sz="0" w:space="0" w:color="auto"/>
        <w:right w:val="none" w:sz="0" w:space="0" w:color="auto"/>
      </w:divBdr>
    </w:div>
    <w:div w:id="1657295881">
      <w:bodyDiv w:val="1"/>
      <w:marLeft w:val="0"/>
      <w:marRight w:val="0"/>
      <w:marTop w:val="0"/>
      <w:marBottom w:val="0"/>
      <w:divBdr>
        <w:top w:val="none" w:sz="0" w:space="0" w:color="auto"/>
        <w:left w:val="none" w:sz="0" w:space="0" w:color="auto"/>
        <w:bottom w:val="none" w:sz="0" w:space="0" w:color="auto"/>
        <w:right w:val="none" w:sz="0" w:space="0" w:color="auto"/>
      </w:divBdr>
      <w:divsChild>
        <w:div w:id="1273705188">
          <w:marLeft w:val="0"/>
          <w:marRight w:val="0"/>
          <w:marTop w:val="0"/>
          <w:marBottom w:val="0"/>
          <w:divBdr>
            <w:top w:val="none" w:sz="0" w:space="0" w:color="auto"/>
            <w:left w:val="none" w:sz="0" w:space="0" w:color="auto"/>
            <w:bottom w:val="none" w:sz="0" w:space="0" w:color="auto"/>
            <w:right w:val="none" w:sz="0" w:space="0" w:color="auto"/>
          </w:divBdr>
        </w:div>
      </w:divsChild>
    </w:div>
    <w:div w:id="1664965863">
      <w:bodyDiv w:val="1"/>
      <w:marLeft w:val="0"/>
      <w:marRight w:val="0"/>
      <w:marTop w:val="0"/>
      <w:marBottom w:val="0"/>
      <w:divBdr>
        <w:top w:val="none" w:sz="0" w:space="0" w:color="auto"/>
        <w:left w:val="none" w:sz="0" w:space="0" w:color="auto"/>
        <w:bottom w:val="none" w:sz="0" w:space="0" w:color="auto"/>
        <w:right w:val="none" w:sz="0" w:space="0" w:color="auto"/>
      </w:divBdr>
    </w:div>
    <w:div w:id="1678076546">
      <w:bodyDiv w:val="1"/>
      <w:marLeft w:val="0"/>
      <w:marRight w:val="0"/>
      <w:marTop w:val="0"/>
      <w:marBottom w:val="0"/>
      <w:divBdr>
        <w:top w:val="none" w:sz="0" w:space="0" w:color="auto"/>
        <w:left w:val="none" w:sz="0" w:space="0" w:color="auto"/>
        <w:bottom w:val="none" w:sz="0" w:space="0" w:color="auto"/>
        <w:right w:val="none" w:sz="0" w:space="0" w:color="auto"/>
      </w:divBdr>
    </w:div>
    <w:div w:id="1680083609">
      <w:bodyDiv w:val="1"/>
      <w:marLeft w:val="0"/>
      <w:marRight w:val="0"/>
      <w:marTop w:val="0"/>
      <w:marBottom w:val="0"/>
      <w:divBdr>
        <w:top w:val="none" w:sz="0" w:space="0" w:color="auto"/>
        <w:left w:val="none" w:sz="0" w:space="0" w:color="auto"/>
        <w:bottom w:val="none" w:sz="0" w:space="0" w:color="auto"/>
        <w:right w:val="none" w:sz="0" w:space="0" w:color="auto"/>
      </w:divBdr>
    </w:div>
    <w:div w:id="1685981994">
      <w:bodyDiv w:val="1"/>
      <w:marLeft w:val="0"/>
      <w:marRight w:val="0"/>
      <w:marTop w:val="0"/>
      <w:marBottom w:val="0"/>
      <w:divBdr>
        <w:top w:val="none" w:sz="0" w:space="0" w:color="auto"/>
        <w:left w:val="none" w:sz="0" w:space="0" w:color="auto"/>
        <w:bottom w:val="none" w:sz="0" w:space="0" w:color="auto"/>
        <w:right w:val="none" w:sz="0" w:space="0" w:color="auto"/>
      </w:divBdr>
    </w:div>
    <w:div w:id="1687101777">
      <w:bodyDiv w:val="1"/>
      <w:marLeft w:val="0"/>
      <w:marRight w:val="0"/>
      <w:marTop w:val="0"/>
      <w:marBottom w:val="0"/>
      <w:divBdr>
        <w:top w:val="none" w:sz="0" w:space="0" w:color="auto"/>
        <w:left w:val="none" w:sz="0" w:space="0" w:color="auto"/>
        <w:bottom w:val="none" w:sz="0" w:space="0" w:color="auto"/>
        <w:right w:val="none" w:sz="0" w:space="0" w:color="auto"/>
      </w:divBdr>
    </w:div>
    <w:div w:id="1688823945">
      <w:bodyDiv w:val="1"/>
      <w:marLeft w:val="0"/>
      <w:marRight w:val="0"/>
      <w:marTop w:val="0"/>
      <w:marBottom w:val="0"/>
      <w:divBdr>
        <w:top w:val="none" w:sz="0" w:space="0" w:color="auto"/>
        <w:left w:val="none" w:sz="0" w:space="0" w:color="auto"/>
        <w:bottom w:val="none" w:sz="0" w:space="0" w:color="auto"/>
        <w:right w:val="none" w:sz="0" w:space="0" w:color="auto"/>
      </w:divBdr>
    </w:div>
    <w:div w:id="1692105823">
      <w:bodyDiv w:val="1"/>
      <w:marLeft w:val="0"/>
      <w:marRight w:val="0"/>
      <w:marTop w:val="0"/>
      <w:marBottom w:val="0"/>
      <w:divBdr>
        <w:top w:val="none" w:sz="0" w:space="0" w:color="auto"/>
        <w:left w:val="none" w:sz="0" w:space="0" w:color="auto"/>
        <w:bottom w:val="none" w:sz="0" w:space="0" w:color="auto"/>
        <w:right w:val="none" w:sz="0" w:space="0" w:color="auto"/>
      </w:divBdr>
    </w:div>
    <w:div w:id="1728138469">
      <w:bodyDiv w:val="1"/>
      <w:marLeft w:val="0"/>
      <w:marRight w:val="0"/>
      <w:marTop w:val="0"/>
      <w:marBottom w:val="0"/>
      <w:divBdr>
        <w:top w:val="none" w:sz="0" w:space="0" w:color="auto"/>
        <w:left w:val="none" w:sz="0" w:space="0" w:color="auto"/>
        <w:bottom w:val="none" w:sz="0" w:space="0" w:color="auto"/>
        <w:right w:val="none" w:sz="0" w:space="0" w:color="auto"/>
      </w:divBdr>
    </w:div>
    <w:div w:id="1742946362">
      <w:bodyDiv w:val="1"/>
      <w:marLeft w:val="0"/>
      <w:marRight w:val="0"/>
      <w:marTop w:val="0"/>
      <w:marBottom w:val="0"/>
      <w:divBdr>
        <w:top w:val="none" w:sz="0" w:space="0" w:color="auto"/>
        <w:left w:val="none" w:sz="0" w:space="0" w:color="auto"/>
        <w:bottom w:val="none" w:sz="0" w:space="0" w:color="auto"/>
        <w:right w:val="none" w:sz="0" w:space="0" w:color="auto"/>
      </w:divBdr>
    </w:div>
    <w:div w:id="1744642287">
      <w:bodyDiv w:val="1"/>
      <w:marLeft w:val="0"/>
      <w:marRight w:val="0"/>
      <w:marTop w:val="0"/>
      <w:marBottom w:val="0"/>
      <w:divBdr>
        <w:top w:val="none" w:sz="0" w:space="0" w:color="auto"/>
        <w:left w:val="none" w:sz="0" w:space="0" w:color="auto"/>
        <w:bottom w:val="none" w:sz="0" w:space="0" w:color="auto"/>
        <w:right w:val="none" w:sz="0" w:space="0" w:color="auto"/>
      </w:divBdr>
    </w:div>
    <w:div w:id="1745637143">
      <w:bodyDiv w:val="1"/>
      <w:marLeft w:val="0"/>
      <w:marRight w:val="0"/>
      <w:marTop w:val="0"/>
      <w:marBottom w:val="0"/>
      <w:divBdr>
        <w:top w:val="none" w:sz="0" w:space="0" w:color="auto"/>
        <w:left w:val="none" w:sz="0" w:space="0" w:color="auto"/>
        <w:bottom w:val="none" w:sz="0" w:space="0" w:color="auto"/>
        <w:right w:val="none" w:sz="0" w:space="0" w:color="auto"/>
      </w:divBdr>
    </w:div>
    <w:div w:id="1762216090">
      <w:bodyDiv w:val="1"/>
      <w:marLeft w:val="0"/>
      <w:marRight w:val="0"/>
      <w:marTop w:val="0"/>
      <w:marBottom w:val="0"/>
      <w:divBdr>
        <w:top w:val="none" w:sz="0" w:space="0" w:color="auto"/>
        <w:left w:val="none" w:sz="0" w:space="0" w:color="auto"/>
        <w:bottom w:val="none" w:sz="0" w:space="0" w:color="auto"/>
        <w:right w:val="none" w:sz="0" w:space="0" w:color="auto"/>
      </w:divBdr>
    </w:div>
    <w:div w:id="1764063596">
      <w:bodyDiv w:val="1"/>
      <w:marLeft w:val="0"/>
      <w:marRight w:val="0"/>
      <w:marTop w:val="0"/>
      <w:marBottom w:val="0"/>
      <w:divBdr>
        <w:top w:val="none" w:sz="0" w:space="0" w:color="auto"/>
        <w:left w:val="none" w:sz="0" w:space="0" w:color="auto"/>
        <w:bottom w:val="none" w:sz="0" w:space="0" w:color="auto"/>
        <w:right w:val="none" w:sz="0" w:space="0" w:color="auto"/>
      </w:divBdr>
    </w:div>
    <w:div w:id="1772777844">
      <w:bodyDiv w:val="1"/>
      <w:marLeft w:val="0"/>
      <w:marRight w:val="0"/>
      <w:marTop w:val="0"/>
      <w:marBottom w:val="0"/>
      <w:divBdr>
        <w:top w:val="none" w:sz="0" w:space="0" w:color="auto"/>
        <w:left w:val="none" w:sz="0" w:space="0" w:color="auto"/>
        <w:bottom w:val="none" w:sz="0" w:space="0" w:color="auto"/>
        <w:right w:val="none" w:sz="0" w:space="0" w:color="auto"/>
      </w:divBdr>
    </w:div>
    <w:div w:id="1792475290">
      <w:bodyDiv w:val="1"/>
      <w:marLeft w:val="0"/>
      <w:marRight w:val="0"/>
      <w:marTop w:val="0"/>
      <w:marBottom w:val="0"/>
      <w:divBdr>
        <w:top w:val="none" w:sz="0" w:space="0" w:color="auto"/>
        <w:left w:val="none" w:sz="0" w:space="0" w:color="auto"/>
        <w:bottom w:val="none" w:sz="0" w:space="0" w:color="auto"/>
        <w:right w:val="none" w:sz="0" w:space="0" w:color="auto"/>
      </w:divBdr>
    </w:div>
    <w:div w:id="1795054397">
      <w:bodyDiv w:val="1"/>
      <w:marLeft w:val="0"/>
      <w:marRight w:val="0"/>
      <w:marTop w:val="0"/>
      <w:marBottom w:val="0"/>
      <w:divBdr>
        <w:top w:val="none" w:sz="0" w:space="0" w:color="auto"/>
        <w:left w:val="none" w:sz="0" w:space="0" w:color="auto"/>
        <w:bottom w:val="none" w:sz="0" w:space="0" w:color="auto"/>
        <w:right w:val="none" w:sz="0" w:space="0" w:color="auto"/>
      </w:divBdr>
    </w:div>
    <w:div w:id="1795833570">
      <w:bodyDiv w:val="1"/>
      <w:marLeft w:val="0"/>
      <w:marRight w:val="0"/>
      <w:marTop w:val="0"/>
      <w:marBottom w:val="0"/>
      <w:divBdr>
        <w:top w:val="none" w:sz="0" w:space="0" w:color="auto"/>
        <w:left w:val="none" w:sz="0" w:space="0" w:color="auto"/>
        <w:bottom w:val="none" w:sz="0" w:space="0" w:color="auto"/>
        <w:right w:val="none" w:sz="0" w:space="0" w:color="auto"/>
      </w:divBdr>
    </w:div>
    <w:div w:id="1808670207">
      <w:bodyDiv w:val="1"/>
      <w:marLeft w:val="0"/>
      <w:marRight w:val="0"/>
      <w:marTop w:val="0"/>
      <w:marBottom w:val="0"/>
      <w:divBdr>
        <w:top w:val="none" w:sz="0" w:space="0" w:color="auto"/>
        <w:left w:val="none" w:sz="0" w:space="0" w:color="auto"/>
        <w:bottom w:val="none" w:sz="0" w:space="0" w:color="auto"/>
        <w:right w:val="none" w:sz="0" w:space="0" w:color="auto"/>
      </w:divBdr>
    </w:div>
    <w:div w:id="1853445743">
      <w:bodyDiv w:val="1"/>
      <w:marLeft w:val="0"/>
      <w:marRight w:val="0"/>
      <w:marTop w:val="0"/>
      <w:marBottom w:val="0"/>
      <w:divBdr>
        <w:top w:val="none" w:sz="0" w:space="0" w:color="auto"/>
        <w:left w:val="none" w:sz="0" w:space="0" w:color="auto"/>
        <w:bottom w:val="none" w:sz="0" w:space="0" w:color="auto"/>
        <w:right w:val="none" w:sz="0" w:space="0" w:color="auto"/>
      </w:divBdr>
    </w:div>
    <w:div w:id="1873688485">
      <w:bodyDiv w:val="1"/>
      <w:marLeft w:val="0"/>
      <w:marRight w:val="0"/>
      <w:marTop w:val="0"/>
      <w:marBottom w:val="0"/>
      <w:divBdr>
        <w:top w:val="none" w:sz="0" w:space="0" w:color="auto"/>
        <w:left w:val="none" w:sz="0" w:space="0" w:color="auto"/>
        <w:bottom w:val="none" w:sz="0" w:space="0" w:color="auto"/>
        <w:right w:val="none" w:sz="0" w:space="0" w:color="auto"/>
      </w:divBdr>
    </w:div>
    <w:div w:id="1873764732">
      <w:bodyDiv w:val="1"/>
      <w:marLeft w:val="0"/>
      <w:marRight w:val="0"/>
      <w:marTop w:val="0"/>
      <w:marBottom w:val="0"/>
      <w:divBdr>
        <w:top w:val="none" w:sz="0" w:space="0" w:color="auto"/>
        <w:left w:val="none" w:sz="0" w:space="0" w:color="auto"/>
        <w:bottom w:val="none" w:sz="0" w:space="0" w:color="auto"/>
        <w:right w:val="none" w:sz="0" w:space="0" w:color="auto"/>
      </w:divBdr>
    </w:div>
    <w:div w:id="1885167328">
      <w:bodyDiv w:val="1"/>
      <w:marLeft w:val="0"/>
      <w:marRight w:val="0"/>
      <w:marTop w:val="0"/>
      <w:marBottom w:val="0"/>
      <w:divBdr>
        <w:top w:val="none" w:sz="0" w:space="0" w:color="auto"/>
        <w:left w:val="none" w:sz="0" w:space="0" w:color="auto"/>
        <w:bottom w:val="none" w:sz="0" w:space="0" w:color="auto"/>
        <w:right w:val="none" w:sz="0" w:space="0" w:color="auto"/>
      </w:divBdr>
    </w:div>
    <w:div w:id="1888643001">
      <w:bodyDiv w:val="1"/>
      <w:marLeft w:val="0"/>
      <w:marRight w:val="0"/>
      <w:marTop w:val="0"/>
      <w:marBottom w:val="0"/>
      <w:divBdr>
        <w:top w:val="none" w:sz="0" w:space="0" w:color="auto"/>
        <w:left w:val="none" w:sz="0" w:space="0" w:color="auto"/>
        <w:bottom w:val="none" w:sz="0" w:space="0" w:color="auto"/>
        <w:right w:val="none" w:sz="0" w:space="0" w:color="auto"/>
      </w:divBdr>
    </w:div>
    <w:div w:id="1909270076">
      <w:bodyDiv w:val="1"/>
      <w:marLeft w:val="0"/>
      <w:marRight w:val="0"/>
      <w:marTop w:val="0"/>
      <w:marBottom w:val="0"/>
      <w:divBdr>
        <w:top w:val="none" w:sz="0" w:space="0" w:color="auto"/>
        <w:left w:val="none" w:sz="0" w:space="0" w:color="auto"/>
        <w:bottom w:val="none" w:sz="0" w:space="0" w:color="auto"/>
        <w:right w:val="none" w:sz="0" w:space="0" w:color="auto"/>
      </w:divBdr>
    </w:div>
    <w:div w:id="1930313976">
      <w:bodyDiv w:val="1"/>
      <w:marLeft w:val="0"/>
      <w:marRight w:val="0"/>
      <w:marTop w:val="0"/>
      <w:marBottom w:val="0"/>
      <w:divBdr>
        <w:top w:val="none" w:sz="0" w:space="0" w:color="auto"/>
        <w:left w:val="none" w:sz="0" w:space="0" w:color="auto"/>
        <w:bottom w:val="none" w:sz="0" w:space="0" w:color="auto"/>
        <w:right w:val="none" w:sz="0" w:space="0" w:color="auto"/>
      </w:divBdr>
    </w:div>
    <w:div w:id="1936933895">
      <w:bodyDiv w:val="1"/>
      <w:marLeft w:val="0"/>
      <w:marRight w:val="0"/>
      <w:marTop w:val="0"/>
      <w:marBottom w:val="0"/>
      <w:divBdr>
        <w:top w:val="none" w:sz="0" w:space="0" w:color="auto"/>
        <w:left w:val="none" w:sz="0" w:space="0" w:color="auto"/>
        <w:bottom w:val="none" w:sz="0" w:space="0" w:color="auto"/>
        <w:right w:val="none" w:sz="0" w:space="0" w:color="auto"/>
      </w:divBdr>
    </w:div>
    <w:div w:id="1937782082">
      <w:bodyDiv w:val="1"/>
      <w:marLeft w:val="0"/>
      <w:marRight w:val="0"/>
      <w:marTop w:val="0"/>
      <w:marBottom w:val="0"/>
      <w:divBdr>
        <w:top w:val="none" w:sz="0" w:space="0" w:color="auto"/>
        <w:left w:val="none" w:sz="0" w:space="0" w:color="auto"/>
        <w:bottom w:val="none" w:sz="0" w:space="0" w:color="auto"/>
        <w:right w:val="none" w:sz="0" w:space="0" w:color="auto"/>
      </w:divBdr>
    </w:div>
    <w:div w:id="1952128575">
      <w:bodyDiv w:val="1"/>
      <w:marLeft w:val="0"/>
      <w:marRight w:val="0"/>
      <w:marTop w:val="0"/>
      <w:marBottom w:val="0"/>
      <w:divBdr>
        <w:top w:val="none" w:sz="0" w:space="0" w:color="auto"/>
        <w:left w:val="none" w:sz="0" w:space="0" w:color="auto"/>
        <w:bottom w:val="none" w:sz="0" w:space="0" w:color="auto"/>
        <w:right w:val="none" w:sz="0" w:space="0" w:color="auto"/>
      </w:divBdr>
    </w:div>
    <w:div w:id="1952668747">
      <w:bodyDiv w:val="1"/>
      <w:marLeft w:val="0"/>
      <w:marRight w:val="0"/>
      <w:marTop w:val="0"/>
      <w:marBottom w:val="0"/>
      <w:divBdr>
        <w:top w:val="none" w:sz="0" w:space="0" w:color="auto"/>
        <w:left w:val="none" w:sz="0" w:space="0" w:color="auto"/>
        <w:bottom w:val="none" w:sz="0" w:space="0" w:color="auto"/>
        <w:right w:val="none" w:sz="0" w:space="0" w:color="auto"/>
      </w:divBdr>
    </w:div>
    <w:div w:id="1958756605">
      <w:bodyDiv w:val="1"/>
      <w:marLeft w:val="0"/>
      <w:marRight w:val="0"/>
      <w:marTop w:val="0"/>
      <w:marBottom w:val="0"/>
      <w:divBdr>
        <w:top w:val="none" w:sz="0" w:space="0" w:color="auto"/>
        <w:left w:val="none" w:sz="0" w:space="0" w:color="auto"/>
        <w:bottom w:val="none" w:sz="0" w:space="0" w:color="auto"/>
        <w:right w:val="none" w:sz="0" w:space="0" w:color="auto"/>
      </w:divBdr>
    </w:div>
    <w:div w:id="1962881701">
      <w:bodyDiv w:val="1"/>
      <w:marLeft w:val="0"/>
      <w:marRight w:val="0"/>
      <w:marTop w:val="0"/>
      <w:marBottom w:val="0"/>
      <w:divBdr>
        <w:top w:val="none" w:sz="0" w:space="0" w:color="auto"/>
        <w:left w:val="none" w:sz="0" w:space="0" w:color="auto"/>
        <w:bottom w:val="none" w:sz="0" w:space="0" w:color="auto"/>
        <w:right w:val="none" w:sz="0" w:space="0" w:color="auto"/>
      </w:divBdr>
    </w:div>
    <w:div w:id="1965387175">
      <w:bodyDiv w:val="1"/>
      <w:marLeft w:val="0"/>
      <w:marRight w:val="0"/>
      <w:marTop w:val="0"/>
      <w:marBottom w:val="0"/>
      <w:divBdr>
        <w:top w:val="none" w:sz="0" w:space="0" w:color="auto"/>
        <w:left w:val="none" w:sz="0" w:space="0" w:color="auto"/>
        <w:bottom w:val="none" w:sz="0" w:space="0" w:color="auto"/>
        <w:right w:val="none" w:sz="0" w:space="0" w:color="auto"/>
      </w:divBdr>
    </w:div>
    <w:div w:id="1973755030">
      <w:bodyDiv w:val="1"/>
      <w:marLeft w:val="0"/>
      <w:marRight w:val="0"/>
      <w:marTop w:val="0"/>
      <w:marBottom w:val="0"/>
      <w:divBdr>
        <w:top w:val="none" w:sz="0" w:space="0" w:color="auto"/>
        <w:left w:val="none" w:sz="0" w:space="0" w:color="auto"/>
        <w:bottom w:val="none" w:sz="0" w:space="0" w:color="auto"/>
        <w:right w:val="none" w:sz="0" w:space="0" w:color="auto"/>
      </w:divBdr>
    </w:div>
    <w:div w:id="1977178990">
      <w:bodyDiv w:val="1"/>
      <w:marLeft w:val="0"/>
      <w:marRight w:val="0"/>
      <w:marTop w:val="0"/>
      <w:marBottom w:val="0"/>
      <w:divBdr>
        <w:top w:val="none" w:sz="0" w:space="0" w:color="auto"/>
        <w:left w:val="none" w:sz="0" w:space="0" w:color="auto"/>
        <w:bottom w:val="none" w:sz="0" w:space="0" w:color="auto"/>
        <w:right w:val="none" w:sz="0" w:space="0" w:color="auto"/>
      </w:divBdr>
    </w:div>
    <w:div w:id="1984388630">
      <w:bodyDiv w:val="1"/>
      <w:marLeft w:val="0"/>
      <w:marRight w:val="0"/>
      <w:marTop w:val="0"/>
      <w:marBottom w:val="0"/>
      <w:divBdr>
        <w:top w:val="none" w:sz="0" w:space="0" w:color="auto"/>
        <w:left w:val="none" w:sz="0" w:space="0" w:color="auto"/>
        <w:bottom w:val="none" w:sz="0" w:space="0" w:color="auto"/>
        <w:right w:val="none" w:sz="0" w:space="0" w:color="auto"/>
      </w:divBdr>
    </w:div>
    <w:div w:id="1995916366">
      <w:bodyDiv w:val="1"/>
      <w:marLeft w:val="0"/>
      <w:marRight w:val="0"/>
      <w:marTop w:val="0"/>
      <w:marBottom w:val="0"/>
      <w:divBdr>
        <w:top w:val="none" w:sz="0" w:space="0" w:color="auto"/>
        <w:left w:val="none" w:sz="0" w:space="0" w:color="auto"/>
        <w:bottom w:val="none" w:sz="0" w:space="0" w:color="auto"/>
        <w:right w:val="none" w:sz="0" w:space="0" w:color="auto"/>
      </w:divBdr>
    </w:div>
    <w:div w:id="200955128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24935182">
      <w:bodyDiv w:val="1"/>
      <w:marLeft w:val="0"/>
      <w:marRight w:val="0"/>
      <w:marTop w:val="0"/>
      <w:marBottom w:val="0"/>
      <w:divBdr>
        <w:top w:val="none" w:sz="0" w:space="0" w:color="auto"/>
        <w:left w:val="none" w:sz="0" w:space="0" w:color="auto"/>
        <w:bottom w:val="none" w:sz="0" w:space="0" w:color="auto"/>
        <w:right w:val="none" w:sz="0" w:space="0" w:color="auto"/>
      </w:divBdr>
    </w:div>
    <w:div w:id="2032564860">
      <w:bodyDiv w:val="1"/>
      <w:marLeft w:val="0"/>
      <w:marRight w:val="0"/>
      <w:marTop w:val="0"/>
      <w:marBottom w:val="0"/>
      <w:divBdr>
        <w:top w:val="none" w:sz="0" w:space="0" w:color="auto"/>
        <w:left w:val="none" w:sz="0" w:space="0" w:color="auto"/>
        <w:bottom w:val="none" w:sz="0" w:space="0" w:color="auto"/>
        <w:right w:val="none" w:sz="0" w:space="0" w:color="auto"/>
      </w:divBdr>
    </w:div>
    <w:div w:id="2051412492">
      <w:bodyDiv w:val="1"/>
      <w:marLeft w:val="0"/>
      <w:marRight w:val="0"/>
      <w:marTop w:val="0"/>
      <w:marBottom w:val="0"/>
      <w:divBdr>
        <w:top w:val="none" w:sz="0" w:space="0" w:color="auto"/>
        <w:left w:val="none" w:sz="0" w:space="0" w:color="auto"/>
        <w:bottom w:val="none" w:sz="0" w:space="0" w:color="auto"/>
        <w:right w:val="none" w:sz="0" w:space="0" w:color="auto"/>
      </w:divBdr>
    </w:div>
    <w:div w:id="2071070137">
      <w:bodyDiv w:val="1"/>
      <w:marLeft w:val="0"/>
      <w:marRight w:val="0"/>
      <w:marTop w:val="0"/>
      <w:marBottom w:val="0"/>
      <w:divBdr>
        <w:top w:val="none" w:sz="0" w:space="0" w:color="auto"/>
        <w:left w:val="none" w:sz="0" w:space="0" w:color="auto"/>
        <w:bottom w:val="none" w:sz="0" w:space="0" w:color="auto"/>
        <w:right w:val="none" w:sz="0" w:space="0" w:color="auto"/>
      </w:divBdr>
    </w:div>
    <w:div w:id="2086877383">
      <w:bodyDiv w:val="1"/>
      <w:marLeft w:val="0"/>
      <w:marRight w:val="0"/>
      <w:marTop w:val="0"/>
      <w:marBottom w:val="0"/>
      <w:divBdr>
        <w:top w:val="none" w:sz="0" w:space="0" w:color="auto"/>
        <w:left w:val="none" w:sz="0" w:space="0" w:color="auto"/>
        <w:bottom w:val="none" w:sz="0" w:space="0" w:color="auto"/>
        <w:right w:val="none" w:sz="0" w:space="0" w:color="auto"/>
      </w:divBdr>
    </w:div>
    <w:div w:id="2091000705">
      <w:bodyDiv w:val="1"/>
      <w:marLeft w:val="0"/>
      <w:marRight w:val="0"/>
      <w:marTop w:val="0"/>
      <w:marBottom w:val="0"/>
      <w:divBdr>
        <w:top w:val="none" w:sz="0" w:space="0" w:color="auto"/>
        <w:left w:val="none" w:sz="0" w:space="0" w:color="auto"/>
        <w:bottom w:val="none" w:sz="0" w:space="0" w:color="auto"/>
        <w:right w:val="none" w:sz="0" w:space="0" w:color="auto"/>
      </w:divBdr>
    </w:div>
    <w:div w:id="2099596815">
      <w:bodyDiv w:val="1"/>
      <w:marLeft w:val="0"/>
      <w:marRight w:val="0"/>
      <w:marTop w:val="0"/>
      <w:marBottom w:val="0"/>
      <w:divBdr>
        <w:top w:val="none" w:sz="0" w:space="0" w:color="auto"/>
        <w:left w:val="none" w:sz="0" w:space="0" w:color="auto"/>
        <w:bottom w:val="none" w:sz="0" w:space="0" w:color="auto"/>
        <w:right w:val="none" w:sz="0" w:space="0" w:color="auto"/>
      </w:divBdr>
    </w:div>
    <w:div w:id="2119986698">
      <w:bodyDiv w:val="1"/>
      <w:marLeft w:val="0"/>
      <w:marRight w:val="0"/>
      <w:marTop w:val="0"/>
      <w:marBottom w:val="0"/>
      <w:divBdr>
        <w:top w:val="none" w:sz="0" w:space="0" w:color="auto"/>
        <w:left w:val="none" w:sz="0" w:space="0" w:color="auto"/>
        <w:bottom w:val="none" w:sz="0" w:space="0" w:color="auto"/>
        <w:right w:val="none" w:sz="0" w:space="0" w:color="auto"/>
      </w:divBdr>
    </w:div>
    <w:div w:id="2122917435">
      <w:bodyDiv w:val="1"/>
      <w:marLeft w:val="0"/>
      <w:marRight w:val="0"/>
      <w:marTop w:val="0"/>
      <w:marBottom w:val="0"/>
      <w:divBdr>
        <w:top w:val="none" w:sz="0" w:space="0" w:color="auto"/>
        <w:left w:val="none" w:sz="0" w:space="0" w:color="auto"/>
        <w:bottom w:val="none" w:sz="0" w:space="0" w:color="auto"/>
        <w:right w:val="none" w:sz="0" w:space="0" w:color="auto"/>
      </w:divBdr>
    </w:div>
    <w:div w:id="2129469000">
      <w:bodyDiv w:val="1"/>
      <w:marLeft w:val="0"/>
      <w:marRight w:val="0"/>
      <w:marTop w:val="0"/>
      <w:marBottom w:val="0"/>
      <w:divBdr>
        <w:top w:val="none" w:sz="0" w:space="0" w:color="auto"/>
        <w:left w:val="none" w:sz="0" w:space="0" w:color="auto"/>
        <w:bottom w:val="none" w:sz="0" w:space="0" w:color="auto"/>
        <w:right w:val="none" w:sz="0" w:space="0" w:color="auto"/>
      </w:divBdr>
    </w:div>
    <w:div w:id="2130274035">
      <w:bodyDiv w:val="1"/>
      <w:marLeft w:val="0"/>
      <w:marRight w:val="0"/>
      <w:marTop w:val="0"/>
      <w:marBottom w:val="0"/>
      <w:divBdr>
        <w:top w:val="none" w:sz="0" w:space="0" w:color="auto"/>
        <w:left w:val="none" w:sz="0" w:space="0" w:color="auto"/>
        <w:bottom w:val="none" w:sz="0" w:space="0" w:color="auto"/>
        <w:right w:val="none" w:sz="0" w:space="0" w:color="auto"/>
      </w:divBdr>
    </w:div>
    <w:div w:id="2137524608">
      <w:bodyDiv w:val="1"/>
      <w:marLeft w:val="0"/>
      <w:marRight w:val="0"/>
      <w:marTop w:val="0"/>
      <w:marBottom w:val="0"/>
      <w:divBdr>
        <w:top w:val="none" w:sz="0" w:space="0" w:color="auto"/>
        <w:left w:val="none" w:sz="0" w:space="0" w:color="auto"/>
        <w:bottom w:val="none" w:sz="0" w:space="0" w:color="auto"/>
        <w:right w:val="none" w:sz="0" w:space="0" w:color="auto"/>
      </w:divBdr>
    </w:div>
    <w:div w:id="214022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dtp\Anwendungsdaten\Microsoft\Templates\Repor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62AA9-8022-4B6C-9393-D029591AF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Report.dotx</Template>
  <TotalTime>0</TotalTime>
  <Pages>7</Pages>
  <Words>3622</Words>
  <Characters>20646</Characters>
  <Application>Microsoft Office Word</Application>
  <DocSecurity>0</DocSecurity>
  <Lines>172</Lines>
  <Paragraphs>48</Paragraphs>
  <ScaleCrop>false</ScaleCrop>
  <HeadingPairs>
    <vt:vector size="6" baseType="variant">
      <vt:variant>
        <vt:lpstr>Title</vt:lpstr>
      </vt:variant>
      <vt:variant>
        <vt:i4>1</vt:i4>
      </vt:variant>
      <vt:variant>
        <vt:lpstr>Titel</vt:lpstr>
      </vt:variant>
      <vt:variant>
        <vt:i4>1</vt:i4>
      </vt:variant>
      <vt:variant>
        <vt:lpstr>Titlu</vt:lpstr>
      </vt:variant>
      <vt:variant>
        <vt:i4>1</vt:i4>
      </vt:variant>
    </vt:vector>
  </HeadingPairs>
  <TitlesOfParts>
    <vt:vector size="3" baseType="lpstr">
      <vt:lpstr>The Sermon on the Mount</vt:lpstr>
      <vt:lpstr>The Sermon on the Mount</vt:lpstr>
      <vt:lpstr>The Sermon on the Mount</vt:lpstr>
    </vt:vector>
  </TitlesOfParts>
  <Company>TOSHIBA</Company>
  <LinksUpToDate>false</LinksUpToDate>
  <CharactersWithSpaces>24220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Sermon on the Mount</dc:title>
  <dc:subject>A study given by Andreas Dura</dc:subject>
  <dc:creator>dtp</dc:creator>
  <cp:lastModifiedBy>Martha Germany</cp:lastModifiedBy>
  <cp:revision>2</cp:revision>
  <cp:lastPrinted>2013-11-25T17:28:00Z</cp:lastPrinted>
  <dcterms:created xsi:type="dcterms:W3CDTF">2018-02-07T03:28:00Z</dcterms:created>
  <dcterms:modified xsi:type="dcterms:W3CDTF">2018-02-07T03:28:00Z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LCID">
    <vt:i4>1031</vt:i4>
  </property>
  <property fmtid="{D5CDD505-2E9C-101B-9397-08002B2CF9AE}" pid="3" name="_Version">
    <vt:lpwstr>0809</vt:lpwstr>
  </property>
  <property fmtid="{D5CDD505-2E9C-101B-9397-08002B2CF9AE}" pid="4" name="_TemplateID">
    <vt:lpwstr>TC101927451031</vt:lpwstr>
  </property>
</Properties>
</file>